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a9b5" w14:paraId="4e6a9b5" w:rsidRDefault="00404244" w:rsidP="00404244" w:rsidR="00404244">
      <w:pPr>
        <w:jc w:val="right"/>
        <w15:collapsed w:val="false"/>
      </w:pPr>
      <w:r>
        <w:t>6 St-</w:t>
      </w:r>
      <w:r w:rsidR="00893F79">
        <w:t>764/13-136</w:t>
      </w:r>
    </w:p>
    <w:p w:rsidRDefault="00404244" w:rsidP="00404244" w:rsidR="00404244">
      <w:r>
        <w:rPr>
          <w:rStyle w:val="Naglaeno"/>
        </w:rPr>
        <w:t xml:space="preserve">             </w:t>
      </w:r>
      <w:r w:rsidR="005358F1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4244" w:rsidP="00404244" w:rsidR="00404244" w:rsidRPr="00D21A2C"/>
    <w:p w:rsidRDefault="00404244" w:rsidP="00404244" w:rsidR="0040424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04244" w:rsidP="00404244" w:rsidR="0040424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44" w:rsidP="00404244" w:rsidR="00404244">
      <w:pPr>
        <w:jc w:val="right"/>
      </w:pPr>
    </w:p>
    <w:p w:rsidRDefault="00404244" w:rsidP="00404244" w:rsidR="00404244">
      <w:r>
        <w:t xml:space="preserve">             </w:t>
      </w:r>
    </w:p>
    <w:p w:rsidRDefault="00404244" w:rsidP="00755DB3" w:rsidR="00404244" w:rsidRPr="00755DB3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404244" w:rsidP="00404244" w:rsidR="00404244"/>
    <w:p w:rsidRDefault="00404244" w:rsidP="00404244" w:rsidR="00404244">
      <w:pPr>
        <w:ind w:firstLine="708"/>
        <w:jc w:val="both"/>
      </w:pPr>
      <w:r>
        <w:t>Trgovački sud u Osijeku, po stečajno</w:t>
      </w:r>
      <w:r w:rsidR="00755DB3">
        <w:t>j sutkinji</w:t>
      </w:r>
      <w:r>
        <w:t xml:space="preserve"> Nadi Roso, u stečajnom postupku nad dužnikom </w:t>
      </w:r>
      <w:r w:rsidR="00893F79">
        <w:rPr>
          <w:b/>
        </w:rPr>
        <w:t>SLAVONIJA modna konfekcija dioničko društvo u stečaju, Osijek, Vinkovačka 68, MBS 030055028, OIB: 49713442370</w:t>
      </w:r>
      <w:r>
        <w:t xml:space="preserve">, dana </w:t>
      </w:r>
      <w:r w:rsidR="00893F79">
        <w:t>19. listopada</w:t>
      </w:r>
      <w:r w:rsidR="005358F1">
        <w:t xml:space="preserve"> 2016. g.</w:t>
      </w:r>
      <w:r>
        <w:t>,</w:t>
      </w:r>
    </w:p>
    <w:p w:rsidRDefault="00893F79" w:rsidP="00893F79" w:rsidR="00404244">
      <w:pPr>
        <w:tabs>
          <w:tab w:pos="5184" w:val="left"/>
        </w:tabs>
      </w:pPr>
      <w:r>
        <w:tab/>
      </w:r>
    </w:p>
    <w:p w:rsidRDefault="00404244" w:rsidP="00404244" w:rsidR="00404244"/>
    <w:p w:rsidRDefault="00404244" w:rsidP="00404244" w:rsidR="00404244">
      <w:pPr>
        <w:jc w:val="center"/>
      </w:pPr>
      <w:r>
        <w:t>r i j e š i o  j e</w:t>
      </w:r>
    </w:p>
    <w:p w:rsidRDefault="00404244" w:rsidP="00404244" w:rsidR="00404244"/>
    <w:p w:rsidRDefault="00404244" w:rsidP="00404244" w:rsidR="00404244"/>
    <w:p w:rsidRDefault="005358F1" w:rsidP="002E21BC" w:rsidR="005358F1" w:rsidRPr="00893F79">
      <w:pPr>
        <w:numPr>
          <w:ilvl w:val="0"/>
          <w:numId w:val="10"/>
        </w:numPr>
        <w:ind w:firstLine="709" w:left="0"/>
        <w:jc w:val="both"/>
        <w:rPr>
          <w:rFonts w:eastAsia="Calibri"/>
        </w:rPr>
      </w:pPr>
      <w:r>
        <w:t xml:space="preserve">Produžava se rok kupcu </w:t>
      </w:r>
      <w:proofErr w:type="spellStart"/>
      <w:r w:rsidR="00893F79">
        <w:t>Horeca</w:t>
      </w:r>
      <w:proofErr w:type="spellEnd"/>
      <w:r w:rsidR="00893F79">
        <w:t>-M d.o.o. Osijek, Murska 10, OIB: 13410762604</w:t>
      </w:r>
      <w:r w:rsidR="005579C5">
        <w:t xml:space="preserve"> </w:t>
      </w:r>
      <w:r>
        <w:t>određen rješenjem ovoga suda broj St-</w:t>
      </w:r>
      <w:r w:rsidR="007A1EDA">
        <w:t xml:space="preserve">764/13 </w:t>
      </w:r>
      <w:r>
        <w:t xml:space="preserve">od </w:t>
      </w:r>
      <w:r w:rsidR="002E21BC">
        <w:t>2. rujna</w:t>
      </w:r>
      <w:r w:rsidR="005579C5">
        <w:t xml:space="preserve"> 2016. g.</w:t>
      </w:r>
      <w:r>
        <w:t xml:space="preserve"> za uplatu </w:t>
      </w:r>
      <w:proofErr w:type="spellStart"/>
      <w:r>
        <w:t>kupovnine</w:t>
      </w:r>
      <w:proofErr w:type="spellEnd"/>
      <w:r>
        <w:t xml:space="preserve"> za nekretninu stečajnog dužnika upisanu u zemljišnim knjigama kod Općinskog suda u Osijeku</w:t>
      </w:r>
      <w:r w:rsidR="002E21BC">
        <w:t xml:space="preserve"> </w:t>
      </w:r>
      <w:proofErr w:type="spellStart"/>
      <w:r w:rsidR="002E21BC">
        <w:t>zk</w:t>
      </w:r>
      <w:proofErr w:type="spellEnd"/>
      <w:r w:rsidR="002E21BC">
        <w:t>. odjel Osijek</w:t>
      </w:r>
      <w:r>
        <w:t xml:space="preserve"> </w:t>
      </w:r>
      <w:proofErr w:type="spellStart"/>
      <w:r>
        <w:t>zk</w:t>
      </w:r>
      <w:proofErr w:type="spellEnd"/>
      <w:r>
        <w:t xml:space="preserve">. ul. </w:t>
      </w:r>
      <w:r w:rsidR="002E21BC">
        <w:t xml:space="preserve">18962 </w:t>
      </w:r>
      <w:r w:rsidR="00755DB3">
        <w:t xml:space="preserve">k.o. </w:t>
      </w:r>
      <w:r w:rsidR="002E21BC">
        <w:t xml:space="preserve">Osijek, </w:t>
      </w:r>
      <w:proofErr w:type="spellStart"/>
      <w:r w:rsidR="002E21BC">
        <w:t>kč</w:t>
      </w:r>
      <w:proofErr w:type="spellEnd"/>
      <w:r w:rsidR="002E21BC">
        <w:t xml:space="preserve">. br. 9770/147 i </w:t>
      </w:r>
      <w:proofErr w:type="spellStart"/>
      <w:r w:rsidR="002E21BC">
        <w:t>kč</w:t>
      </w:r>
      <w:proofErr w:type="spellEnd"/>
      <w:r w:rsidR="002E21BC">
        <w:t>. br. 9770/148</w:t>
      </w:r>
      <w:r>
        <w:t xml:space="preserve">, </w:t>
      </w:r>
      <w:r w:rsidR="002E21BC">
        <w:t>do 21. studenog 2016. g.</w:t>
      </w:r>
      <w:r>
        <w:t>.</w:t>
      </w:r>
    </w:p>
    <w:p w:rsidRDefault="005358F1" w:rsidP="005358F1" w:rsidR="005358F1"/>
    <w:p w:rsidRDefault="005358F1" w:rsidP="005358F1" w:rsidR="005358F1"/>
    <w:p w:rsidRDefault="005358F1" w:rsidP="005358F1" w:rsidR="005358F1">
      <w:pPr>
        <w:jc w:val="center"/>
      </w:pPr>
      <w:r>
        <w:t>Obrazloženje</w:t>
      </w:r>
    </w:p>
    <w:p w:rsidRDefault="005358F1" w:rsidP="005358F1" w:rsidR="005358F1"/>
    <w:p w:rsidRDefault="005358F1" w:rsidP="002E21BC" w:rsidR="005358F1" w:rsidRPr="007A1EDA">
      <w:pPr>
        <w:ind w:firstLine="708"/>
        <w:jc w:val="both"/>
        <w:rPr>
          <w:rFonts w:eastAsia="Calibri"/>
        </w:rPr>
      </w:pPr>
      <w:r>
        <w:t>Pravomoćnim rješenjem o dosudi ovoga suda poslovni broj St-</w:t>
      </w:r>
      <w:r w:rsidR="002E21BC">
        <w:t>764/13 od 2. rujna 2016. g.</w:t>
      </w:r>
      <w:r>
        <w:t xml:space="preserve">  pod točkom </w:t>
      </w:r>
      <w:r w:rsidR="002E21BC">
        <w:t>1</w:t>
      </w:r>
      <w:r>
        <w:t>. naloženo je kupcu</w:t>
      </w:r>
      <w:r w:rsidR="00755DB3">
        <w:t xml:space="preserve"> </w:t>
      </w:r>
      <w:r>
        <w:t xml:space="preserve"> </w:t>
      </w:r>
      <w:proofErr w:type="spellStart"/>
      <w:r w:rsidR="007A1EDA">
        <w:t>Horeca</w:t>
      </w:r>
      <w:proofErr w:type="spellEnd"/>
      <w:r w:rsidR="007A1EDA">
        <w:t>-M d.o.o. Osijek, Murska 10, OIB: 13410762604</w:t>
      </w:r>
      <w:r w:rsidR="007A1EDA">
        <w:rPr>
          <w:rFonts w:eastAsia="Calibri"/>
        </w:rPr>
        <w:t xml:space="preserve"> </w:t>
      </w:r>
      <w:r>
        <w:t xml:space="preserve">uplata </w:t>
      </w:r>
      <w:proofErr w:type="spellStart"/>
      <w:r>
        <w:t>kupovnine</w:t>
      </w:r>
      <w:proofErr w:type="spellEnd"/>
      <w:r>
        <w:t xml:space="preserve"> u roku od 30 dana od dana pravomoćnosti rješenja o dosudi.</w:t>
      </w:r>
    </w:p>
    <w:p w:rsidRDefault="005358F1" w:rsidP="002E21BC" w:rsidR="005358F1">
      <w:pPr>
        <w:ind w:firstLine="708"/>
        <w:jc w:val="both"/>
      </w:pPr>
      <w:r>
        <w:t xml:space="preserve">Podneskom od </w:t>
      </w:r>
      <w:r w:rsidR="002E21BC">
        <w:t>17. listopada</w:t>
      </w:r>
      <w:r w:rsidR="00755DB3">
        <w:t xml:space="preserve"> 2016. g. kupac </w:t>
      </w:r>
      <w:proofErr w:type="spellStart"/>
      <w:r w:rsidR="002E21BC">
        <w:t>Horeca</w:t>
      </w:r>
      <w:proofErr w:type="spellEnd"/>
      <w:r w:rsidR="002E21BC">
        <w:t xml:space="preserve">-M d.o.o. Osijek, Murska 10, OIB: 13410762604 </w:t>
      </w:r>
      <w:r>
        <w:t xml:space="preserve">obavijestio je sud da  </w:t>
      </w:r>
      <w:r w:rsidR="002E21BC">
        <w:t xml:space="preserve">s obzirom da mu je potrebito još izvjesno vrijeme za konačnu realizaciju kredita za plaćanje predmetne </w:t>
      </w:r>
      <w:proofErr w:type="spellStart"/>
      <w:r w:rsidR="002E21BC">
        <w:t>kupovnine</w:t>
      </w:r>
      <w:proofErr w:type="spellEnd"/>
      <w:r w:rsidR="002E21BC">
        <w:t xml:space="preserve"> moli da mu se odobri produžetak roka za uplatu </w:t>
      </w:r>
      <w:proofErr w:type="spellStart"/>
      <w:r w:rsidR="002E21BC">
        <w:t>kupovnine</w:t>
      </w:r>
      <w:proofErr w:type="spellEnd"/>
      <w:r w:rsidR="002E21BC">
        <w:t xml:space="preserve"> za još 30 dana odnosno do 21.11.2016. g. </w:t>
      </w:r>
      <w:r>
        <w:t xml:space="preserve">Slijedom navedenog valjalo je odlučiti kao u izreci a sukladno čl. </w:t>
      </w:r>
      <w:r w:rsidR="00755DB3">
        <w:t xml:space="preserve">93 st. 2 Ovršnog zakona i čl. </w:t>
      </w:r>
      <w:r>
        <w:t>111 st. 2 u vezi s čl. 312 st. 1 Zakona o parničnom postupku ("Narodne novine" broj 53/91, 91/92, 112/99, 88/01, 117/03, 84/08, 123/08 , 57/11, 148/11 i 25/13) u vezi s čl. 10 Stečajnog zakona (NN br. 71/15).</w:t>
      </w:r>
    </w:p>
    <w:p w:rsidRDefault="005358F1" w:rsidP="005358F1" w:rsidR="005358F1"/>
    <w:p w:rsidRDefault="005358F1" w:rsidP="005358F1" w:rsidR="005358F1">
      <w:pPr>
        <w:jc w:val="center"/>
      </w:pPr>
      <w:r>
        <w:t xml:space="preserve">U Osijeku </w:t>
      </w:r>
      <w:r w:rsidR="007A1EDA">
        <w:t>19. listopada</w:t>
      </w:r>
      <w:r>
        <w:t xml:space="preserve"> 2016. g.</w:t>
      </w:r>
    </w:p>
    <w:p w:rsidRDefault="005358F1" w:rsidP="005358F1" w:rsidR="005358F1"/>
    <w:p w:rsidRDefault="005358F1" w:rsidP="005358F1" w:rsidR="005358F1">
      <w:r>
        <w:t>Zapisničar</w:t>
      </w:r>
    </w:p>
    <w:p w:rsidRDefault="005358F1" w:rsidP="005358F1" w:rsidR="005358F1">
      <w:r>
        <w:t>Danijela Sekulić</w:t>
      </w:r>
    </w:p>
    <w:p w:rsidRDefault="005358F1" w:rsidP="00755DB3" w:rsidR="005358F1">
      <w:pPr>
        <w:jc w:val="right"/>
      </w:pPr>
      <w:r>
        <w:t>STEČAJN</w:t>
      </w:r>
      <w:r w:rsidR="00755DB3">
        <w:t>A SUTKINJA</w:t>
      </w:r>
    </w:p>
    <w:p w:rsidRDefault="00755DB3" w:rsidP="00755DB3" w:rsidR="005358F1">
      <w:pPr>
        <w:jc w:val="center"/>
      </w:pPr>
      <w:r>
        <w:t xml:space="preserve">                                                                                                     </w:t>
      </w:r>
      <w:r w:rsidR="005358F1">
        <w:t xml:space="preserve">  Nada Roso</w:t>
      </w:r>
    </w:p>
    <w:p w:rsidRDefault="005358F1" w:rsidP="005358F1" w:rsidR="005358F1">
      <w:r>
        <w:t>POUKA O PRAVNOM LIJEKU:</w:t>
      </w:r>
    </w:p>
    <w:p w:rsidRDefault="005358F1" w:rsidP="005358F1" w:rsidR="005358F1">
      <w:r>
        <w:t>Protiv ovog rješenja nije dopuštena posebna žalba (čl. 42. st. 1. Stečajnog zakona).</w:t>
      </w:r>
    </w:p>
    <w:p w:rsidRDefault="005358F1" w:rsidP="005358F1" w:rsidR="005358F1"/>
    <w:p w:rsidRDefault="005358F1" w:rsidP="005358F1" w:rsidR="005358F1"/>
    <w:p w:rsidRDefault="005358F1" w:rsidP="005358F1" w:rsidR="005358F1"/>
    <w:p w:rsidRDefault="005358F1" w:rsidP="005358F1" w:rsidR="005358F1">
      <w:r>
        <w:t>DNA</w:t>
      </w:r>
    </w:p>
    <w:p w:rsidRDefault="00755DB3" w:rsidP="005358F1" w:rsidR="005358F1" w:rsidRPr="007A1EDA">
      <w:pPr>
        <w:rPr>
          <w:rFonts w:eastAsia="Calibri"/>
        </w:rPr>
      </w:pPr>
      <w:r>
        <w:t>1.</w:t>
      </w:r>
      <w:r w:rsidR="007A1EDA" w:rsidRPr="007A1EDA">
        <w:t xml:space="preserve"> </w:t>
      </w:r>
      <w:proofErr w:type="spellStart"/>
      <w:r w:rsidR="007A1EDA">
        <w:t>Hor</w:t>
      </w:r>
      <w:r w:rsidR="002E21BC">
        <w:t>eca</w:t>
      </w:r>
      <w:proofErr w:type="spellEnd"/>
      <w:r w:rsidR="002E21BC">
        <w:t>-M d.o.o. Osijek, Murska 10</w:t>
      </w:r>
    </w:p>
    <w:p w:rsidRDefault="005358F1" w:rsidP="005358F1" w:rsidR="00755DB3">
      <w:r>
        <w:t>2.stečajn</w:t>
      </w:r>
      <w:r w:rsidR="007A1EDA">
        <w:t>a</w:t>
      </w:r>
      <w:r>
        <w:t xml:space="preserve"> upravitelj</w:t>
      </w:r>
      <w:r w:rsidR="007A1EDA">
        <w:t xml:space="preserve">ica Blanka </w:t>
      </w:r>
      <w:proofErr w:type="spellStart"/>
      <w:r w:rsidR="007A1EDA">
        <w:t>Gambiraža</w:t>
      </w:r>
      <w:proofErr w:type="spellEnd"/>
    </w:p>
    <w:p w:rsidRDefault="005358F1" w:rsidP="005358F1" w:rsidR="005358F1">
      <w:r>
        <w:t>3.e-</w:t>
      </w:r>
      <w:proofErr w:type="spellStart"/>
      <w:r>
        <w:t>ogl</w:t>
      </w:r>
      <w:proofErr w:type="spellEnd"/>
      <w:r>
        <w:t>. pl.</w:t>
      </w:r>
      <w:r w:rsidR="002E21BC">
        <w:t xml:space="preserve"> uz podnesak </w:t>
      </w:r>
      <w:proofErr w:type="spellStart"/>
      <w:r w:rsidR="002E21BC">
        <w:t>Horec</w:t>
      </w:r>
      <w:proofErr w:type="spellEnd"/>
      <w:r w:rsidR="002E21BC">
        <w:t>-M d.o.o. od 17.10.2016. g.</w:t>
      </w:r>
    </w:p>
    <w:p w:rsidRDefault="002E21BC" w:rsidP="005358F1" w:rsidR="005358F1">
      <w:r>
        <w:t>4. R-29.11.</w:t>
      </w:r>
    </w:p>
    <w:p w:rsidRDefault="00404244" w:rsidP="002B67A7" w:rsidR="00404244"/>
    <w:p w:rsidRDefault="00404244" w:rsidP="002B67A7" w:rsidR="00404244"/>
    <w:p w:rsidRDefault="00404244" w:rsidP="002B67A7" w:rsidR="00404244"/>
    <w:p w:rsidRDefault="00404244" w:rsidP="002B67A7" w:rsidR="00404244" w:rsidRPr="00BB737A"/>
    <w:p w:rsidRDefault="002B67A7" w:rsidP="002B67A7" w:rsidR="002B67A7" w:rsidRPr="00BB737A"/>
    <w:p w:rsidRDefault="002B67A7" w:rsidP="002B67A7" w:rsidR="002B67A7" w:rsidRPr="00BB737A"/>
    <w:p w:rsidRDefault="00DC631E" w:rsidP="00DC631E" w:rsidR="00DC631E" w:rsidRPr="00BB737A">
      <w:pPr>
        <w:jc w:val="center"/>
      </w:pPr>
      <w:bookmarkStart w:name="_GoBack" w:id="0"/>
      <w:bookmarkEnd w:id="0"/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51A" w:rsidR="007D451A">
      <w:r>
        <w:separator/>
      </w:r>
    </w:p>
  </w:endnote>
  <w:endnote w:id="0" w:type="continuationSeparator">
    <w:p w:rsidRDefault="007D451A" w:rsidR="007D4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51A" w:rsidR="007D451A">
      <w:r>
        <w:separator/>
      </w:r>
    </w:p>
  </w:footnote>
  <w:footnote w:id="0" w:type="continuationSeparator">
    <w:p w:rsidRDefault="007D451A" w:rsidR="007D4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5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504DA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8BB616E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1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8654F"/>
    <w:rsid w:val="00097E86"/>
    <w:rsid w:val="000A3E24"/>
    <w:rsid w:val="000A4E35"/>
    <w:rsid w:val="000B68D5"/>
    <w:rsid w:val="000C0CCD"/>
    <w:rsid w:val="000C1333"/>
    <w:rsid w:val="000D200D"/>
    <w:rsid w:val="000D79E6"/>
    <w:rsid w:val="000E7DB0"/>
    <w:rsid w:val="000F1C99"/>
    <w:rsid w:val="00102A12"/>
    <w:rsid w:val="00111EDE"/>
    <w:rsid w:val="00121687"/>
    <w:rsid w:val="00123283"/>
    <w:rsid w:val="00124808"/>
    <w:rsid w:val="001428DA"/>
    <w:rsid w:val="00143711"/>
    <w:rsid w:val="00150198"/>
    <w:rsid w:val="00152992"/>
    <w:rsid w:val="0015308A"/>
    <w:rsid w:val="00157B19"/>
    <w:rsid w:val="001619DB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D031F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7B96"/>
    <w:rsid w:val="0026090A"/>
    <w:rsid w:val="0026372F"/>
    <w:rsid w:val="0026619A"/>
    <w:rsid w:val="00294C74"/>
    <w:rsid w:val="00295DC9"/>
    <w:rsid w:val="002A0C6B"/>
    <w:rsid w:val="002B1F43"/>
    <w:rsid w:val="002B67A7"/>
    <w:rsid w:val="002C7D71"/>
    <w:rsid w:val="002D10DF"/>
    <w:rsid w:val="002E21BC"/>
    <w:rsid w:val="002E6B77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600A8"/>
    <w:rsid w:val="00380C36"/>
    <w:rsid w:val="003945B9"/>
    <w:rsid w:val="003A7895"/>
    <w:rsid w:val="003B0294"/>
    <w:rsid w:val="003B7AC2"/>
    <w:rsid w:val="003C644F"/>
    <w:rsid w:val="003D5EEF"/>
    <w:rsid w:val="003F25B4"/>
    <w:rsid w:val="003F550A"/>
    <w:rsid w:val="00400EF1"/>
    <w:rsid w:val="00404244"/>
    <w:rsid w:val="00411305"/>
    <w:rsid w:val="004134BB"/>
    <w:rsid w:val="00414BF8"/>
    <w:rsid w:val="004257A1"/>
    <w:rsid w:val="0043108E"/>
    <w:rsid w:val="00435F58"/>
    <w:rsid w:val="00436357"/>
    <w:rsid w:val="00440AAC"/>
    <w:rsid w:val="00452BFA"/>
    <w:rsid w:val="00456017"/>
    <w:rsid w:val="00456526"/>
    <w:rsid w:val="004603D9"/>
    <w:rsid w:val="00470E81"/>
    <w:rsid w:val="00472273"/>
    <w:rsid w:val="004737C9"/>
    <w:rsid w:val="004762CC"/>
    <w:rsid w:val="00496825"/>
    <w:rsid w:val="00496A0D"/>
    <w:rsid w:val="004A0C28"/>
    <w:rsid w:val="004B7DDC"/>
    <w:rsid w:val="004C1DB5"/>
    <w:rsid w:val="004C5046"/>
    <w:rsid w:val="004D7828"/>
    <w:rsid w:val="004E65B6"/>
    <w:rsid w:val="004F318A"/>
    <w:rsid w:val="00500248"/>
    <w:rsid w:val="005005BB"/>
    <w:rsid w:val="005204BA"/>
    <w:rsid w:val="0053001D"/>
    <w:rsid w:val="005358F1"/>
    <w:rsid w:val="00542D72"/>
    <w:rsid w:val="005437EB"/>
    <w:rsid w:val="00545D1C"/>
    <w:rsid w:val="005579C5"/>
    <w:rsid w:val="0056218C"/>
    <w:rsid w:val="00567063"/>
    <w:rsid w:val="005678EA"/>
    <w:rsid w:val="00576059"/>
    <w:rsid w:val="0057629B"/>
    <w:rsid w:val="00581668"/>
    <w:rsid w:val="00595C08"/>
    <w:rsid w:val="005962EC"/>
    <w:rsid w:val="005A1A55"/>
    <w:rsid w:val="005A5336"/>
    <w:rsid w:val="005B5F96"/>
    <w:rsid w:val="005C3E4B"/>
    <w:rsid w:val="005C7E30"/>
    <w:rsid w:val="005D1DE1"/>
    <w:rsid w:val="005D38AA"/>
    <w:rsid w:val="005D3B53"/>
    <w:rsid w:val="005D408D"/>
    <w:rsid w:val="005D6AEB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40E1C"/>
    <w:rsid w:val="00652B06"/>
    <w:rsid w:val="006606BE"/>
    <w:rsid w:val="0066555C"/>
    <w:rsid w:val="00665D55"/>
    <w:rsid w:val="00666950"/>
    <w:rsid w:val="006669C6"/>
    <w:rsid w:val="00677309"/>
    <w:rsid w:val="006C720F"/>
    <w:rsid w:val="006E27CA"/>
    <w:rsid w:val="006E476B"/>
    <w:rsid w:val="006E5B68"/>
    <w:rsid w:val="006F2007"/>
    <w:rsid w:val="006F3605"/>
    <w:rsid w:val="00723C33"/>
    <w:rsid w:val="00730F69"/>
    <w:rsid w:val="00751CF5"/>
    <w:rsid w:val="00752A1F"/>
    <w:rsid w:val="00755DB3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A1EDA"/>
    <w:rsid w:val="007B19D5"/>
    <w:rsid w:val="007D451A"/>
    <w:rsid w:val="007E080D"/>
    <w:rsid w:val="007F19AE"/>
    <w:rsid w:val="007F5473"/>
    <w:rsid w:val="0080078E"/>
    <w:rsid w:val="00801793"/>
    <w:rsid w:val="0081126E"/>
    <w:rsid w:val="0081332A"/>
    <w:rsid w:val="0082140E"/>
    <w:rsid w:val="0083623D"/>
    <w:rsid w:val="00845868"/>
    <w:rsid w:val="008509D5"/>
    <w:rsid w:val="00851DDD"/>
    <w:rsid w:val="008555E5"/>
    <w:rsid w:val="00856B2F"/>
    <w:rsid w:val="0087746D"/>
    <w:rsid w:val="00877682"/>
    <w:rsid w:val="00881D29"/>
    <w:rsid w:val="00893F79"/>
    <w:rsid w:val="008A58DC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C0B65"/>
    <w:rsid w:val="009C0CE5"/>
    <w:rsid w:val="009C3635"/>
    <w:rsid w:val="009D0B9A"/>
    <w:rsid w:val="009E405A"/>
    <w:rsid w:val="00A157B8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97460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17AC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3034F"/>
    <w:rsid w:val="00C353D4"/>
    <w:rsid w:val="00C36472"/>
    <w:rsid w:val="00C40E96"/>
    <w:rsid w:val="00C43BC0"/>
    <w:rsid w:val="00C600AB"/>
    <w:rsid w:val="00C62ED2"/>
    <w:rsid w:val="00C706B1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362D"/>
    <w:rsid w:val="00D352B8"/>
    <w:rsid w:val="00D40DBC"/>
    <w:rsid w:val="00D4167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D2E3E"/>
    <w:rsid w:val="00DF14D0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E2FF5"/>
    <w:rsid w:val="00EF0015"/>
    <w:rsid w:val="00EF5637"/>
    <w:rsid w:val="00EF6C06"/>
    <w:rsid w:val="00F112F3"/>
    <w:rsid w:val="00F11874"/>
    <w:rsid w:val="00F129D0"/>
    <w:rsid w:val="00F164D2"/>
    <w:rsid w:val="00F2011A"/>
    <w:rsid w:val="00F21EFA"/>
    <w:rsid w:val="00F31196"/>
    <w:rsid w:val="00F4419D"/>
    <w:rsid w:val="00F456B9"/>
    <w:rsid w:val="00F5239E"/>
    <w:rsid w:val="00F552BC"/>
    <w:rsid w:val="00F6176A"/>
    <w:rsid w:val="00F65933"/>
    <w:rsid w:val="00F676C6"/>
    <w:rsid w:val="00F903C6"/>
    <w:rsid w:val="00FA6A60"/>
    <w:rsid w:val="00FA6EDA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25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2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25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2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1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91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49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1610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2016-10-19T07:43:00Z</dcterms:created>
  <dc:creator>Korisnik</dc:creator>
  <cp:lastModifiedBy>Danijela Sekulić</cp:lastModifiedBy>
  <cp:lastPrinted>2016-10-19T07:42:00Z</cp:lastPrinted>
  <dcterms:modified xmlns:xsi="http://www.w3.org/2001/XMLSchema-instance" xsi:type="dcterms:W3CDTF">2016-10-19T07:43:00Z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