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3b341cb" w14:paraId="3b341c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08178C">
        <w:t>187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8178C" w:rsidRPr="0008178C">
        <w:t>HOLLYWOOD USLUGE d.o.o.</w:t>
      </w:r>
      <w:r w:rsidR="0010398B">
        <w:rPr>
          <w:lang w:val="hr-HR"/>
        </w:rPr>
        <w:t>,</w:t>
      </w:r>
      <w:r w:rsidR="0008178C">
        <w:rPr>
          <w:lang w:val="hr-HR"/>
        </w:rPr>
        <w:t xml:space="preserve"> </w:t>
      </w:r>
      <w:r w:rsidR="0008178C" w:rsidRPr="0008178C">
        <w:rPr>
          <w:lang w:val="hr-HR"/>
        </w:rPr>
        <w:t>Šetalište S. Radića 5</w:t>
      </w:r>
      <w:r w:rsidR="0008178C">
        <w:rPr>
          <w:lang w:val="hr-HR"/>
        </w:rPr>
        <w:t xml:space="preserve">, Okrug Gornji, OIB: </w:t>
      </w:r>
      <w:r w:rsidR="0008178C" w:rsidRPr="0008178C">
        <w:rPr>
          <w:lang w:val="hr-HR"/>
        </w:rPr>
        <w:t>22233279031</w:t>
      </w:r>
      <w:r w:rsidR="0008178C">
        <w:rPr>
          <w:lang w:val="hr-HR"/>
        </w:rPr>
        <w:t>, 17</w:t>
      </w:r>
      <w:r w:rsidR="008A5255">
        <w:rPr>
          <w:lang w:val="hr-HR"/>
        </w:rPr>
        <w:t xml:space="preserve">. </w:t>
      </w:r>
      <w:r w:rsidR="0010398B">
        <w:rPr>
          <w:lang w:val="hr-HR"/>
        </w:rPr>
        <w:t>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8178C" w:rsidRPr="0008178C">
        <w:t>HOLLYWOOD USLUGE d.o.o.</w:t>
      </w:r>
      <w:r w:rsidR="0008178C">
        <w:rPr>
          <w:lang w:val="hr-HR"/>
        </w:rPr>
        <w:t xml:space="preserve">, </w:t>
      </w:r>
      <w:r w:rsidR="0008178C" w:rsidRPr="0008178C">
        <w:rPr>
          <w:lang w:val="hr-HR"/>
        </w:rPr>
        <w:t>Šetalište S. Radića 5</w:t>
      </w:r>
      <w:r w:rsidR="0008178C">
        <w:rPr>
          <w:lang w:val="hr-HR"/>
        </w:rPr>
        <w:t xml:space="preserve">, Okrug Gornji, OIB: </w:t>
      </w:r>
      <w:r w:rsidR="0008178C" w:rsidRPr="0008178C">
        <w:rPr>
          <w:lang w:val="hr-HR"/>
        </w:rPr>
        <w:t>22233279031</w:t>
      </w:r>
      <w:r w:rsidR="0008178C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8178C">
        <w:rPr>
          <w:lang w:val="hr-HR"/>
        </w:rPr>
        <w:t>3. travnja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8178C">
        <w:rPr>
          <w:lang w:val="hr-HR"/>
        </w:rPr>
        <w:t>289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8178C">
        <w:rPr>
          <w:lang w:val="hr-HR"/>
        </w:rPr>
        <w:t>44.683,97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08178C">
        <w:t>17</w:t>
      </w:r>
      <w:r w:rsidR="0010398B">
        <w:t>. travnja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81744" w:rsidR="00473132">
    <w:pPr>
      <w:pStyle w:val="Zaglavlje"/>
      <w:jc w:val="center"/>
    </w:pPr>
  </w:p>
  <w:p w:rsidRDefault="00981744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178C"/>
    <w:rsid w:val="00086229"/>
    <w:rsid w:val="000944EE"/>
    <w:rsid w:val="000B4D96"/>
    <w:rsid w:val="000F03A8"/>
    <w:rsid w:val="0010398B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744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81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7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7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7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7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8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7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7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7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7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HOLLYWOOD USLUGE društvo s ograničenom odgovornošću, za ugostiteljstvo i usluge, turistička agencija</izvorni_sadrzaj>
    <derivirana_varijabla naziv="DomainObject.Predmet.ProtustrankaFormated_1">  HOLLYWOOD USLUGE društvo s ograničenom odgovornošću, za ugostiteljstvo i usluge, turistička agencija</derivirana_varijabla>
  </DomainObject.Predmet.ProtustrankaFormated>
  <DomainObject.Predmet.ProtustrankaFormatedOIB>
    <izvorni_sadrzaj>  HOLLYWOOD USLUGE društvo s ograničenom odgovornošću, za ugostiteljstvo i usluge, turistička agencija, OIB 22233279031</izvorni_sadrzaj>
    <derivirana_varijabla naziv="DomainObject.Predmet.ProtustrankaFormatedOIB_1">  HOLLYWOOD USLUGE društvo s ograničenom odgovornošću, za ugostiteljstvo i usluge, turistička agencija, OIB 22233279031</derivirana_varijabla>
  </DomainObject.Predmet.ProtustrankaFormatedOIB>
  <DomainObject.Predmet.ProtustrankaFormatedWithAdress>
    <izvorni_sadrzaj> HOLLYWOOD USLUGE društvo s ograničenom odgovornošću, za ugostiteljstvo i usluge, turistička agencija, Šetalište S. Radića 5, 21220 Okrug Gornji</izvorni_sadrzaj>
    <derivirana_varijabla naziv="DomainObject.Predmet.ProtustrankaFormatedWithAdress_1"> HOLLYWOOD USLUGE društvo s ograničenom odgovornošću, za ugostiteljstvo i usluge, turistička agencija, Šetalište S. Radića 5, 21220 Okrug Gornji</derivirana_varijabla>
  </DomainObject.Predmet.ProtustrankaFormatedWithAdress>
  <DomainObject.Predmet.ProtustrankaFormatedWithAdressOIB>
    <izvorni_sadrzaj> HOLLYWOOD USLUGE društvo s ograničenom odgovornošću, za ugostiteljstvo i usluge, turistička agencija, OIB 22233279031, Šetalište S. Radića 5, 21220 Okrug Gornji</izvorni_sadrzaj>
    <derivirana_varijabla naziv="DomainObject.Predmet.ProtustrankaFormatedWithAdressOIB_1"> HOLLYWOOD USLUGE društvo s ograničenom odgovornošću, za ugostiteljstvo i usluge, turistička agencija, OIB 22233279031, Šetalište S. Radića 5, 21220 Okrug Gornji</derivirana_varijabla>
  </DomainObject.Predmet.ProtustrankaFormatedWithAdressOIB>
  <DomainObject.Predmet.ProtustrankaWithAdress>
    <izvorni_sadrzaj>HOLLYWOOD USLUGE društvo s ograničenom odgovornošću, za ugostiteljstvo i usluge, turistička agencija Šetalište S. Radića 5, 21220 Okrug Gornji</izvorni_sadrzaj>
    <derivirana_varijabla naziv="DomainObject.Predmet.ProtustrankaWithAdress_1">HOLLYWOOD USLUGE društvo s ograničenom odgovornošću, za ugostiteljstvo i usluge, turistička agencija Šetalište S. Radića 5, 21220 Okrug Gornji</derivirana_varijabla>
  </DomainObject.Predmet.ProtustrankaWithAdress>
  <DomainObject.Predmet.ProtustrankaWithAdressOIB>
    <izvorni_sadrzaj>HOLLYWOOD USLUGE društvo s ograničenom odgovornošću, za ugostiteljstvo i usluge, turistička agencija, OIB 22233279031, Šetalište S. Radića 5, 21220 Okrug Gornji</izvorni_sadrzaj>
    <derivirana_varijabla naziv="DomainObject.Predmet.ProtustrankaWithAdressOIB_1">HOLLYWOOD USLUGE društvo s ograničenom odgovornošću, za ugostiteljstvo i usluge, turistička agencija, OIB 22233279031, Šetalište S. Radića 5, 21220 Okrug Gornji</derivirana_varijabla>
  </DomainObject.Predmet.ProtustrankaWithAdressOIB>
  <DomainObject.Predmet.ProtustrankaNazivFormated>
    <izvorni_sadrzaj>HOLLYWOOD USLUGE društvo s ograničenom odgovornošću, za ugostiteljstvo i usluge, turistička agencija</izvorni_sadrzaj>
    <derivirana_varijabla naziv="DomainObject.Predmet.ProtustrankaNazivFormated_1">HOLLYWOOD USLUGE društvo s ograničenom odgovornošću, za ugostiteljstvo i usluge, turistička agencija</derivirana_varijabla>
  </DomainObject.Predmet.ProtustrankaNazivFormated>
  <DomainObject.Predmet.ProtustrankaNazivFormatedOIB>
    <izvorni_sadrzaj>HOLLYWOOD USLUGE društvo s ograničenom odgovornošću, za ugostiteljstvo i usluge, turistička agencija, OIB 22233279031</izvorni_sadrzaj>
    <derivirana_varijabla naziv="DomainObject.Predmet.ProtustrankaNazivFormatedOIB_1">HOLLYWOOD USLUGE društvo s ograničenom odgovornošću, za ugostiteljstvo i usluge, turistička agencija, OIB 22233279031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44683.97</izvorni_sadrzaj>
    <derivirana_varijabla naziv="DomainObject.Predmet.TrenutnaVrijednost_1">44683.97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HOLLYWOOD USLUGE društvo s ograničenom odgovornošću, za ugostiteljstvo i usluge, turistička agencija</item>
    </izvorni_sadrzaj>
    <derivirana_varijabla naziv="DomainObject.Predmet.ProtuStrankaListFormated_1">
      <item>HOLLYWOOD USLUGE društvo s ograničenom odgovornošću, za ugostiteljstvo i usluge, turistička agencija</item>
    </derivirana_varijabla>
  </DomainObject.Predmet.ProtuStrankaListFormated>
  <DomainObject.Predmet.ProtuStrankaListFormatedOIB>
    <izvorni_sadrzaj>
      <item>HOLLYWOOD USLUGE društvo s ograničenom odgovornošću, za ugostiteljstvo i usluge, turistička agencija, OIB 22233279031</item>
    </izvorni_sadrzaj>
    <derivirana_varijabla naziv="DomainObject.Predmet.ProtuStrankaListFormatedOIB_1">
      <item>HOLLYWOOD USLUGE društvo s ograničenom odgovornošću, za ugostiteljstvo i usluge, turistička agencija, OIB 22233279031</item>
    </derivirana_varijabla>
  </DomainObject.Predmet.ProtuStrankaListFormatedOIB>
  <DomainObject.Predmet.ProtuStrankaListFormatedWithAdress>
    <izvorni_sadrzaj>
      <item>HOLLYWOOD USLUGE društvo s ograničenom odgovornošću, za ugostiteljstvo i usluge, turistička agencija, Šetalište S. Radića 5, 21220 Okrug Gornji</item>
    </izvorni_sadrzaj>
    <derivirana_varijabla naziv="DomainObject.Predmet.ProtuStrankaListFormatedWithAdress_1">
      <item>HOLLYWOOD USLUGE društvo s ograničenom odgovornošću, za ugostiteljstvo i usluge, turistička agencija, Šetalište S. Radića 5, 21220 Okrug Gornji</item>
    </derivirana_varijabla>
  </DomainObject.Predmet.ProtuStrankaListFormatedWithAdress>
  <DomainObject.Predmet.ProtuStrankaListFormatedWithAdressOIB>
    <izvorni_sadrzaj>
      <item>HOLLYWOOD USLUGE društvo s ograničenom odgovornošću, za ugostiteljstvo i usluge, turistička agencija, OIB 22233279031, Šetalište S. Radića 5, 21220 Okrug Gornji</item>
    </izvorni_sadrzaj>
    <derivirana_varijabla naziv="DomainObject.Predmet.ProtuStrankaListFormatedWithAdressOIB_1">
      <item>HOLLYWOOD USLUGE društvo s ograničenom odgovornošću, za ugostiteljstvo i usluge, turistička agencija, OIB 22233279031, Šetalište S. Radića 5, 21220 Okrug Gornji</item>
    </derivirana_varijabla>
  </DomainObject.Predmet.ProtuStrankaListFormatedWithAdressOIB>
  <DomainObject.Predmet.ProtuStrankaListNazivFormated>
    <izvorni_sadrzaj>
      <item>HOLLYWOOD USLUGE društvo s ograničenom odgovornošću, za ugostiteljstvo i usluge, turistička agencija</item>
    </izvorni_sadrzaj>
    <derivirana_varijabla naziv="DomainObject.Predmet.ProtuStrankaListNazivFormated_1">
      <item>HOLLYWOOD USLUGE društvo s ograničenom odgovornošću, za ugostiteljstvo i usluge, turistička agencija</item>
    </derivirana_varijabla>
  </DomainObject.Predmet.ProtuStrankaListNazivFormated>
  <DomainObject.Predmet.ProtuStrankaListNazivFormatedOIB>
    <izvorni_sadrzaj>
      <item>HOLLYWOOD USLUGE društvo s ograničenom odgovornošću, za ugostiteljstvo i usluge, turistička agencija, OIB 22233279031</item>
    </izvorni_sadrzaj>
    <derivirana_varijabla naziv="DomainObject.Predmet.ProtuStrankaListNazivFormatedOIB_1">
      <item>HOLLYWOOD USLUGE društvo s ograničenom odgovornošću, za ugostiteljstvo i usluge, turistička agencija, OIB 22233279031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HOLLYWOOD USLUGE društvo s ograničenom odgovornošću, za ugostiteljstvo i usluge, turistička agencija</izvorni_sadrzaj>
    <derivirana_varijabla naziv="DomainObject.Predmet.ProtustrankaIDrugi_1">HOLLYWOOD USLUGE društvo s ograničenom odgovornošću, za ugostiteljstvo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HOLLYWOOD USLUGE društvo s ograničenom odgovornošću, za ugostiteljstvo i usluge, turistička agencija, OIB 22233279031, Šetalište S. Radića 5, 21220 Okrug Gornji</izvorni_sadrzaj>
    <derivirana_varijabla naziv="DomainObject.Predmet.ProtustrankaIDrugiAdressOIB_1">HOLLYWOOD USLUGE društvo s ograničenom odgovornošću, za ugostiteljstvo i usluge, turistička agencija, OIB 22233279031, Šetalište S. Radića 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HOLLYWOOD USLUGE društvo s ograničenom odgovornošću, za ugostiteljstvo i usluge, turistička agencija</item>
      <item>FINANCIJSKA AGENCIJA, RC SPLIT</item>
    </izvorni_sadrzaj>
    <derivirana_varijabla naziv="DomainObject.Predmet.SudioniciListNaziv_1">
      <item>HOLLYWOOD USLUGE društvo s ograničenom odgovornošću, za ugostiteljstvo i usluge, turistička agencija</item>
      <item>FINANCIJSKA AGENCIJA, RC SPLIT</item>
    </derivirana_varijabla>
  </DomainObject.Predmet.SudioniciListNaziv>
  <DomainObject.Predmet.SudioniciListAdressOIB>
    <izvorni_sadrzaj>
      <item>HOLLYWOOD USLUGE društvo s ograničenom odgovornošću, za ugostiteljstvo i usluge, turistička agencija, OIB 22233279031, Šetalište S. Radića 5,21220 Okrug Gornji</item>
      <item>FINANCIJSKA AGENCIJA, RC SPLIT, OIB 85821130368, Mažuranićevo šetalište 24 b,21000 Split</item>
    </izvorni_sadrzaj>
    <derivirana_varijabla naziv="DomainObject.Predmet.SudioniciListAdressOIB_1">
      <item>HOLLYWOOD USLUGE društvo s ograničenom odgovornošću, za ugostiteljstvo i usluge, turistička agencija, OIB 22233279031, Šetalište S. Radića 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22233279031</item>
      <item>, OIB 85821130368</item>
    </izvorni_sadrzaj>
    <derivirana_varijabla naziv="DomainObject.Predmet.SudioniciListNazivOIB_1">
      <item>, OIB 22233279031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1777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2019-04-17T07:03:00Z</cp:lastPrinted>
  <dcterms:modified xmlns:xsi="http://www.w3.org/2001/XMLSchema-instance" xsi:type="dcterms:W3CDTF">2019-04-17T07:33:00Z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