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b683" w14:paraId="4e8b683" w:rsidRDefault="00BA1F3A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</w:t>
      </w:r>
      <w:r w:rsidR="00DE201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St</w:t>
      </w:r>
      <w:r w:rsidR="00DE201D">
        <w:rPr>
          <w:rFonts w:cs="Times New Roman" w:hAnsi="Times New Roman" w:ascii="Times New Roman"/>
          <w:sz w:val="24"/>
          <w:szCs w:val="24"/>
        </w:rPr>
        <w:t>pn-31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DE201D" w:rsidP="006969A7" w:rsidR="00DE20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201D" w:rsidP="006969A7" w:rsidR="00DE20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Dužnik/Predlagatelj: Primošten d.d. , za hotelijerstvo i trgovinu, Primošten, Raduča 11, OIB: </w:t>
      </w:r>
      <w:r w:rsidRPr="00DE201D">
        <w:rPr>
          <w:rFonts w:cs="Times New Roman" w:hAnsi="Times New Roman" w:ascii="Times New Roman"/>
          <w:sz w:val="24"/>
          <w:szCs w:val="24"/>
        </w:rPr>
        <w:t>77587041388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04A2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201D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Odgađa se ročište radi sklapanja predstečajne nagodbe određeno za dan 17. Studenog 2016.g. u 12.00 sati, te se novo ročište radi sklapanja predstečajne nagodbe određuje za dan 19. Siječnja 2017. Godine u 09.00 sati, sob 212 Stalne službe Šibenik,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DE201D">
        <w:rPr>
          <w:rFonts w:cs="Times New Roman" w:hAnsi="Times New Roman" w:ascii="Times New Roman"/>
          <w:sz w:val="24"/>
          <w:szCs w:val="24"/>
        </w:rPr>
        <w:t>09. studenog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2A0D4B"/>
    <w:rsid w:val="003B3DFB"/>
    <w:rsid w:val="005B5C10"/>
    <w:rsid w:val="006969A7"/>
    <w:rsid w:val="00832A5E"/>
    <w:rsid w:val="008C7300"/>
    <w:rsid w:val="00A804A2"/>
    <w:rsid w:val="00B86A25"/>
    <w:rsid w:val="00BA1F3A"/>
    <w:rsid w:val="00CB0405"/>
    <w:rsid w:val="00DB443E"/>
    <w:rsid w:val="00D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A0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D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A0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D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08.11.16. - moli se odgoda ročišta</izvorni_sadrzaj>
    <derivirana_varijabla naziv="DomainObject.Predmet.PrimjedbaSuca_1">- uvid 08.11.16. - moli se odgoda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PRIMOŠTEN dioničko društvo za hotelijerstvo i trgovinu; CIB Bank Zrt - vjerovnik</izvorni_sadrzaj>
    <derivirana_varijabla naziv="DomainObject.Predmet.StrankaFormated_1">  PRIMOŠTEN dioničko društvo za hotelijerstvo i trgovinu; CIB Bank Zrt - vjerovnik</derivirana_varijabla>
  </DomainObject.Predmet.StrankaFormated>
  <DomainObject.Predmet.StrankaFormatedOIB>
    <izvorni_sadrzaj>  PRIMOŠTEN dioničko društvo za hotelijerstvo i trgovinu, OIB 77587041388; CIB Bank Zrt - vjerovnik, OIB 39439014454</izvorni_sadrzaj>
    <derivirana_varijabla naziv="DomainObject.Predmet.StrankaFormatedOIB_1">  PRIMOŠTEN dioničko društvo za hotelijerstvo i trgovinu, OIB 77587041388; CIB Bank Zrt - vjerovnik, OIB 39439014454</derivirana_varijabla>
  </DomainObject.Predmet.StrankaFormatedOIB>
  <DomainObject.Predmet.StrankaFormatedWithAdress>
    <izvorni_sadrzaj> PRIMOŠTEN dioničko društvo za hotelijerstvo i trgovinu, Raduča 11, 22202 Primošten; CIB Bank Zrt - vjerovnik, Medve u. 4-14, Budimpešta</izvorni_sadrzaj>
    <derivirana_varijabla naziv="DomainObject.Predmet.StrankaFormatedWithAdress_1"> PRIMOŠTEN dioničko društvo za hotelijerstvo i trgovinu, Raduča 11, 22202 Primošten; CIB Bank Zrt - vjerovnik, Medve u. 4-14, Budimpešta</derivirana_varijabla>
  </DomainObject.Predmet.StrankaFormatedWithAdress>
  <DomainObject.Predmet.StrankaFormatedWithAdressOIB>
    <izvorni_sadrzaj> PRIMOŠTEN dioničko društvo za hotelijerstvo i trgovinu, OIB 77587041388, Raduča 11, 22202 Primošten; CIB Bank Zrt - vjerovnik, OIB 39439014454, Medve u. 4-14, Budimpešta</izvorni_sadrzaj>
    <derivirana_varijabla naziv="DomainObject.Predmet.StrankaFormatedWithAdressOIB_1"> PRIMOŠTEN dioničko društvo za hotelijerstvo i trgovinu, OIB 77587041388, Raduča 11, 22202 Primošten; CIB Bank Zrt - vjerovnik, OIB 39439014454, Medve u. 4-14, Budimpešta</derivirana_varijabla>
  </DomainObject.Predmet.StrankaFormatedWithAdressOIB>
  <DomainObject.Predmet.StrankaWithAdress>
    <izvorni_sadrzaj>PRIMOŠTEN dioničko društvo za hotelijerstvo i trgovinu Raduča 11,22202 Primošten,CIB Bank Zrt - vjerovnik Medve u. 4-14,Budimpešta</izvorni_sadrzaj>
    <derivirana_varijabla naziv="DomainObject.Predmet.StrankaWithAdress_1">PRIMOŠTEN dioničko društvo za hotelijerstvo i trgovinu Raduča 11,22202 Primošten,CIB Bank Zrt - vjerovnik Medve u. 4-14,Budimpešta</derivirana_varijabla>
  </DomainObject.Predmet.StrankaWithAdress>
  <DomainObject.Predmet.StrankaWithAdressOIB>
    <izvorni_sadrzaj>PRIMOŠTEN dioničko društvo za hotelijerstvo i trgovinu, OIB 77587041388, Raduča 11,22202 Primošten,CIB Bank Zrt - vjerovnik, OIB 39439014454, Medve u. 4-14,Budimpešta</izvorni_sadrzaj>
    <derivirana_varijabla naziv="DomainObject.Predmet.StrankaWithAdressOIB_1">PRIMOŠTEN dioničko društvo za hotelijerstvo i trgovinu, OIB 77587041388, Raduča 11,22202 Primošten,CIB Bank Zrt - vjerovnik, OIB 39439014454, Medve u. 4-14,Budimpešta</derivirana_varijabla>
  </DomainObject.Predmet.StrankaWithAdressOIB>
  <DomainObject.Predmet.StrankaNazivFormated>
    <izvorni_sadrzaj>PRIMOŠTEN dioničko društvo za hotelijerstvo i trgovinu,CIB Bank Zrt - vjerovnik</izvorni_sadrzaj>
    <derivirana_varijabla naziv="DomainObject.Predmet.StrankaNazivFormated_1">PRIMOŠTEN dioničko društvo za hotelijerstvo i trgovinu,CIB Bank Zrt - vjerovnik</derivirana_varijabla>
  </DomainObject.Predmet.StrankaNazivFormated>
  <DomainObject.Predmet.StrankaNazivFormatedOIB>
    <izvorni_sadrzaj>PRIMOŠTEN dioničko društvo za hotelijerstvo i trgovinu, OIB 77587041388,CIB Bank Zrt - vjerovnik, OIB 39439014454</izvorni_sadrzaj>
    <derivirana_varijabla naziv="DomainObject.Predmet.StrankaNazivFormatedOIB_1">PRIMOŠTEN dioničko društvo za hotelijerstvo i trgovinu, OIB 77587041388,CIB Bank Zrt - vjerovnik, OIB 39439014454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PRIMOŠTEN dioničko društvo za hotelijerstvo i trgovinu</item>
      <item>CIB Bank Zrt - vjerovnik</item>
    </izvorni_sadrzaj>
    <derivirana_varijabla naziv="DomainObject.Predmet.StrankaListFormated_1">
      <item>PRIMOŠTEN dioničko društvo za hotelijerstvo i trgovinu</item>
      <item>CIB Bank Zrt - vjerovnik</item>
    </derivirana_varijabla>
  </DomainObject.Predmet.StrankaListFormated>
  <DomainObject.Predmet.StrankaListFormatedOIB>
    <izvorni_sadrzaj>
      <item>PRIMOŠTEN dioničko društvo za hotelijerstvo i trgovinu, OIB 77587041388</item>
      <item>CIB Bank Zrt - vjerovnik, OIB 39439014454</item>
    </izvorni_sadrzaj>
    <derivirana_varijabla naziv="DomainObject.Predmet.StrankaListFormatedOIB_1">
      <item>PRIMOŠTEN dioničko društvo za hotelijerstvo i trgovinu, OIB 77587041388</item>
      <item>CIB Bank Zrt - vjerovnik, OIB 39439014454</item>
    </derivirana_varijabla>
  </DomainObject.Predmet.StrankaListFormatedOIB>
  <DomainObject.Predmet.StrankaListFormatedWithAdress>
    <izvorni_sadrzaj>
      <item>PRIMOŠTEN dioničko društvo za hotelijerstvo i trgovinu, Raduča 11, 22202 Primošten</item>
      <item>CIB Bank Zrt - vjerovnik, Medve u. 4-14, Budimpešta</item>
    </izvorni_sadrzaj>
    <derivirana_varijabla naziv="DomainObject.Predmet.StrankaListFormatedWithAdress_1">
      <item>PRIMOŠTEN dioničko društvo za hotelijerstvo i trgovinu, Raduča 11, 22202 Primošten</item>
      <item>CIB Bank Zrt - vjerovnik, Medve u. 4-14, Budimpešta</item>
    </derivirana_varijabla>
  </DomainObject.Predmet.StrankaListFormatedWithAdress>
  <DomainObject.Predmet.StrankaListFormatedWithAdressOIB>
    <izvorni_sadrzaj>
      <item>PRIMOŠTEN dioničko društvo za hotelijerstvo i trgovinu, OIB 77587041388, Raduča 11, 22202 Primošten</item>
      <item>CIB Bank Zrt - vjerovnik, OIB 39439014454, Medve u. 4-14, Budimpešta</item>
    </izvorni_sadrzaj>
    <derivirana_varijabla naziv="DomainObject.Predmet.StrankaListFormatedWithAdressOIB_1">
      <item>PRIMOŠTEN dioničko društvo za hotelijerstvo i trgovinu, OIB 77587041388, Raduča 11, 22202 Primošten</item>
      <item>CIB Bank Zrt - vjerovnik, OIB 39439014454, Medve u. 4-14, Budimpešta</item>
    </derivirana_varijabla>
  </DomainObject.Predmet.StrankaListFormatedWithAdressOIB>
  <DomainObject.Predmet.StrankaListNazivFormated>
    <izvorni_sadrzaj>
      <item>PRIMOŠTEN dioničko društvo za hotelijerstvo i trgovinu</item>
      <item>CIB Bank Zrt - vjerovnik</item>
    </izvorni_sadrzaj>
    <derivirana_varijabla naziv="DomainObject.Predmet.StrankaListNazivFormated_1">
      <item>PRIMOŠTEN dioničko društvo za hotelijerstvo i trgovinu</item>
      <item>CIB Bank Zrt - vjerovnik</item>
    </derivirana_varijabla>
  </DomainObject.Predmet.StrankaListNazivFormated>
  <DomainObject.Predmet.StrankaListNazivFormatedOIB>
    <izvorni_sadrzaj>
      <item>PRIMOŠTEN dioničko društvo za hotelijerstvo i trgovinu, OIB 77587041388</item>
      <item>CIB Bank Zrt - vjerovnik, OIB 39439014454</item>
    </izvorni_sadrzaj>
    <derivirana_varijabla naziv="DomainObject.Predmet.StrankaListNazivFormatedOIB_1">
      <item>PRIMOŠTEN dioničko društvo za hotelijerstvo i trgovinu, OIB 77587041388</item>
      <item>CIB Bank Zrt - vjerovnik, OIB 39439014454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ŠAVORIĆ &amp; PARTNERI odvjetničko društvo, d.o.o.</item>
    </izvorni_sadrzaj>
    <derivirana_varijabla naziv="DomainObject.Predmet.OstaliListFormated_1">
      <item>ŠAVORIĆ &amp; PARTNERI odvjetničko društvo, d.o.o.</item>
    </derivirana_varijabla>
  </DomainObject.Predmet.OstaliListFormated>
  <DomainObject.Predmet.OstaliListFormatedOIB>
    <izvorni_sadrzaj>
      <item>ŠAVORIĆ &amp; PARTNERI odvjetničko društvo, d.o.o., OIB 76399409042</item>
    </izvorni_sadrzaj>
    <derivirana_varijabla naziv="DomainObject.Predmet.OstaliListFormatedOIB_1">
      <item>ŠAVORIĆ &amp; PARTNERI odvjetničko društvo, d.o.o., OIB 76399409042</item>
    </derivirana_varijabla>
  </DomainObject.Predmet.OstaliListFormatedOIB>
  <DomainObject.Predmet.OstaliListFormatedWithAdress>
    <izvorni_sadrzaj>
      <item>ŠAVORIĆ &amp; PARTNERI odvjetničko društvo, d.o.o., Ilica 1/A, Zagreb</item>
    </izvorni_sadrzaj>
    <derivirana_varijabla naziv="DomainObject.Predmet.OstaliListFormatedWithAdress_1">
      <item>ŠAVORIĆ &amp; PARTNERI odvjetničko društvo, d.o.o., Ilica 1/A, Zagreb</item>
    </derivirana_varijabla>
  </DomainObject.Predmet.OstaliListFormatedWithAdress>
  <DomainObject.Predmet.OstaliListFormatedWithAdressOIB>
    <izvorni_sadrzaj>
      <item>ŠAVORIĆ &amp; PARTNERI odvjetničko društvo, d.o.o., OIB 76399409042, Ilica 1/A, Zagreb</item>
    </izvorni_sadrzaj>
    <derivirana_varijabla naziv="DomainObject.Predmet.OstaliListFormatedWithAdressOIB_1">
      <item>ŠAVORIĆ &amp; PARTNERI odvjetničko društvo, d.o.o., OIB 76399409042, Ilica 1/A, Zagreb</item>
    </derivirana_varijabla>
  </DomainObject.Predmet.OstaliListFormatedWithAdressOIB>
  <DomainObject.Predmet.OstaliListNazivFormated>
    <izvorni_sadrzaj>
      <item>ŠAVORIĆ &amp; PARTNERI odvjetničko društvo, d.o.o.</item>
    </izvorni_sadrzaj>
    <derivirana_varijabla naziv="DomainObject.Predmet.OstaliListNazivFormated_1">
      <item>ŠAVORIĆ &amp; PARTNERI odvjetničko društvo, d.o.o.</item>
    </derivirana_varijabla>
  </DomainObject.Predmet.OstaliListNazivFormated>
  <DomainObject.Predmet.OstaliListNazivFormatedOIB>
    <izvorni_sadrzaj>
      <item>ŠAVORIĆ &amp; PARTNERI odvjetničko društvo, d.o.o., OIB 76399409042</item>
    </izvorni_sadrzaj>
    <derivirana_varijabla naziv="DomainObject.Predmet.OstaliListNazivFormatedOIB_1"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PRIMOŠTEN dioničko društvo za hotelijerstvo i trgovinu i dr.</izvorni_sadrzaj>
    <derivirana_varijabla naziv="DomainObject.Predmet.StrankaIDrugi_1">PRIMOŠTEN dioničko društvo za hotelijerstvo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PRIMOŠTEN dioničko društvo za hotelijerstvo i trgovinu, OIB 77587041388, Raduča 11, 22202 Primošten i dr.</izvorni_sadrzaj>
    <derivirana_varijabla naziv="DomainObject.Predmet.StrankaIDrugiAdressOIB_1">PRIMOŠTEN dioničko društvo za hotelijerstvo i trgovinu, OIB 77587041388, Raduča 11, 22202 Primošten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dioničko društvo za hotelijerstvo i trgovinu</item>
      <item>CIB Bank Zrt - vjerovnik</item>
      <item>ŠAVORIĆ &amp; PARTNERI odvjetničko društvo, d.o.o.</item>
    </izvorni_sadrzaj>
    <derivirana_varijabla naziv="DomainObject.Predmet.SudioniciListNaziv_1">
      <item>PRIMOŠTEN dioničko društvo za hotelijerstvo i trgovinu</item>
      <item>CIB Bank Zrt - vjerovnik</item>
      <item>ŠAVORIĆ &amp; PARTNERI odvjetničko društvo, d.o.o.</item>
    </derivirana_varijabla>
  </DomainObject.Predmet.SudioniciListNaziv>
  <DomainObject.Predmet.SudioniciListAdressOIB>
    <izvorni_sadrzaj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izvorni_sadrzaj>
    <derivirana_varijabla naziv="DomainObject.Predmet.SudioniciListAdressOIB_1">
      <item>PRIMOŠTEN dioničko društvo za hotelijerstvo i trgovinu, OIB 77587041388, Raduča 11,22202 Primošten</item>
      <item>CIB Bank Zrt - vjerovnik, OIB 39439014454, Medve u. 4-14,Budimpešta</item>
      <item>ŠAVORIĆ &amp; PARTNERI odvjetničko društvo, d.o.o., OIB 76399409042,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77587041388</item>
      <item>, OIB 39439014454</item>
      <item>, OIB 76399409042</item>
    </izvorni_sadrzaj>
    <derivirana_varijabla naziv="DomainObject.Predmet.SudioniciListNazivOIB_1">
      <item>, OIB 77587041388</item>
      <item>, OIB 39439014454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88</properties:Words>
  <properties:Characters>475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2016-11-09T08:27:00Z</dcterms:created>
  <dc:creator>Marina Gulin</dc:creator>
  <cp:lastModifiedBy>Marina Gulin</cp:lastModifiedBy>
  <cp:lastPrinted>2016-09-13T07:31:00Z</cp:lastPrinted>
  <dcterms:modified xmlns:xsi="http://www.w3.org/2001/XMLSchema-instance" xsi:type="dcterms:W3CDTF">2016-11-09T08:33:00Z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