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4b23" w14:paraId="bf94b23" w:rsidRDefault="00DA237A" w:rsidP="00DA237A" w:rsidR="00DA237A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DA237A" w:rsidP="00DA237A" w:rsidR="00DA237A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DA237A" w:rsidP="00DA237A" w:rsidR="00DA237A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DA237A" w:rsidP="00DA237A" w:rsidR="00DA237A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St-651/2018</w:t>
      </w:r>
    </w:p>
    <w:p w:rsidRDefault="00DA237A" w:rsidP="00DA237A" w:rsidR="00DA237A">
      <w:pPr>
        <w:rPr>
          <w:sz w:val="22"/>
          <w:szCs w:val="22"/>
        </w:rPr>
      </w:pPr>
    </w:p>
    <w:p w:rsidRDefault="00DA237A" w:rsidP="00DA237A" w:rsidR="00DA237A">
      <w:pPr>
        <w:rPr>
          <w:sz w:val="22"/>
          <w:szCs w:val="22"/>
        </w:rPr>
      </w:pPr>
    </w:p>
    <w:p w:rsidRDefault="00DA237A" w:rsidP="00DA237A" w:rsidR="00DA23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ARTICA jednostavno društvo s ograničenom odgovornošću za usluge i trgovinu, Zagreb, Podsusedska aleja 8, OIB: 38690415108, dana 17. svibnja 2018.g.                    </w:t>
      </w:r>
    </w:p>
    <w:p w:rsidRDefault="00DA237A" w:rsidP="00DA237A" w:rsidR="00DA23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DA237A" w:rsidP="00DA237A" w:rsidR="00DA237A">
      <w:pPr>
        <w:jc w:val="both"/>
        <w:rPr>
          <w:sz w:val="22"/>
          <w:szCs w:val="22"/>
        </w:rPr>
      </w:pPr>
    </w:p>
    <w:p w:rsidRDefault="00DA237A" w:rsidP="00DA237A" w:rsidR="00DA237A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DA237A" w:rsidP="00DA237A" w:rsidR="00DA237A">
      <w:pPr>
        <w:jc w:val="center"/>
        <w:rPr>
          <w:sz w:val="22"/>
          <w:szCs w:val="22"/>
        </w:rPr>
      </w:pPr>
    </w:p>
    <w:p w:rsidRDefault="00DA237A" w:rsidP="00DA237A" w:rsidR="00DA237A">
      <w:pPr>
        <w:rPr>
          <w:b/>
          <w:sz w:val="22"/>
          <w:szCs w:val="22"/>
        </w:rPr>
      </w:pPr>
    </w:p>
    <w:p w:rsidRDefault="00DA237A" w:rsidP="00DA237A" w:rsidR="00DA237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ARTICA jednostavno društvo s ograničenom odgovornošću za usluge i trgovinu, Zagreb, Podsusedska aleja 8, OIB: 38690415108.</w:t>
      </w:r>
    </w:p>
    <w:p w:rsidRDefault="00DA237A" w:rsidP="00DA237A" w:rsidR="00DA237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23.238,88 kn.  </w:t>
      </w:r>
    </w:p>
    <w:p w:rsidRDefault="00DA237A" w:rsidP="00DA237A" w:rsidR="00DA237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A237A" w:rsidP="00DA237A" w:rsidR="00DA237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A237A" w:rsidP="00DA237A" w:rsidR="00DA237A">
      <w:pPr>
        <w:ind w:firstLine="708"/>
        <w:jc w:val="both"/>
        <w:rPr>
          <w:sz w:val="22"/>
          <w:szCs w:val="22"/>
        </w:rPr>
      </w:pPr>
    </w:p>
    <w:p w:rsidRDefault="00DA237A" w:rsidP="00DA237A" w:rsidR="00DA237A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DA237A" w:rsidP="00DA237A" w:rsidR="00DA237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A237A" w:rsidP="00DA237A" w:rsidR="00DA237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DA237A" w:rsidP="00DA237A" w:rsidR="00DA237A">
      <w:pPr>
        <w:jc w:val="both"/>
        <w:rPr>
          <w:sz w:val="22"/>
          <w:szCs w:val="22"/>
        </w:rPr>
      </w:pPr>
    </w:p>
    <w:p w:rsidRDefault="00DA237A" w:rsidP="00DA237A" w:rsidR="00DA237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17. svibnja 2018.g.    </w:t>
      </w:r>
    </w:p>
    <w:p w:rsidRDefault="00DA237A" w:rsidP="00DA237A" w:rsidR="00DA237A">
      <w:pPr>
        <w:jc w:val="center"/>
        <w:rPr>
          <w:sz w:val="22"/>
          <w:szCs w:val="22"/>
        </w:rPr>
      </w:pPr>
    </w:p>
    <w:p w:rsidRDefault="00DA237A" w:rsidP="00DA237A" w:rsidR="00DA237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DA237A" w:rsidP="00DA237A" w:rsidR="00DA237A">
      <w:pPr>
        <w:ind w:firstLine="708" w:left="5664"/>
        <w:jc w:val="both"/>
        <w:rPr>
          <w:sz w:val="22"/>
          <w:szCs w:val="22"/>
        </w:rPr>
      </w:pPr>
    </w:p>
    <w:p w:rsidRDefault="00DA237A" w:rsidP="00DA237A" w:rsidR="00DA237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DA237A" w:rsidP="00DA237A" w:rsidR="00DA237A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DA237A" w:rsidP="00DA237A" w:rsidR="00DA237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A237A" w:rsidP="00DA237A" w:rsidR="00DA237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DA237A" w:rsidP="00DA237A" w:rsidR="00DA237A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DA237A" w:rsidP="00DA237A" w:rsidR="00DA237A">
      <w:pPr>
        <w:jc w:val="center"/>
        <w:rPr>
          <w:sz w:val="22"/>
          <w:szCs w:val="22"/>
        </w:rPr>
      </w:pPr>
    </w:p>
    <w:p w:rsidRDefault="00DA237A" w:rsidP="00DA237A" w:rsidR="00DA237A">
      <w:pPr>
        <w:tabs>
          <w:tab w:pos="709" w:val="left"/>
        </w:tabs>
        <w:jc w:val="both"/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A237A"/>
    <w:rsid w:val="00DC089A"/>
    <w:rsid w:val="00DD70F8"/>
    <w:rsid w:val="00DF3B7D"/>
    <w:rsid w:val="00DF3E5D"/>
    <w:rsid w:val="00DF649C"/>
    <w:rsid w:val="00E212AC"/>
    <w:rsid w:val="00E36DC3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2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3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A237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A237A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A23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37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2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3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A237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A237A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A23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37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4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St-651/2018-6</izvorni_sadrzaj>
    <derivirana_varijabla naziv="DomainObject.Oznaka_1">St-651/2018-6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St-651/2018</izvorni_sadrzaj>
    <derivirana_varijabla naziv="DomainObject.Predmet.OznakaBroj_1">St-651/2018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ARTICA jednostavno društvo s ograničenom odgovornošću za usluge i trgovinu</izvorni_sadrzaj>
    <derivirana_varijabla naziv="DomainObject.Predmet.ProtustrankaFormated_1">  ARTICA jednostavno društvo s ograničenom odgovornošću za usluge i trgovinu</derivirana_varijabla>
  </DomainObject.Predmet.ProtustrankaFormated>
  <DomainObject.Predmet.ProtustrankaFormatedOIB>
    <izvorni_sadrzaj>  ARTICA jednostavno društvo s ograničenom odgovornošću za usluge i trgovinu, OIB 38690415108</izvorni_sadrzaj>
    <derivirana_varijabla naziv="DomainObject.Predmet.ProtustrankaFormatedOIB_1">  ARTICA jednostavno društvo s ograničenom odgovornošću za usluge i trgovinu, OIB 38690415108</derivirana_varijabla>
  </DomainObject.Predmet.ProtustrankaFormatedOIB>
  <DomainObject.Predmet.ProtustrankaFormatedWithAdress>
    <izvorni_sadrzaj> ARTICA jednostavno društvo s ograničenom odgovornošću za usluge i trgovinu, Podsusedska aleja 8, 10000 Zagreb</izvorni_sadrzaj>
    <derivirana_varijabla naziv="DomainObject.Predmet.ProtustrankaFormatedWithAdress_1"> ARTICA jednostavno društvo s ograničenom odgovornošću za usluge i trgovinu, Podsusedska aleja 8, 10000 Zagreb</derivirana_varijabla>
  </DomainObject.Predmet.ProtustrankaFormatedWithAdress>
  <DomainObject.Predmet.ProtustrankaFormatedWithAdressOIB>
    <izvorni_sadrzaj> ARTICA jednostavno društvo s ograničenom odgovornošću za usluge i trgovinu, OIB 38690415108, Podsusedska aleja 8, 10000 Zagreb</izvorni_sadrzaj>
    <derivirana_varijabla naziv="DomainObject.Predmet.ProtustrankaFormatedWithAdressOIB_1"> ARTICA jednostavno društvo s ograničenom odgovornošću za usluge i trgovinu, OIB 38690415108, Podsusedska aleja 8, 10000 Zagreb</derivirana_varijabla>
  </DomainObject.Predmet.ProtustrankaFormatedWithAdressOIB>
  <DomainObject.Predmet.ProtustrankaWithAdress>
    <izvorni_sadrzaj>ARTICA jednostavno društvo s ograničenom odgovornošću za usluge i trgovinu Podsusedska aleja 8, 10000 Zagreb</izvorni_sadrzaj>
    <derivirana_varijabla naziv="DomainObject.Predmet.ProtustrankaWithAdress_1">ARTICA jednostavno društvo s ograničenom odgovornošću za usluge i trgovinu Podsusedska aleja 8, 10000 Zagreb</derivirana_varijabla>
  </DomainObject.Predmet.ProtustrankaWithAdress>
  <DomainObject.Predmet.ProtustrankaWithAdressOIB>
    <izvorni_sadrzaj>ARTICA jednostavno društvo s ograničenom odgovornošću za usluge i trgovinu, OIB 38690415108, Podsusedska aleja 8, 10000 Zagreb</izvorni_sadrzaj>
    <derivirana_varijabla naziv="DomainObject.Predmet.ProtustrankaWithAdressOIB_1">ARTICA jednostavno društvo s ograničenom odgovornošću za usluge i trgovinu, OIB 38690415108, Podsusedska aleja 8, 10000 Zagreb</derivirana_varijabla>
  </DomainObject.Predmet.ProtustrankaWithAdressOIB>
  <DomainObject.Predmet.ProtustrankaNazivFormated>
    <izvorni_sadrzaj>ARTICA jednostavno društvo s ograničenom odgovornošću za usluge i trgovinu</izvorni_sadrzaj>
    <derivirana_varijabla naziv="DomainObject.Predmet.ProtustrankaNazivFormated_1">ARTICA jednostavno društvo s ograničenom odgovornošću za usluge i trgovinu</derivirana_varijabla>
  </DomainObject.Predmet.ProtustrankaNazivFormated>
  <DomainObject.Predmet.ProtustrankaNazivFormatedOIB>
    <izvorni_sadrzaj>ARTICA jednostavno društvo s ograničenom odgovornošću za usluge i trgovinu, OIB 38690415108</izvorni_sadrzaj>
    <derivirana_varijabla naziv="DomainObject.Predmet.ProtustrankaNazivFormatedOIB_1">ARTICA jednostavno društvo s ograničenom odgovornošću za usluge i trgovinu, OIB 38690415108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ARTICA jednostavno društvo s ograničenom odgovornošću za usluge i trgovinu</item>
    </izvorni_sadrzaj>
    <derivirana_varijabla naziv="DomainObject.Predmet.ProtuStrankaListFormated_1">
      <item>ARTICA jednostavno društvo s ograničenom odgovornošću za usluge i trgovinu</item>
    </derivirana_varijabla>
  </DomainObject.Predmet.ProtuStrankaListFormated>
  <DomainObject.Predmet.ProtuStrankaListFormatedOIB>
    <izvorni_sadrzaj>
      <item>ARTICA jednostavno društvo s ograničenom odgovornošću za usluge i trgovinu, OIB 38690415108</item>
    </izvorni_sadrzaj>
    <derivirana_varijabla naziv="DomainObject.Predmet.ProtuStrankaListFormatedOIB_1">
      <item>ARTICA jednostavno društvo s ograničenom odgovornošću za usluge i trgovinu, OIB 38690415108</item>
    </derivirana_varijabla>
  </DomainObject.Predmet.ProtuStrankaListFormatedOIB>
  <DomainObject.Predmet.ProtuStrankaListFormatedWithAdress>
    <izvorni_sadrzaj>
      <item>ARTICA jednostavno društvo s ograničenom odgovornošću za usluge i trgovinu, Podsusedska aleja 8, 10000 Zagreb</item>
    </izvorni_sadrzaj>
    <derivirana_varijabla naziv="DomainObject.Predmet.ProtuStrankaListFormatedWithAdress_1">
      <item>ARTICA jednostavno društvo s ograničenom odgovornošću za usluge i trgovinu, Podsusedska aleja 8, 10000 Zagreb</item>
    </derivirana_varijabla>
  </DomainObject.Predmet.ProtuStrankaListFormatedWithAdress>
  <DomainObject.Predmet.ProtuStrankaListFormatedWithAdressOIB>
    <izvorni_sadrzaj>
      <item>ARTICA jednostavno društvo s ograničenom odgovornošću za usluge i trgovinu, OIB 38690415108, Podsusedska aleja 8, 10000 Zagreb</item>
    </izvorni_sadrzaj>
    <derivirana_varijabla naziv="DomainObject.Predmet.ProtuStrankaListFormatedWithAdressOIB_1">
      <item>ARTICA jednostavno društvo s ograničenom odgovornošću za usluge i trgovinu, OIB 38690415108, Podsusedska aleja 8, 10000 Zagreb</item>
    </derivirana_varijabla>
  </DomainObject.Predmet.ProtuStrankaListFormatedWithAdressOIB>
  <DomainObject.Predmet.ProtuStrankaListNazivFormated>
    <izvorni_sadrzaj>
      <item>ARTICA jednostavno društvo s ograničenom odgovornošću za usluge i trgovinu</item>
    </izvorni_sadrzaj>
    <derivirana_varijabla naziv="DomainObject.Predmet.ProtuStrankaListNazivFormated_1">
      <item>ARTICA jednostavno društvo s ograničenom odgovornošću za usluge i trgovinu</item>
    </derivirana_varijabla>
  </DomainObject.Predmet.ProtuStrankaListNazivFormated>
  <DomainObject.Predmet.ProtuStrankaListNazivFormatedOIB>
    <izvorni_sadrzaj>
      <item>ARTICA jednostavno društvo s ograničenom odgovornošću za usluge i trgovinu, OIB 38690415108</item>
    </izvorni_sadrzaj>
    <derivirana_varijabla naziv="DomainObject.Predmet.ProtuStrankaListNazivFormatedOIB_1">
      <item>ARTICA jednostavno društvo s ograničenom odgovornošću za usluge i trgovinu, OIB 38690415108</item>
    </derivirana_varijabla>
  </DomainObject.Predmet.ProtuStrankaListNazivFormatedOIB>
  <DomainObject.Predmet.OstaliListFormated>
    <izvorni_sadrzaj>
      <item>Bruno Lovreković</item>
      <item>HRVATSKI ZAVOD ZA MIROVINSKO OSIGURANJE</item>
    </izvorni_sadrzaj>
    <derivirana_varijabla naziv="DomainObject.Predmet.OstaliListFormated_1">
      <item>Bruno Lovreković</item>
      <item>HRVATSKI ZAVOD ZA MIROVINSKO OSIGURANJE</item>
    </derivirana_varijabla>
  </DomainObject.Predmet.OstaliListFormated>
  <DomainObject.Predmet.OstaliListFormatedOIB>
    <izvorni_sadrzaj>
      <item>Bruno Lovreković, OIB 76097795689</item>
      <item>HRVATSKI ZAVOD ZA MIROVINSKO OSIGURANJE, OIB 84397956623</item>
    </izvorni_sadrzaj>
    <derivirana_varijabla naziv="DomainObject.Predmet.OstaliListFormatedOIB_1">
      <item>Bruno Lovreković, OIB 76097795689</item>
      <item>HRVATSKI ZAVOD ZA MIROVINSKO OSIGURANJE, OIB 84397956623</item>
    </derivirana_varijabla>
  </DomainObject.Predmet.OstaliListFormatedOIB>
  <DomainObject.Predmet.OstaliListFormatedWithAdress>
    <izvorni_sadrzaj>
      <item>Bruno Lovreković, Ulica Franje Punčeca 8a, 40000 Čakovec</item>
      <item>HRVATSKI ZAVOD ZA MIROVINSKO OSIGURANJE, Trpimirova 4, 10000 Zagreb</item>
    </izvorni_sadrzaj>
    <derivirana_varijabla naziv="DomainObject.Predmet.OstaliListFormatedWithAdress_1">
      <item>Bruno Lovreković, Ulica Franje Punčeca 8a, 40000 Čakovec</item>
      <item>HRVATSKI ZAVOD ZA MIROVINSKO OSIGURANJE, Trpimirova 4, 10000 Zagreb</item>
    </derivirana_varijabla>
  </DomainObject.Predmet.OstaliListFormatedWithAdress>
  <DomainObject.Predmet.OstaliListFormatedWithAdressOIB>
    <izvorni_sadrzaj>
      <item>Bruno Lovreković, OIB 76097795689, Ulica Franje Punčeca 8a, 40000 Čakovec</item>
      <item>HRVATSKI ZAVOD ZA MIROVINSKO OSIGURANJE, OIB 84397956623, Trpimirova 4, 10000 Zagreb</item>
    </izvorni_sadrzaj>
    <derivirana_varijabla naziv="DomainObject.Predmet.OstaliListFormatedWithAdressOIB_1">
      <item>Bruno Lovreković, OIB 76097795689, Ulica Franje Punčeca 8a, 40000 Čakovec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Bruno Lovreković</item>
      <item>HRVATSKI ZAVOD ZA MIROVINSKO OSIGURANJE</item>
    </izvorni_sadrzaj>
    <derivirana_varijabla naziv="DomainObject.Predmet.OstaliListNazivFormated_1">
      <item>Bruno Lovreković</item>
      <item>HRVATSKI ZAVOD ZA MIROVINSKO OSIGURANJE</item>
    </derivirana_varijabla>
  </DomainObject.Predmet.OstaliListNazivFormated>
  <DomainObject.Predmet.OstaliListNazivFormatedOIB>
    <izvorni_sadrzaj>
      <item>Bruno Lovreković, OIB 76097795689</item>
      <item>HRVATSKI ZAVOD ZA MIROVINSKO OSIGURANJE, OIB 84397956623</item>
    </izvorni_sadrzaj>
    <derivirana_varijabla naziv="DomainObject.Predmet.OstaliListNazivFormatedOIB_1">
      <item>Bruno Lovreković, OIB 76097795689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St-651/2018-6</izvorni_sadrzaj>
    <derivirana_varijabla naziv="DomainObject.PoslovniBrojDokumenta_1">St-651/2018-6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ARTICA jednostavno društvo s ograničenom odgovornošću za usluge i trgovinu</izvorni_sadrzaj>
    <derivirana_varijabla naziv="DomainObject.Predmet.ProtustrankaIDrugi_1">ARTICA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ARTICA jednostavno društvo s ograničenom odgovornošću za usluge i trgovinu, OIB 38690415108, Podsusedska aleja 8, 10000 Zagreb</izvorni_sadrzaj>
    <derivirana_varijabla naziv="DomainObject.Predmet.ProtustrankaIDrugiAdressOIB_1">ARTICA jednostavno društvo s ograničenom odgovornošću za usluge i trgovinu, OIB 38690415108,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ARTICA jednostavno društvo s ograničenom odgovornošću za usluge i trgovinu</item>
      <item>Bruno Lovreković</item>
      <item>HRVATSKI ZAVOD ZA MIROVINSKO OSIGURANJE</item>
    </izvorni_sadrzaj>
    <derivirana_varijabla naziv="DomainObject.Predmet.SudioniciListNaziv_1">
      <item>FINA Regionalni centar Zagreb</item>
      <item>ARTICA jednostavno društvo s ograničenom odgovornošću za usluge i trgovinu</item>
      <item>Bruno Lovreković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ARTICA jednostavno društvo s ograničenom odgovornošću za usluge i trgovinu, OIB 38690415108, Podsusedska aleja 8,10000 Zagreb</item>
      <item>Bruno Lovreković, OIB 76097795689, Ulica Franje Punčeca 8a,40000 Čakovec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ARTICA jednostavno društvo s ograničenom odgovornošću za usluge i trgovinu, OIB 38690415108, Podsusedska aleja 8,10000 Zagreb</item>
      <item>Bruno Lovreković, OIB 76097795689, Ulica Franje Punčeca 8a,40000 Čakovec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38690415108</item>
      <item>, OIB 76097795689</item>
      <item>, OIB 84397956623</item>
    </izvorni_sadrzaj>
    <derivirana_varijabla naziv="DomainObject.Predmet.SudioniciListNazivOIB_1">
      <item>, OIB 85821130368</item>
      <item>, OIB 38690415108</item>
      <item>, OIB 76097795689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1551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2018-05-17T08:45:00Z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