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109f" w14:paraId="628109f" w:rsidRDefault="00D67AB9" w:rsidP="00910611" w:rsidR="00D67A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AB9" w:rsidP="00910611" w:rsidR="00D67AB9">
      <w:r>
        <w:rPr>
          <w:rFonts w:eastAsia="MS Mincho"/>
        </w:rPr>
        <w:t>REPUBLIKA HRVATSKA</w:t>
      </w:r>
    </w:p>
    <w:p w:rsidRDefault="00D67AB9" w:rsidP="00910611" w:rsidR="00D67AB9">
      <w:r>
        <w:rPr>
          <w:rFonts w:eastAsia="MS Mincho"/>
        </w:rPr>
        <w:t>TRGOVAČKI SUD U RIJECI</w:t>
      </w:r>
    </w:p>
    <w:p w:rsidRDefault="00D67AB9" w:rsidR="00D67AB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67AB9" w:rsidP="00910611" w:rsidR="00D67AB9" w:rsidRPr="00910611"/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117622">
        <w:t>14. lipnja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D258AC">
        <w:t xml:space="preserve">02. ožujka </w:t>
      </w:r>
      <w:r w:rsidR="00117622">
        <w:t xml:space="preserve">do 02. lipnja </w:t>
      </w:r>
      <w:r w:rsidR="00D258AC">
        <w:t xml:space="preserve">2016. </w:t>
      </w:r>
      <w:r w:rsidR="00E24948">
        <w:t>g</w:t>
      </w:r>
      <w:r w:rsidR="00A20A13">
        <w:t>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D258AC">
        <w:t>590,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087D5D" w:rsidP="00716506" w:rsidR="00A20A13">
      <w:pPr>
        <w:ind w:firstLine="708"/>
        <w:jc w:val="both"/>
      </w:pPr>
      <w:r>
        <w:t>Stečajni upravitelj je</w:t>
      </w:r>
      <w:r w:rsidR="00E86D64">
        <w:t xml:space="preserve"> </w:t>
      </w:r>
      <w:r w:rsidR="00D258AC">
        <w:t xml:space="preserve">03. </w:t>
      </w:r>
      <w:r w:rsidR="00117622">
        <w:t>lipnja</w:t>
      </w:r>
      <w:r w:rsidR="00E86D64">
        <w:t xml:space="preserve"> 201</w:t>
      </w:r>
      <w:r w:rsidR="00D258AC">
        <w:t>6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D258AC" w:rsidRPr="00D258AC">
        <w:t xml:space="preserve">02. ožujka </w:t>
      </w:r>
      <w:r w:rsidR="00117622">
        <w:t xml:space="preserve">do 02. lipnja </w:t>
      </w:r>
      <w:r w:rsidR="00D258AC" w:rsidRPr="00D258AC">
        <w:t>2016. godine u ukupnom iznosu od 590,00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716506" w:rsidRPr="007E4CA9">
        <w:t>ak</w:t>
      </w:r>
      <w:r w:rsidRPr="007E4CA9">
        <w:t xml:space="preserve"> </w:t>
      </w:r>
      <w:r w:rsidR="00117622">
        <w:t>dana 04. svibnja 2016. godine na relaciji Pula – Višnjan – Pula (130 km x 2,00 kn)</w:t>
      </w:r>
      <w:r w:rsidR="00A20A13">
        <w:t xml:space="preserve"> u iznosu </w:t>
      </w:r>
      <w:r w:rsidR="00117622">
        <w:t>260</w:t>
      </w:r>
      <w:r w:rsidR="00A20A13">
        <w:t>,00 kn</w:t>
      </w:r>
      <w:r w:rsidR="00117622">
        <w:t xml:space="preserve">, putni troškovi loko vožnje (pošta, banka, knjigovodstvo) (40 km x 3 mjeseca = 120 km x 2,00 kn/km) u iznosu 240,00 kn i trošak telefona 30,00 kn x 3 mjeseca u iznosu od 90,00 kn.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117622">
        <w:t>0</w:t>
      </w:r>
      <w:r w:rsidR="00D258AC" w:rsidRPr="00D258AC">
        <w:t xml:space="preserve">2. ožujka </w:t>
      </w:r>
      <w:r w:rsidR="00117622">
        <w:t xml:space="preserve">do 02. lipnja </w:t>
      </w:r>
      <w:r w:rsidR="00D258AC" w:rsidRPr="00D258AC">
        <w:t xml:space="preserve">2016. godine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postupka.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117622">
        <w:t>14. lipnja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E24948" w:rsidP="000463F0" w:rsidR="00514F50" w:rsidRPr="007E4CA9">
      <w:pPr>
        <w:jc w:val="right"/>
      </w:pPr>
      <w:r>
        <w:t xml:space="preserve"> </w:t>
      </w:r>
      <w:r w:rsidR="00716506" w:rsidRPr="007E4CA9">
        <w:t xml:space="preserve"> </w:t>
      </w:r>
      <w:r w:rsidR="00514F50" w:rsidRPr="007E4CA9">
        <w:t>Stečajni sudac</w:t>
      </w:r>
    </w:p>
    <w:p w:rsidRDefault="00716506" w:rsidP="008E3EC1" w:rsidR="00117622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D67AB9" w:rsidP="008E3EC1" w:rsidR="00D67AB9">
      <w:pPr>
        <w:jc w:val="right"/>
      </w:pPr>
    </w:p>
    <w:p w:rsidRDefault="00D67AB9" w:rsidP="008E3EC1" w:rsidR="00D67AB9">
      <w:pPr>
        <w:jc w:val="right"/>
      </w:pPr>
    </w:p>
    <w:p w:rsidRDefault="00514F50" w:rsidP="00514F50" w:rsidR="00514F50" w:rsidRPr="00117622">
      <w:pPr>
        <w:jc w:val="both"/>
        <w:rPr>
          <w:b/>
          <w:sz w:val="22"/>
        </w:rPr>
      </w:pPr>
      <w:r w:rsidRPr="00117622">
        <w:rPr>
          <w:b/>
          <w:sz w:val="22"/>
        </w:rPr>
        <w:lastRenderedPageBreak/>
        <w:t>UPUTA O PRAVNOM LIJEKU:</w:t>
      </w:r>
    </w:p>
    <w:p w:rsidRDefault="000C188E" w:rsidP="000C188E" w:rsidR="000C188E" w:rsidRPr="00117622">
      <w:pPr>
        <w:jc w:val="both"/>
        <w:rPr>
          <w:sz w:val="22"/>
        </w:rPr>
      </w:pPr>
      <w:r w:rsidRPr="00117622">
        <w:rPr>
          <w:sz w:val="22"/>
        </w:rPr>
        <w:t xml:space="preserve">Protiv rješenja pravo na žalbu ima stečajni upravitelj, dužnik pojedinac i svaki stečajni vjerovnik (čl.94. st.5. u vezi s čl.441. st.2. SZ/15) </w:t>
      </w:r>
      <w:r w:rsidR="00117622" w:rsidRPr="00117622">
        <w:rPr>
          <w:sz w:val="22"/>
        </w:rPr>
        <w:t>istekom osmoga dana od dana objave pismena na mrežnoj stranici e-Oglasna ploča suda.</w:t>
      </w:r>
      <w:r w:rsidRPr="00117622">
        <w:rPr>
          <w:sz w:val="22"/>
        </w:rPr>
        <w:t xml:space="preserve"> Žalba se podnosi putem ovog suda u dva istovjetna primjerka, a o žalbi odlučuje Visoki trgovački sud Republike Hrvatske.</w:t>
      </w:r>
    </w:p>
    <w:p w:rsidRDefault="00117622" w:rsidP="000C188E" w:rsidR="00117622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117622">
        <w:rPr>
          <w:sz w:val="20"/>
          <w:szCs w:val="20"/>
        </w:rPr>
        <w:t>14.6</w:t>
      </w:r>
      <w:r w:rsidR="00A20A13">
        <w:rPr>
          <w:sz w:val="20"/>
          <w:szCs w:val="20"/>
        </w:rPr>
        <w:t>.2016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AB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</w:t>
    </w:r>
    <w:r w:rsidR="00117622">
      <w:t>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463F0"/>
    <w:rsid w:val="00087D5D"/>
    <w:rsid w:val="000C188E"/>
    <w:rsid w:val="00117622"/>
    <w:rsid w:val="002D1115"/>
    <w:rsid w:val="00327581"/>
    <w:rsid w:val="00383AC1"/>
    <w:rsid w:val="00385F36"/>
    <w:rsid w:val="00514F50"/>
    <w:rsid w:val="00646F05"/>
    <w:rsid w:val="00716506"/>
    <w:rsid w:val="00751996"/>
    <w:rsid w:val="007E4CA9"/>
    <w:rsid w:val="008E3EC1"/>
    <w:rsid w:val="009464E3"/>
    <w:rsid w:val="00A20A13"/>
    <w:rsid w:val="00BC2635"/>
    <w:rsid w:val="00C445DA"/>
    <w:rsid w:val="00D2382C"/>
    <w:rsid w:val="00D258AC"/>
    <w:rsid w:val="00D63789"/>
    <w:rsid w:val="00D67AB9"/>
    <w:rsid w:val="00E24948"/>
    <w:rsid w:val="00E36681"/>
    <w:rsid w:val="00E86D64"/>
    <w:rsid w:val="00EA33AE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D67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7A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7AB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D67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7A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7AB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D8B3E-6F6A-49AE-9309-84440822A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2252</properties:Characters>
  <properties:Lines>65</properties:Lines>
  <properties:Paragraphs>25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2016-04-06T09:53:00Z</dcterms:created>
  <dc:creator>ksarlija</dc:creator>
  <cp:lastModifiedBy>Jasna Radulović</cp:lastModifiedBy>
  <cp:lastPrinted>2016-04-06T09:53:00Z</cp:lastPrinted>
  <dcterms:modified xmlns:xsi="http://www.w3.org/2001/XMLSchema-instance" xsi:type="dcterms:W3CDTF">2016-06-14T09:49:00Z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