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6c73" w14:paraId="a556c73" w:rsidRDefault="00F73FAB" w:rsidR="00F73FA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2630" cx="581025"/>
            <wp:effectExtent b="127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1E6" w:rsidR="00EC71E6" w:rsidRPr="009A6899">
      <w:r w:rsidRPr="00D95DAD">
        <w:rPr>
          <w:rFonts w:cs="Courier New" w:hAnsi="Courier New" w:ascii="Courier New"/>
          <w:b/>
        </w:rPr>
        <w:t xml:space="preserve">  </w:t>
      </w:r>
      <w:r w:rsidRPr="009A6899">
        <w:t xml:space="preserve">REPUBLIKA HRVATSKA </w:t>
      </w:r>
    </w:p>
    <w:p w:rsidRDefault="00D95DAD" w:rsidR="00D95DAD" w:rsidRPr="009A6899">
      <w:r w:rsidRPr="009A6899">
        <w:t xml:space="preserve">      Trgovački sud u Zagrebu</w:t>
      </w:r>
    </w:p>
    <w:p w:rsidRDefault="00D95DAD" w:rsidR="0005449E" w:rsidRPr="009A6899">
      <w:pPr>
        <w:rPr>
          <w:b/>
        </w:rPr>
      </w:pPr>
      <w:r w:rsidRPr="009A6899">
        <w:t xml:space="preserve">        Zagreb, </w:t>
      </w:r>
      <w:proofErr w:type="spellStart"/>
      <w:r w:rsidRPr="009A6899">
        <w:t>Amruševa</w:t>
      </w:r>
      <w:proofErr w:type="spellEnd"/>
      <w:r w:rsidRPr="009A6899">
        <w:t xml:space="preserve"> 2/II</w:t>
      </w:r>
      <w:r w:rsidR="0005449E" w:rsidRPr="009A6899">
        <w:rPr>
          <w:b/>
        </w:rPr>
        <w:t xml:space="preserve"> </w:t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 w:rsidR="00F73FAB">
        <w:rPr>
          <w:b/>
        </w:rPr>
        <w:tab/>
      </w:r>
      <w:r w:rsidRPr="009A6899">
        <w:rPr>
          <w:b/>
        </w:rPr>
        <w:t xml:space="preserve"> </w:t>
      </w:r>
      <w:r w:rsidR="00084318" w:rsidRPr="009A6899">
        <w:t>72.</w:t>
      </w:r>
      <w:r w:rsidR="007C4CDE">
        <w:t>St</w:t>
      </w:r>
      <w:r w:rsidR="0005449E" w:rsidRPr="009A6899">
        <w:t>-</w:t>
      </w:r>
      <w:r w:rsidR="00C62A2A">
        <w:t>1232/2016</w:t>
      </w:r>
      <w:r w:rsidR="00F73FAB">
        <w:t>-17</w:t>
      </w:r>
    </w:p>
    <w:p w:rsidRDefault="0005449E" w:rsidR="0005449E" w:rsidRPr="009A6899">
      <w:pPr>
        <w:rPr>
          <w:b/>
        </w:rPr>
      </w:pPr>
    </w:p>
    <w:p w:rsidRDefault="007C4CDE" w:rsidP="0005449E" w:rsidR="00314C0B" w:rsidRPr="009A6899">
      <w:pPr>
        <w:jc w:val="center"/>
        <w:rPr>
          <w:b/>
        </w:rPr>
      </w:pPr>
      <w:r w:rsidRPr="00D95DAD">
        <w:rPr>
          <w:rFonts w:cs="Courier New" w:hAnsi="Courier New" w:ascii="Courier New"/>
          <w:b/>
        </w:rPr>
        <w:t xml:space="preserve">  </w:t>
      </w:r>
      <w:r w:rsidRPr="009A6899">
        <w:t>REPUBLIKA HRVATSKA</w:t>
      </w:r>
    </w:p>
    <w:p w:rsidRDefault="00D95DAD" w:rsidP="00D95DAD" w:rsidR="00D95DAD" w:rsidRPr="009A6899">
      <w:pPr>
        <w:jc w:val="center"/>
      </w:pPr>
      <w:r w:rsidRPr="009A6899">
        <w:t xml:space="preserve">Z A K L J U Č A K </w:t>
      </w:r>
    </w:p>
    <w:p w:rsidRDefault="00C62A2A" w:rsidP="00C62A2A" w:rsidR="00C62A2A" w:rsidRPr="00AF5E03">
      <w:pPr>
        <w:jc w:val="both"/>
      </w:pPr>
    </w:p>
    <w:p w:rsidRDefault="00C62A2A" w:rsidP="00C62A2A" w:rsidR="00C62A2A" w:rsidRPr="00AF5E03">
      <w:pPr>
        <w:jc w:val="both"/>
      </w:pPr>
      <w:r w:rsidRPr="00AF5E03">
        <w:t>Trgovački sud u Zagrebu, po sucu Nikoli Ribariću, u stečajnom predmetu u povodu zahtjeva FINANCIJSKE AGENCIJE, za provedbu stečajnog postupka nad dužnikom SRETNO PLAVO SUNCE j.d.o.o., Zagreb (Grad Zagreb), Svetog R</w:t>
      </w:r>
      <w:r>
        <w:t>oka 7, OIB:  86948643401, dana 10</w:t>
      </w:r>
      <w:r w:rsidRPr="00AF5E03">
        <w:t>.</w:t>
      </w:r>
      <w:r>
        <w:t xml:space="preserve"> listopada</w:t>
      </w:r>
      <w:r w:rsidRPr="00AF5E03">
        <w:t xml:space="preserve"> 2017.</w:t>
      </w:r>
    </w:p>
    <w:p w:rsidRDefault="00D95DAD" w:rsidP="00D95DAD" w:rsidR="00D95DAD" w:rsidRPr="00F73FAB">
      <w:pPr>
        <w:jc w:val="center"/>
      </w:pPr>
      <w:r w:rsidRPr="00F73FAB">
        <w:t xml:space="preserve">z a k l j u č i o  j e </w:t>
      </w:r>
    </w:p>
    <w:p w:rsidRDefault="009A6899" w:rsidP="00084318" w:rsidR="009A6899" w:rsidRPr="009A6899">
      <w:pPr>
        <w:jc w:val="center"/>
      </w:pPr>
    </w:p>
    <w:p w:rsidRDefault="00084318" w:rsidP="007C4CDE" w:rsidR="007C4CDE">
      <w:pPr>
        <w:ind w:hanging="705" w:left="705"/>
        <w:jc w:val="both"/>
      </w:pPr>
      <w:r w:rsidRPr="009A6899">
        <w:tab/>
      </w:r>
      <w:r w:rsidR="008D001A">
        <w:t>Poziva se</w:t>
      </w:r>
      <w:r w:rsidRPr="009A6899">
        <w:t xml:space="preserve"> stečajn</w:t>
      </w:r>
      <w:r w:rsidR="008D001A">
        <w:t>i</w:t>
      </w:r>
      <w:r w:rsidR="00DD43A4">
        <w:t xml:space="preserve"> upravitelj </w:t>
      </w:r>
      <w:r w:rsidR="00C62A2A" w:rsidRPr="00C62A2A">
        <w:t>SAŠA STIPIĆ, Ladislava Štritof</w:t>
      </w:r>
      <w:r w:rsidR="00C62A2A">
        <w:t>a 14, Zagreb, OIB: 97773150091,</w:t>
      </w:r>
      <w:r w:rsidR="007C4CDE">
        <w:t xml:space="preserve"> </w:t>
      </w:r>
      <w:r w:rsidRPr="009A6899">
        <w:t xml:space="preserve">da u roku od 8 dana </w:t>
      </w:r>
      <w:r w:rsidR="007C4CDE">
        <w:t>o</w:t>
      </w:r>
      <w:r w:rsidRPr="009A6899">
        <w:t>d</w:t>
      </w:r>
      <w:r w:rsidR="007C4CDE">
        <w:t xml:space="preserve"> primitka ovog zaključka, dostavi sudu podatak o iznosu zaplijenjenih sredstava i prijedlog u smislu odredbe članka 289. Stečajnog zakona (NN 71/15), a sve imajući u vidu dopis FINA-e od </w:t>
      </w:r>
      <w:r w:rsidR="00C62A2A">
        <w:t>5</w:t>
      </w:r>
      <w:r w:rsidR="007C4CDE">
        <w:t>.10.2017.</w:t>
      </w:r>
    </w:p>
    <w:p w:rsidRDefault="007C4CDE" w:rsidP="007C4CDE" w:rsidR="007C4CDE">
      <w:pPr>
        <w:ind w:hanging="705" w:left="705"/>
        <w:jc w:val="both"/>
      </w:pPr>
    </w:p>
    <w:p w:rsidRDefault="00084318" w:rsidP="00084318" w:rsidR="00084318"/>
    <w:p w:rsidRDefault="00314C0B" w:rsidP="00084318" w:rsidR="00314C0B" w:rsidRPr="009A6899">
      <w:pPr>
        <w:ind w:firstLine="708" w:left="2124"/>
      </w:pPr>
      <w:r w:rsidRPr="009A6899">
        <w:t xml:space="preserve">U Zagrebu, </w:t>
      </w:r>
      <w:r w:rsidR="007C4CDE">
        <w:t>10</w:t>
      </w:r>
      <w:r w:rsidR="009A6899">
        <w:t>.</w:t>
      </w:r>
      <w:r w:rsidR="007C4CDE">
        <w:t xml:space="preserve"> </w:t>
      </w:r>
      <w:r w:rsidR="005557EC">
        <w:t>listopada</w:t>
      </w:r>
      <w:r w:rsidRPr="009A6899">
        <w:t xml:space="preserve"> 20</w:t>
      </w:r>
      <w:r w:rsidR="00084318" w:rsidRPr="009A6899">
        <w:t>1</w:t>
      </w:r>
      <w:r w:rsidR="007C4CDE">
        <w:t>7</w:t>
      </w:r>
      <w:r w:rsidRPr="009A6899">
        <w:t>.</w:t>
      </w:r>
      <w:r w:rsidR="00084318" w:rsidRPr="009A6899">
        <w:t xml:space="preserve"> godine</w:t>
      </w:r>
      <w:r w:rsidRPr="009A6899">
        <w:t xml:space="preserve"> </w:t>
      </w:r>
    </w:p>
    <w:p w:rsidRDefault="00314C0B" w:rsidP="00314C0B" w:rsidR="00314C0B" w:rsidRPr="009A6899">
      <w:pPr>
        <w:jc w:val="center"/>
      </w:pPr>
    </w:p>
    <w:p w:rsidRDefault="00314C0B" w:rsidP="00314C0B" w:rsidR="00314C0B" w:rsidRPr="009A6899">
      <w:pPr>
        <w:jc w:val="center"/>
      </w:pPr>
    </w:p>
    <w:p w:rsidRDefault="00314C0B" w:rsidP="00E91121" w:rsidR="00F73F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A6899">
        <w:tab/>
      </w:r>
      <w:r w:rsidRPr="009A6899">
        <w:tab/>
      </w:r>
      <w:r w:rsidRPr="009A6899">
        <w:tab/>
      </w:r>
      <w:r w:rsidRPr="009A6899">
        <w:tab/>
      </w:r>
      <w:r w:rsidRPr="009A6899">
        <w:tab/>
      </w:r>
      <w:r w:rsidRPr="009A6899">
        <w:tab/>
      </w:r>
      <w:r w:rsidR="00F73FA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73FAB" w:rsidP="00E91121" w:rsidR="00F73F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73FAB" w:rsidP="00E91121" w:rsidR="00F73FA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73FAB" w:rsidP="00E91121" w:rsidR="00F73FA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73FAB" w:rsidP="00E91121" w:rsidR="00F73FA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73FAB" w:rsidP="00F73FAB" w:rsidR="00F73FA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14C0B" w:rsidP="00F73FAB" w:rsidR="00314C0B" w:rsidRPr="009A6899"/>
    <w:p w:rsidRDefault="00D95DAD" w:rsidP="00314C0B" w:rsidR="00D95DAD" w:rsidRPr="009A6899"/>
    <w:p w:rsidRDefault="00D95DAD" w:rsidP="00314C0B" w:rsidR="00D95DAD" w:rsidRPr="009A6899"/>
    <w:p w:rsidRDefault="00F73FAB" w:rsidP="00EC71E6" w:rsidR="00F73FAB"/>
    <w:p w:rsidRDefault="00F73FAB" w:rsidP="00EC71E6" w:rsidR="00F73FAB"/>
    <w:p w:rsidRDefault="00F73FAB" w:rsidP="00EC71E6" w:rsidR="00F73FAB"/>
    <w:p w:rsidRDefault="00F73FAB" w:rsidP="00EC71E6" w:rsidR="00F73FAB"/>
    <w:p w:rsidRDefault="00F73FAB" w:rsidP="00EC71E6" w:rsidR="00F73FAB"/>
    <w:p w:rsidRDefault="00F73FAB" w:rsidP="00EC71E6" w:rsidR="00F73FAB"/>
    <w:p w:rsidRDefault="00F73FAB" w:rsidP="00EC71E6" w:rsidR="00F73FAB"/>
    <w:p w:rsidRDefault="00F73FAB" w:rsidP="00EC71E6" w:rsidR="00F73FAB"/>
    <w:p w:rsidRDefault="00F73FAB" w:rsidP="00EC71E6" w:rsidR="00F73FAB"/>
    <w:p w:rsidRDefault="00F73FAB" w:rsidP="00EC71E6" w:rsidR="00F73FAB"/>
    <w:p w:rsidRDefault="00F73FAB" w:rsidP="00EC71E6" w:rsidR="00F73FAB"/>
    <w:p w:rsidRDefault="00F73FAB" w:rsidP="00EC71E6" w:rsidR="00F73FAB"/>
    <w:p w:rsidRDefault="00F73FAB" w:rsidP="00EC71E6" w:rsidR="00F73FAB"/>
    <w:p w:rsidRDefault="00F73FAB" w:rsidP="00EC71E6" w:rsidR="00F73FAB"/>
    <w:sectPr w:rsidSect="00D95DAD" w:rsidR="00F73FAB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455A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4711F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57EC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C4CD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2A2A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3FAB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73FA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73FA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A4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5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5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5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5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73FA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73FA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A4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5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5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5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5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St-1232/2016</izvorni_sadrzaj>
    <derivirana_varijabla naziv="DomainObject.Predmet.OznakaBroj_1">St-1232/2016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SRETNO PLAVO SUNCE j.d.o.o.</izvorni_sadrzaj>
    <derivirana_varijabla naziv="DomainObject.Predmet.ProtustrankaFormated_1">  SRETNO PLAVO SUNCE j.d.o.o.</derivirana_varijabla>
  </DomainObject.Predmet.ProtustrankaFormated>
  <DomainObject.Predmet.ProtustrankaFormatedOIB>
    <izvorni_sadrzaj>  SRETNO PLAVO SUNCE j.d.o.o., OIB 86948643401</izvorni_sadrzaj>
    <derivirana_varijabla naziv="DomainObject.Predmet.ProtustrankaFormatedOIB_1">  SRETNO PLAVO SUNCE j.d.o.o., OIB 86948643401</derivirana_varijabla>
  </DomainObject.Predmet.ProtustrankaFormatedOIB>
  <DomainObject.Predmet.ProtustrankaFormatedWithAdress>
    <izvorni_sadrzaj> SRETNO PLAVO SUNCE j.d.o.o., Svetog Roka 7, 10000 Zagreb</izvorni_sadrzaj>
    <derivirana_varijabla naziv="DomainObject.Predmet.ProtustrankaFormatedWithAdress_1"> SRETNO PLAVO SUNCE j.d.o.o., Svetog Roka 7, 10000 Zagreb</derivirana_varijabla>
  </DomainObject.Predmet.ProtustrankaFormatedWithAdress>
  <DomainObject.Predmet.ProtustrankaFormatedWithAdressOIB>
    <izvorni_sadrzaj> SRETNO PLAVO SUNCE j.d.o.o., OIB 86948643401, Svetog Roka 7, 10000 Zagreb</izvorni_sadrzaj>
    <derivirana_varijabla naziv="DomainObject.Predmet.ProtustrankaFormatedWithAdressOIB_1"> SRETNO PLAVO SUNCE j.d.o.o., OIB 86948643401, Svetog Roka 7, 10000 Zagreb</derivirana_varijabla>
  </DomainObject.Predmet.ProtustrankaFormatedWithAdressOIB>
  <DomainObject.Predmet.ProtustrankaWithAdress>
    <izvorni_sadrzaj>SRETNO PLAVO SUNCE j.d.o.o. Svetog Roka 7, 10000 Zagreb</izvorni_sadrzaj>
    <derivirana_varijabla naziv="DomainObject.Predmet.ProtustrankaWithAdress_1">SRETNO PLAVO SUNCE j.d.o.o. Svetog Roka 7, 10000 Zagreb</derivirana_varijabla>
  </DomainObject.Predmet.ProtustrankaWithAdress>
  <DomainObject.Predmet.ProtustrankaWithAdressOIB>
    <izvorni_sadrzaj>SRETNO PLAVO SUNCE j.d.o.o., OIB 86948643401, Svetog Roka 7, 10000 Zagreb</izvorni_sadrzaj>
    <derivirana_varijabla naziv="DomainObject.Predmet.ProtustrankaWithAdressOIB_1">SRETNO PLAVO SUNCE j.d.o.o., OIB 86948643401, Svetog Roka 7, 10000 Zagreb</derivirana_varijabla>
  </DomainObject.Predmet.ProtustrankaWithAdressOIB>
  <DomainObject.Predmet.ProtustrankaNazivFormated>
    <izvorni_sadrzaj>SRETNO PLAVO SUNCE j.d.o.o.</izvorni_sadrzaj>
    <derivirana_varijabla naziv="DomainObject.Predmet.ProtustrankaNazivFormated_1">SRETNO PLAVO SUNCE j.d.o.o.</derivirana_varijabla>
  </DomainObject.Predmet.ProtustrankaNazivFormated>
  <DomainObject.Predmet.ProtustrankaNazivFormatedOIB>
    <izvorni_sadrzaj>SRETNO PLAVO SUNCE j.d.o.o., OIB 86948643401</izvorni_sadrzaj>
    <derivirana_varijabla naziv="DomainObject.Predmet.ProtustrankaNazivFormatedOIB_1">SRETNO PLAVO SUNCE j.d.o.o., OIB 86948643401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Valentina Baić Marinić</izvorni_sadrzaj>
    <derivirana_varijabla naziv="DomainObject.Predmet.StrankaFormated_1">  FINA Regionalni centar Zagreb; Valentina Baić Marinić</derivirana_varijabla>
  </DomainObject.Predmet.StrankaFormated>
  <DomainObject.Predmet.StrankaFormatedOIB>
    <izvorni_sadrzaj>  FINA Regionalni centar Zagreb, OIB 85821130368; Valentina Baić Marinić, OIB 20951874661</izvorni_sadrzaj>
    <derivirana_varijabla naziv="DomainObject.Predmet.StrankaFormatedOIB_1">  FINA Regionalni centar Zagreb, OIB 85821130368; Valentina Baić Marinić, OIB 20951874661</derivirana_varijabla>
  </DomainObject.Predmet.StrankaFormatedOIB>
  <DomainObject.Predmet.StrankaFormatedWithAdress>
    <izvorni_sadrzaj> FINA Regionalni centar Zagreb, Trg svibanjskih žrtava 1995. 1, 10000 Zagreb; Valentina Baić Marinić, Kolodvorska Ulica 74, 44320 Kutina</izvorni_sadrzaj>
    <derivirana_varijabla naziv="DomainObject.Predmet.StrankaFormatedWithAdress_1"> FINA Regionalni centar Zagreb, Trg svibanjskih žrtava 1995. 1, 10000 Zagreb; Valentina Baić Marinić, Kolodvorska Ulica 74, 44320 Kutina</derivirana_varijabla>
  </DomainObject.Predmet.StrankaFormatedWithAdress>
  <DomainObject.Predmet.StrankaFormatedWithAdressOIB>
    <izvorni_sadrzaj> FINA Regionalni centar Zagreb, OIB 85821130368, Trg svibanjskih žrtava 1995. 1, 10000 Zagreb; Valentina Baić Marinić, OIB 20951874661, Kolodvorska Ulica 74, 44320 Kutina</izvorni_sadrzaj>
    <derivirana_varijabla naziv="DomainObject.Predmet.StrankaFormatedWithAdressOIB_1"> FINA Regionalni centar Zagreb, OIB 85821130368, Trg svibanjskih žrtava 1995. 1, 10000 Zagreb; Valentina Baić Marinić, OIB 20951874661, Kolodvorska Ulica 74, 44320 Kutina</derivirana_varijabla>
  </DomainObject.Predmet.StrankaFormatedWithAdressOIB>
  <DomainObject.Predmet.StrankaWithAdress>
    <izvorni_sadrzaj>FINA Regionalni centar Zagreb Trg svibanjskih žrtava 1995. 1,10000 Zagreb,Valentina Baić Marinić Kolodvorska Ulica 74,44320 Kutina</izvorni_sadrzaj>
    <derivirana_varijabla naziv="DomainObject.Predmet.StrankaWithAdress_1">FINA Regionalni centar Zagreb Trg svibanjskih žrtava 1995. 1,10000 Zagreb,Valentina Baić Marinić Kolodvorska Ulica 74,44320 Kutina</derivirana_varijabla>
  </DomainObject.Predmet.StrankaWithAdress>
  <DomainObject.Predmet.StrankaWithAdressOIB>
    <izvorni_sadrzaj>FINA Regionalni centar Zagreb, OIB 85821130368, Trg svibanjskih žrtava 1995. 1,10000 Zagreb,Valentina Baić Marinić, OIB 20951874661, Kolodvorska Ulica 74,44320 Kutina</izvorni_sadrzaj>
    <derivirana_varijabla naziv="DomainObject.Predmet.StrankaWithAdressOIB_1">FINA Regionalni centar Zagreb, OIB 85821130368, Trg svibanjskih žrtava 1995. 1,10000 Zagreb,Valentina Baić Marinić, OIB 20951874661, Kolodvorska Ulica 74,44320 Kutina</derivirana_varijabla>
  </DomainObject.Predmet.StrankaWithAdressOIB>
  <DomainObject.Predmet.StrankaNazivFormated>
    <izvorni_sadrzaj>FINA Regionalni centar Zagreb,Valentina Baić Marinić</izvorni_sadrzaj>
    <derivirana_varijabla naziv="DomainObject.Predmet.StrankaNazivFormated_1">FINA Regionalni centar Zagreb,Valentina Baić Marinić</derivirana_varijabla>
  </DomainObject.Predmet.StrankaNazivFormated>
  <DomainObject.Predmet.StrankaNazivFormatedOIB>
    <izvorni_sadrzaj>FINA Regionalni centar Zagreb, OIB 85821130368,Valentina Baić Marinić, OIB 20951874661</izvorni_sadrzaj>
    <derivirana_varijabla naziv="DomainObject.Predmet.StrankaNazivFormatedOIB_1">FINA Regionalni centar Zagreb, OIB 85821130368,Valentina Baić Marinić, OIB 20951874661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Valentina Baić Marinić</item>
    </izvorni_sadrzaj>
    <derivirana_varijabla naziv="DomainObject.Predmet.StrankaListFormated_1">
      <item>FINA Regionalni centar Zagreb</item>
      <item>Valentina Baić Marinić</item>
    </derivirana_varijabla>
  </DomainObject.Predmet.StrankaListFormated>
  <DomainObject.Predmet.StrankaListFormatedOIB>
    <izvorni_sadrzaj>
      <item>FINA Regionalni centar Zagreb, OIB 85821130368</item>
      <item>Valentina Baić Marinić, OIB 20951874661</item>
    </izvorni_sadrzaj>
    <derivirana_varijabla naziv="DomainObject.Predmet.StrankaListFormatedOIB_1">
      <item>FINA Regionalni centar Zagreb, OIB 85821130368</item>
      <item>Valentina Baić Marinić, OIB 20951874661</item>
    </derivirana_varijabla>
  </DomainObject.Predmet.StrankaListFormatedOIB>
  <DomainObject.Predmet.StrankaListFormatedWithAdress>
    <izvorni_sadrzaj>
      <item>FINA Regionalni centar Zagreb, Trg svibanjskih žrtava 1995. 1, 10000 Zagreb</item>
      <item>Valentina Baić Marinić, Kolodvorska Ulica 74, 44320 Kutina</item>
    </izvorni_sadrzaj>
    <derivirana_varijabla naziv="DomainObject.Predmet.StrankaListFormatedWithAdress_1">
      <item>FINA Regionalni centar Zagreb, Trg svibanjskih žrtava 1995. 1, 10000 Zagreb</item>
      <item>Valentina Baić Marinić, Kolodvorska Ulica 74,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Valentina Baić Marinić, OIB 20951874661, Kolodvorska Ulica 74, 44320 Kutina</item>
    </izvorni_sadrzaj>
    <derivirana_varijabla naziv="DomainObject.Predmet.StrankaListFormatedWithAdressOIB_1">
      <item>FINA Regionalni centar Zagreb, OIB 85821130368, Trg svibanjskih žrtava 1995. 1, 10000 Zagreb</item>
      <item>Valentina Baić Marinić, OIB 20951874661, Kolodvorska Ulica 74, 44320 Kutina</item>
    </derivirana_varijabla>
  </DomainObject.Predmet.StrankaListFormatedWithAdressOIB>
  <DomainObject.Predmet.StrankaListNazivFormated>
    <izvorni_sadrzaj>
      <item>FINA Regionalni centar Zagreb</item>
      <item>Valentina Baić Marinić</item>
    </izvorni_sadrzaj>
    <derivirana_varijabla naziv="DomainObject.Predmet.StrankaListNazivFormated_1">
      <item>FINA Regionalni centar Zagreb</item>
      <item>Valentina Baić Marinić</item>
    </derivirana_varijabla>
  </DomainObject.Predmet.StrankaListNazivFormated>
  <DomainObject.Predmet.StrankaListNazivFormatedOIB>
    <izvorni_sadrzaj>
      <item>FINA Regionalni centar Zagreb, OIB 85821130368</item>
      <item>Valentina Baić Marinić, OIB 20951874661</item>
    </izvorni_sadrzaj>
    <derivirana_varijabla naziv="DomainObject.Predmet.StrankaListNazivFormatedOIB_1">
      <item>FINA Regionalni centar Zagreb, OIB 85821130368</item>
      <item>Valentina Baić Marinić, OIB 20951874661</item>
    </derivirana_varijabla>
  </DomainObject.Predmet.StrankaListNazivFormatedOIB>
  <DomainObject.Predmet.ProtuStrankaListFormated>
    <izvorni_sadrzaj>
      <item>SRETNO PLAVO SUNCE j.d.o.o.</item>
    </izvorni_sadrzaj>
    <derivirana_varijabla naziv="DomainObject.Predmet.ProtuStrankaListFormated_1">
      <item>SRETNO PLAVO SUNCE j.d.o.o.</item>
    </derivirana_varijabla>
  </DomainObject.Predmet.ProtuStrankaListFormated>
  <DomainObject.Predmet.ProtuStrankaListFormatedOIB>
    <izvorni_sadrzaj>
      <item>SRETNO PLAVO SUNCE j.d.o.o., OIB 86948643401</item>
    </izvorni_sadrzaj>
    <derivirana_varijabla naziv="DomainObject.Predmet.ProtuStrankaListFormatedOIB_1">
      <item>SRETNO PLAVO SUNCE j.d.o.o., OIB 86948643401</item>
    </derivirana_varijabla>
  </DomainObject.Predmet.ProtuStrankaListFormatedOIB>
  <DomainObject.Predmet.ProtuStrankaListFormatedWithAdress>
    <izvorni_sadrzaj>
      <item>SRETNO PLAVO SUNCE j.d.o.o., Svetog Roka 7, 10000 Zagreb</item>
    </izvorni_sadrzaj>
    <derivirana_varijabla naziv="DomainObject.Predmet.ProtuStrankaListFormatedWithAdress_1">
      <item>SRETNO PLAVO SUNCE j.d.o.o., Svetog Roka 7, 10000 Zagreb</item>
    </derivirana_varijabla>
  </DomainObject.Predmet.ProtuStrankaListFormatedWithAdress>
  <DomainObject.Predmet.ProtuStrankaListFormatedWithAdressOIB>
    <izvorni_sadrzaj>
      <item>SRETNO PLAVO SUNCE j.d.o.o., OIB 86948643401, Svetog Roka 7, 10000 Zagreb</item>
    </izvorni_sadrzaj>
    <derivirana_varijabla naziv="DomainObject.Predmet.ProtuStrankaListFormatedWithAdressOIB_1">
      <item>SRETNO PLAVO SUNCE j.d.o.o., OIB 86948643401, Svetog Roka 7, 10000 Zagreb</item>
    </derivirana_varijabla>
  </DomainObject.Predmet.ProtuStrankaListFormatedWithAdressOIB>
  <DomainObject.Predmet.ProtuStrankaListNazivFormated>
    <izvorni_sadrzaj>
      <item>SRETNO PLAVO SUNCE j.d.o.o.</item>
    </izvorni_sadrzaj>
    <derivirana_varijabla naziv="DomainObject.Predmet.ProtuStrankaListNazivFormated_1">
      <item>SRETNO PLAVO SUNCE j.d.o.o.</item>
    </derivirana_varijabla>
  </DomainObject.Predmet.ProtuStrankaListNazivFormated>
  <DomainObject.Predmet.ProtuStrankaListNazivFormatedOIB>
    <izvorni_sadrzaj>
      <item>SRETNO PLAVO SUNCE j.d.o.o., OIB 86948643401</item>
    </izvorni_sadrzaj>
    <derivirana_varijabla naziv="DomainObject.Predmet.ProtuStrankaListNazivFormatedOIB_1">
      <item>SRETNO PLAVO SUNCE j.d.o.o., OIB 86948643401</item>
    </derivirana_varijabla>
  </DomainObject.Predmet.ProtuStrankaListNazivFormatedOIB>
  <DomainObject.Predmet.OstaliListFormated>
    <izvorni_sadrzaj>
      <item>Valentina Baić Marinić</item>
      <item>Raiffeisenbank Austria d.d.</item>
      <item>ŽUPANIJSKO DRŽAVNO ODVJETNIŠTVO U ZAGREBU</item>
      <item>Županijsko državno odvjetništvo u Zagrebu</item>
      <item>RH, MF, Porezna uprava</item>
      <item>RH, Ministarstvo pravosuđa</item>
    </izvorni_sadrzaj>
    <derivirana_varijabla naziv="DomainObject.Predmet.OstaliListFormated_1">
      <item>Valentina Baić Marinić</item>
      <item>Raiffeisenbank Austria d.d.</item>
      <item>ŽUPANIJSKO DRŽAVNO ODVJETNIŠTVO U ZAGREBU</item>
      <item>Županijsko državno odvjetništvo u Zagrebu</item>
      <item>RH, MF, Porezna uprava</item>
      <item>RH, Ministarstvo pravosuđa</item>
    </derivirana_varijabla>
  </DomainObject.Predmet.OstaliListFormated>
  <DomainObject.Predmet.OstaliListFormatedOIB>
    <izvorni_sadrzaj>
      <item>Valentina Baić Marinić, OIB 20951874661</item>
      <item>Raiffeisenbank Austria d.d., OIB 53056966535</item>
      <item>ŽUPANIJSKO DRŽAVNO ODVJETNIŠTVO U ZAGREBU, OIB 16488001145</item>
      <item>Županijsko državno odvjetništvo u Zagrebu, OIB 16488001145</item>
      <item>RH, MF, Porezna uprava, OIB 18683136487</item>
      <item>RH, Ministarstvo pravosuđa, OIB 26635293339</item>
    </izvorni_sadrzaj>
    <derivirana_varijabla naziv="DomainObject.Predmet.OstaliListFormatedOIB_1">
      <item>Valentina Baić Marinić, OIB 20951874661</item>
      <item>Raiffeisenbank Austria d.d., OIB 53056966535</item>
      <item>ŽUPANIJSKO DRŽAVNO ODVJETNIŠTVO U ZAGREBU, OIB 16488001145</item>
      <item>Županijsko državno odvjetništvo u Zagrebu, OIB 16488001145</item>
      <item>RH, MF, Porezna uprava, OIB 18683136487</item>
      <item>RH, Ministarstvo pravosuđa, OIB 26635293339</item>
    </derivirana_varijabla>
  </DomainObject.Predmet.OstaliListFormatedOIB>
  <DomainObject.Predmet.OstaliListFormatedWithAdress>
    <izvorni_sadrzaj>
      <item>Valentina Baić Marinić, Kolodvorska Ulica 74, 44320 Kutina</item>
      <item>Raiffeisenbank Austria d.d., Magazinska cesta 69, 10000 Zagreb</item>
      <item>ŽUPANIJSKO DRŽAVNO ODVJETNIŠTVO U ZAGREBU, Savska Cesta 41, 10000 Zagreb</item>
      <item>Županijsko državno odvjetništvo u Zagrebu</item>
      <item>RH, MF, Porezna uprava, Av. Dubrovnik 32, 10000 Zagreb</item>
      <item>RH, Ministarstvo pravosuđa, Ul. grada Vukovara 49, 10000 Zagreb</item>
    </izvorni_sadrzaj>
    <derivirana_varijabla naziv="DomainObject.Predmet.OstaliListFormatedWithAdress_1">
      <item>Valentina Baić Marinić, Kolodvorska Ulica 74, 44320 Kutina</item>
      <item>Raiffeisenbank Austria d.d., Magazinska cesta 69, 10000 Zagreb</item>
      <item>ŽUPANIJSKO DRŽAVNO ODVJETNIŠTVO U ZAGREBU, Savska Cesta 41, 10000 Zagreb</item>
      <item>Županijsko državno odvjetništvo u Zagrebu</item>
      <item>RH, MF, Porezna uprava, Av. Dubrovnik 32,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Valentina Baić Marinić, OIB 20951874661, Kolodvorska Ulica 74, 44320 Kutina</item>
      <item>Raiffeisenbank Austria d.d., OIB 53056966535, Magazinska cesta 69, 10000 Zagreb</item>
      <item>ŽUPANIJSKO DRŽAVNO ODVJETNIŠTVO U ZAGREBU, OIB 16488001145, Savska Cesta 41, 10000 Zagreb</item>
      <item>Županijsko državno odvjetništvo u Zagrebu, OIB 16488001145</item>
      <item>RH, MF, Porezna uprava, OIB 18683136487, Av. Dubrovnik 32, 10000 Zagreb</item>
      <item>RH, Ministarstvo pravosuđa, OIB 26635293339, Ul. grada Vukovara 49, 10000 Zagreb</item>
    </izvorni_sadrzaj>
    <derivirana_varijabla naziv="DomainObject.Predmet.OstaliListFormatedWithAdressOIB_1">
      <item>Valentina Baić Marinić, OIB 20951874661, Kolodvorska Ulica 74, 44320 Kutina</item>
      <item>Raiffeisenbank Austria d.d., OIB 53056966535, Magazinska cesta 69, 10000 Zagreb</item>
      <item>ŽUPANIJSKO DRŽAVNO ODVJETNIŠTVO U ZAGREBU, OIB 16488001145, Savska Cesta 41, 10000 Zagreb</item>
      <item>Županijsko državno odvjetništvo u Zagrebu, OIB 16488001145</item>
      <item>RH, MF, Porezna uprava, OIB 18683136487, Av. Dubrovnik 32, 10000 Zagreb</item>
      <item>RH, Ministarstvo pravosuđa, OIB 26635293339, Ul. grada Vukovara 49, 10000 Zagreb</item>
    </derivirana_varijabla>
  </DomainObject.Predmet.OstaliListFormatedWithAdressOIB>
  <DomainObject.Predmet.OstaliListNazivFormated>
    <izvorni_sadrzaj>
      <item>Valentina Baić Marinić</item>
      <item>Raiffeisenbank Austria d.d.</item>
      <item>ŽUPANIJSKO DRŽAVNO ODVJETNIŠTVO U ZAGREBU</item>
      <item>Županijsko državno odvjetništvo u Zagrebu</item>
      <item>RH, MF, Porezna uprava</item>
      <item>RH, Ministarstvo pravosuđa</item>
    </izvorni_sadrzaj>
    <derivirana_varijabla naziv="DomainObject.Predmet.OstaliListNazivFormated_1">
      <item>Valentina Baić Marinić</item>
      <item>Raiffeisenbank Austria d.d.</item>
      <item>ŽUPANIJSKO DRŽAVNO ODVJETNIŠTVO U ZAGREBU</item>
      <item>Županijsko državno odvjetništvo u Zagrebu</item>
      <item>RH, MF, Porezna uprava</item>
      <item>RH, Ministarstvo pravosuđa</item>
    </derivirana_varijabla>
  </DomainObject.Predmet.OstaliListNazivFormated>
  <DomainObject.Predmet.OstaliListNazivFormatedOIB>
    <izvorni_sadrzaj>
      <item>Valentina Baić Marinić, OIB 20951874661</item>
      <item>Raiffeisenbank Austria d.d., OIB 53056966535</item>
      <item>ŽUPANIJSKO DRŽAVNO ODVJETNIŠTVO U ZAGREBU, OIB 16488001145</item>
      <item>Županijsko državno odvjetništvo u Zagrebu, OIB 16488001145</item>
      <item>RH, MF, Porezna uprava, OIB 18683136487</item>
      <item>RH, Ministarstvo pravosuđa, OIB 26635293339</item>
    </izvorni_sadrzaj>
    <derivirana_varijabla naziv="DomainObject.Predmet.OstaliListNazivFormatedOIB_1">
      <item>Valentina Baić Marinić, OIB 20951874661</item>
      <item>Raiffeisenbank Austria d.d., OIB 53056966535</item>
      <item>ŽUPANIJSKO DRŽAVNO ODVJETNIŠTVO U ZAGREBU, OIB 16488001145</item>
      <item>Županijsko državno odvjetništvo u Zagrebu, OIB 16488001145</item>
      <item>RH, MF, Porezna uprava, OIB 18683136487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SRETNO PLAVO SUNCE j.d.o.o.</izvorni_sadrzaj>
    <derivirana_varijabla naziv="DomainObject.Predmet.ProtustrankaIDrugi_1">SRETNO PLAVO SUNCE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SRETNO PLAVO SUNCE j.d.o.o., OIB 86948643401, Svetog Roka 7, 10000 Zagreb</izvorni_sadrzaj>
    <derivirana_varijabla naziv="DomainObject.Predmet.ProtustrankaIDrugiAdressOIB_1">SRETNO PLAVO SUNCE j.d.o.o., OIB 86948643401, Svetog Roka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SRETNO PLAVO SUNCE j.d.o.o.</item>
      <item>Valentina Baić Marinić</item>
      <item>Valentina Baić Marinić</item>
      <item>Raiffeisenbank Austria d.d.</item>
      <item>ŽUPANIJSKO DRŽAVNO ODVJETNIŠTVO U ZAGREBU</item>
      <item>Županijsko državno odvjetništvo u Zagrebu</item>
      <item>RH, MF, Porezna uprava</item>
      <item>RH, Ministarstvo pravosuđa</item>
    </izvorni_sadrzaj>
    <derivirana_varijabla naziv="DomainObject.Predmet.SudioniciListNaziv_1">
      <item>FINA Regionalni centar Zagreb</item>
      <item>SRETNO PLAVO SUNCE j.d.o.o.</item>
      <item>Valentina Baić Marinić</item>
      <item>Valentina Baić Marinić</item>
      <item>Raiffeisenbank Austria d.d.</item>
      <item>ŽUPANIJSKO DRŽAVNO ODVJETNIŠTVO U ZAGREBU</item>
      <item>Županijsko državno odvjetništvo u Zagrebu</item>
      <item>RH, MF, Porezna uprava</item>
      <item>RH,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SRETNO PLAVO SUNCE j.d.o.o., OIB 86948643401, Svetog Roka 7,10000 Zagreb</item>
      <item>Valentina Baić Marinić, OIB 20951874661, Kolodvorska Ulica 74,44320 Kutina</item>
      <item>Valentina Baić Marinić, OIB 20951874661, Kolodvorska Ulica 74,44320 Kutina</item>
      <item>Raiffeisenbank Austria d.d., OIB 53056966535, Magazinska cesta 69,10000 Zagreb</item>
      <item>ŽUPANIJSKO DRŽAVNO ODVJETNIŠTVO U ZAGREBU, OIB 16488001145, Savska Cesta 41,10000 Zagreb</item>
      <item>Županijsko državno odvjetništvo u Zagrebu, OIB 16488001145</item>
      <item>RH, MF, Porezna uprava, OIB 18683136487, Av. Dubrovnik 32,10000 Zagreb</item>
      <item>RH,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SRETNO PLAVO SUNCE j.d.o.o., OIB 86948643401, Svetog Roka 7,10000 Zagreb</item>
      <item>Valentina Baić Marinić, OIB 20951874661, Kolodvorska Ulica 74,44320 Kutina</item>
      <item>Valentina Baić Marinić, OIB 20951874661, Kolodvorska Ulica 74,44320 Kutina</item>
      <item>Raiffeisenbank Austria d.d., OIB 53056966535, Magazinska cesta 69,10000 Zagreb</item>
      <item>ŽUPANIJSKO DRŽAVNO ODVJETNIŠTVO U ZAGREBU, OIB 16488001145, Savska Cesta 41,10000 Zagreb</item>
      <item>Županijsko državno odvjetništvo u Zagrebu, OIB 16488001145</item>
      <item>RH, MF, Porezna uprava, OIB 18683136487, Av. Dubrovnik 32,10000 Zagreb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86948643401</item>
      <item>, OIB 20951874661</item>
      <item>, OIB 20951874661</item>
      <item>, OIB 53056966535</item>
      <item>, OIB 16488001145</item>
      <item>, OIB 16488001145</item>
      <item>, OIB 18683136487</item>
      <item>, OIB 26635293339</item>
    </izvorni_sadrzaj>
    <derivirana_varijabla naziv="DomainObject.Predmet.SudioniciListNazivOIB_1">
      <item>, OIB 85821130368</item>
      <item>, OIB 86948643401</item>
      <item>, OIB 20951874661</item>
      <item>, OIB 20951874661</item>
      <item>, OIB 53056966535</item>
      <item>, OIB 16488001145</item>
      <item>, OIB 16488001145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713</properties:Characters>
  <properties:Lines>46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2017-10-11T08:49:00Z</dcterms:created>
  <dc:creator>kraljicn</dc:creator>
  <cp:lastModifiedBy>Jadranka Zelić</cp:lastModifiedBy>
  <cp:lastPrinted>2017-10-11T08:48:00Z</cp:lastPrinted>
  <dcterms:modified xmlns:xsi="http://www.w3.org/2001/XMLSchema-instance" xsi:type="dcterms:W3CDTF">2017-10-11T08:50:00Z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