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89284" w14:paraId="d689284" w:rsidRDefault="00AE649C" w:rsidP="00831630" w:rsidR="00AE649C">
      <w:pPr>
        <w:pStyle w:val="Naslov3"/>
        <w:numPr>
          <w:ilvl w:val="0"/>
          <w:numId w:val="0"/>
        </w:numPr>
        <w:ind w:left="720"/>
        <w15:collapsed w:val="false"/>
      </w:pPr>
    </w:p>
    <w:p w:rsidRDefault="00831630" w:rsidP="00831630" w:rsidR="00831630">
      <w:pPr>
        <w:spacing w:after="0"/>
      </w:pPr>
      <w:r>
        <w:t>REPUBLIKA HRVATSKA</w:t>
      </w:r>
    </w:p>
    <w:p w:rsidRDefault="00831630" w:rsidP="00831630" w:rsidR="00831630">
      <w:pPr>
        <w:spacing w:after="0"/>
      </w:pPr>
      <w:r>
        <w:t>Trgovački sud u Varaždinu</w:t>
      </w:r>
    </w:p>
    <w:p w:rsidRDefault="00831630" w:rsidP="00831630" w:rsidR="00CB0EA4">
      <w:pPr>
        <w:spacing w:after="0"/>
      </w:pPr>
      <w:r>
        <w:t>Varaždin, Braće Radić br. 2.</w:t>
      </w:r>
      <w:r w:rsidR="008C2565">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31630" w:rsidP="00831630" w:rsidR="00831630">
      <w:pPr>
        <w:spacing w:after="0"/>
      </w:pPr>
    </w:p>
    <w:p w:rsidRDefault="00831630" w:rsidP="00831630" w:rsidR="00831630">
      <w:pPr>
        <w:spacing w:after="0"/>
      </w:pPr>
    </w:p>
    <w:p w:rsidRDefault="00831630" w:rsidP="00831630" w:rsidR="00831630">
      <w:pPr>
        <w:spacing w:after="0"/>
        <w:jc w:val="center"/>
        <w:rPr>
          <w:rStyle w:val="Naglaeno"/>
          <w:b w:val="false"/>
        </w:rPr>
      </w:pPr>
      <w:r>
        <w:rPr>
          <w:rStyle w:val="Naglaeno"/>
          <w:b w:val="false"/>
        </w:rPr>
        <w:t>R E P U B L I K A     H R V A T S K A</w:t>
      </w:r>
    </w:p>
    <w:p w:rsidRDefault="00831630" w:rsidP="00831630" w:rsidR="00831630">
      <w:pPr>
        <w:spacing w:after="0"/>
        <w:jc w:val="both"/>
        <w:rPr>
          <w:rStyle w:val="Naglaeno"/>
          <w:b w:val="false"/>
        </w:rPr>
      </w:pPr>
    </w:p>
    <w:p w:rsidRDefault="00831630" w:rsidP="00831630" w:rsidR="00831630">
      <w:pPr>
        <w:spacing w:after="0"/>
        <w:jc w:val="center"/>
        <w:rPr>
          <w:rStyle w:val="Naglaeno"/>
          <w:b w:val="false"/>
        </w:rPr>
      </w:pPr>
      <w:r>
        <w:rPr>
          <w:rStyle w:val="Naglaeno"/>
          <w:b w:val="false"/>
        </w:rPr>
        <w:t>R J  E  Š  E  NJ  E</w:t>
      </w:r>
    </w:p>
    <w:p w:rsidRDefault="00831630" w:rsidP="00831630" w:rsidR="00831630">
      <w:pPr>
        <w:spacing w:after="0"/>
        <w:jc w:val="both"/>
        <w:rPr>
          <w:rStyle w:val="Naglaeno"/>
          <w:b w:val="false"/>
        </w:rPr>
      </w:pPr>
      <w:r>
        <w:rPr>
          <w:rStyle w:val="Naglaeno"/>
          <w:b w:val="false"/>
        </w:rPr>
        <w:t xml:space="preserve">                               </w:t>
      </w:r>
    </w:p>
    <w:p w:rsidRDefault="00831630" w:rsidP="00831630" w:rsidR="00831630">
      <w:pPr>
        <w:spacing w:after="0"/>
        <w:jc w:val="both"/>
        <w:rPr>
          <w:rStyle w:val="Naglaeno"/>
          <w:b w:val="false"/>
        </w:rPr>
      </w:pPr>
      <w:r>
        <w:rPr>
          <w:rStyle w:val="Naglaeno"/>
          <w:b w:val="false"/>
        </w:rPr>
        <w:t xml:space="preserve">                </w:t>
      </w:r>
    </w:p>
    <w:p w:rsidRDefault="00831630" w:rsidP="00831630" w:rsidR="00831630">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RC Zagreb, Podružnica Varaždin, iz Varaždina, A. Cesarca br. 2, radi otvaranja stečajnog postupka nad društvom BOJA I KOLOR GRADNJA j.d.o.o. za građenje, trgovinu i usluge, iz Koprivničkog Ivanca, Koprivnička br. 11/C, OIB: 97113884080, MBS: 070111534, izvan ročišta 16. ožujka 2016. godine,</w:t>
      </w:r>
    </w:p>
    <w:p w:rsidRDefault="00831630" w:rsidP="00831630" w:rsidR="00831630">
      <w:pPr>
        <w:spacing w:after="0"/>
        <w:jc w:val="both"/>
        <w:rPr>
          <w:rStyle w:val="Naglaeno"/>
          <w:b w:val="false"/>
        </w:rPr>
      </w:pPr>
    </w:p>
    <w:p w:rsidRDefault="00642E10" w:rsidP="00642E10" w:rsidR="00642E10">
      <w:pPr>
        <w:spacing w:after="0"/>
        <w:jc w:val="center"/>
        <w:rPr>
          <w:rStyle w:val="Naglaeno"/>
          <w:b w:val="false"/>
        </w:rPr>
      </w:pPr>
      <w:r>
        <w:rPr>
          <w:rStyle w:val="Naglaeno"/>
          <w:b w:val="false"/>
        </w:rPr>
        <w:t xml:space="preserve">r i j e š i o     j e </w:t>
      </w:r>
    </w:p>
    <w:p w:rsidRDefault="00642E10" w:rsidP="00831630" w:rsidR="00642E10">
      <w:pPr>
        <w:spacing w:after="0"/>
        <w:jc w:val="both"/>
        <w:rPr>
          <w:rStyle w:val="Naglaeno"/>
          <w:b w:val="false"/>
        </w:rPr>
      </w:pPr>
    </w:p>
    <w:p w:rsidRDefault="00831630" w:rsidP="00831630" w:rsidR="00831630">
      <w:pPr>
        <w:spacing w:after="0"/>
        <w:ind w:firstLine="720"/>
        <w:jc w:val="both"/>
        <w:rPr>
          <w:rStyle w:val="Naglaeno"/>
          <w:b w:val="false"/>
        </w:rPr>
      </w:pPr>
      <w:r>
        <w:rPr>
          <w:rStyle w:val="Naglaeno"/>
          <w:b w:val="false"/>
        </w:rPr>
        <w:t>I/ Pokreće se prethodni postupak radi utvrđivanja pretpostavki za otvaranje stečajnog postupka nad dužnikom BOJA I KOLOR GRADNJA j.d.o.o. za građenje, trgovinu i usluge, iz Koprivničkog Ivanca, Koprivnička br. 11/C, OIB: 97113884080, MBS: 070111534.</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  SZ-a) i ročište radi rasprave o pretpostavkama za otvaranje stečajnog postupka za</w:t>
      </w:r>
    </w:p>
    <w:p w:rsidRDefault="00831630" w:rsidP="00831630" w:rsidR="00831630">
      <w:pPr>
        <w:spacing w:after="0"/>
        <w:jc w:val="both"/>
        <w:rPr>
          <w:rStyle w:val="Naglaeno"/>
          <w:b w:val="false"/>
        </w:rPr>
      </w:pPr>
    </w:p>
    <w:p w:rsidRDefault="00831630" w:rsidP="00831630" w:rsidR="00831630">
      <w:pPr>
        <w:spacing w:after="0"/>
        <w:jc w:val="center"/>
        <w:rPr>
          <w:rStyle w:val="Naglaeno"/>
          <w:b w:val="false"/>
          <w:u w:val="single"/>
        </w:rPr>
      </w:pPr>
      <w:r>
        <w:rPr>
          <w:rStyle w:val="Naglaeno"/>
          <w:b w:val="false"/>
          <w:u w:val="single"/>
        </w:rPr>
        <w:t>dan  19. travnja  2016. godine u  10,00  sati,</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r>
        <w:rPr>
          <w:rStyle w:val="Naglaeno"/>
          <w:b w:val="false"/>
        </w:rPr>
        <w:t>na koje se dostavom ovog rješenja smatraju pozvanima :</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r>
        <w:rPr>
          <w:rStyle w:val="Naglaeno"/>
          <w:b w:val="false"/>
        </w:rPr>
        <w:t xml:space="preserve">- predlagatelj FINANCIJSKA AGENCIJA, RC Zagreb, Podružnica Varaždin, </w:t>
      </w:r>
    </w:p>
    <w:p w:rsidRDefault="00831630" w:rsidP="00831630" w:rsidR="00831630">
      <w:pPr>
        <w:spacing w:after="0"/>
        <w:jc w:val="both"/>
        <w:rPr>
          <w:rStyle w:val="Naglaeno"/>
          <w:b w:val="false"/>
        </w:rPr>
      </w:pPr>
      <w:r>
        <w:rPr>
          <w:rStyle w:val="Naglaeno"/>
          <w:b w:val="false"/>
        </w:rPr>
        <w:t xml:space="preserve">  iz Varaždina, A. Cesarca br. 2,</w:t>
      </w:r>
    </w:p>
    <w:p w:rsidRDefault="00831630" w:rsidP="00831630" w:rsidR="00831630">
      <w:pPr>
        <w:spacing w:after="0"/>
        <w:jc w:val="both"/>
        <w:rPr>
          <w:rStyle w:val="Naglaeno"/>
          <w:b w:val="false"/>
        </w:rPr>
      </w:pPr>
      <w:r>
        <w:rPr>
          <w:rStyle w:val="Naglaeno"/>
          <w:b w:val="false"/>
        </w:rPr>
        <w:t>- dužnik BOJA I KOLOR GRADNJA j.d.o.o. za građenje, trgovinu i usluge, iz Koprivničkog</w:t>
      </w:r>
    </w:p>
    <w:p w:rsidRDefault="00831630" w:rsidP="00831630" w:rsidR="00831630">
      <w:pPr>
        <w:spacing w:after="0"/>
        <w:jc w:val="both"/>
        <w:rPr>
          <w:rStyle w:val="Naglaeno"/>
          <w:b w:val="false"/>
        </w:rPr>
      </w:pPr>
      <w:r>
        <w:rPr>
          <w:rStyle w:val="Naglaeno"/>
          <w:b w:val="false"/>
        </w:rPr>
        <w:t xml:space="preserve">   Ivanca, Koprivnička br. 11/C,</w:t>
      </w:r>
    </w:p>
    <w:p w:rsidRDefault="00831630" w:rsidP="00831630" w:rsidR="00831630">
      <w:pPr>
        <w:spacing w:after="0"/>
        <w:jc w:val="both"/>
        <w:rPr>
          <w:rStyle w:val="Naglaeno"/>
          <w:b w:val="false"/>
        </w:rPr>
      </w:pPr>
      <w:r>
        <w:rPr>
          <w:rStyle w:val="Naglaeno"/>
          <w:b w:val="false"/>
        </w:rPr>
        <w:t xml:space="preserve">- direktor dužnika Božidar </w:t>
      </w:r>
      <w:proofErr w:type="spellStart"/>
      <w:r>
        <w:rPr>
          <w:rStyle w:val="Naglaeno"/>
          <w:b w:val="false"/>
        </w:rPr>
        <w:t>Medvarić</w:t>
      </w:r>
      <w:proofErr w:type="spellEnd"/>
      <w:r>
        <w:rPr>
          <w:rStyle w:val="Naglaeno"/>
          <w:b w:val="false"/>
        </w:rPr>
        <w:t>, iz Koprivničkog Ivanca, Koprivnička br. 11/C.</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r>
        <w:rPr>
          <w:rStyle w:val="Naglaeno"/>
          <w:b w:val="false"/>
        </w:rPr>
        <w:tab/>
        <w:t xml:space="preserve">III/ Nalaže se direktoru dužnika Božidaru </w:t>
      </w:r>
      <w:proofErr w:type="spellStart"/>
      <w:r>
        <w:rPr>
          <w:rStyle w:val="Naglaeno"/>
          <w:b w:val="false"/>
        </w:rPr>
        <w:t>Medvariću</w:t>
      </w:r>
      <w:proofErr w:type="spellEnd"/>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831630" w:rsidP="00831630" w:rsidR="00831630">
      <w:pPr>
        <w:spacing w:after="0"/>
        <w:jc w:val="both"/>
        <w:rPr>
          <w:rStyle w:val="Naglaeno"/>
          <w:b w:val="false"/>
        </w:rPr>
      </w:pPr>
    </w:p>
    <w:p w:rsidRDefault="00831630" w:rsidP="00831630" w:rsidR="00831630">
      <w:pPr>
        <w:spacing w:after="0"/>
        <w:ind w:firstLine="720"/>
        <w:jc w:val="both"/>
        <w:rPr>
          <w:rStyle w:val="Naglaeno"/>
          <w:b w:val="false"/>
        </w:rPr>
      </w:pPr>
      <w:r>
        <w:rPr>
          <w:rStyle w:val="Naglaeno"/>
          <w:b w:val="false"/>
        </w:rPr>
        <w:t xml:space="preserve">V/ Nalaže se osobi ovlaštenoj za zastupanje dužnika po zakonu Božidaru </w:t>
      </w:r>
      <w:proofErr w:type="spellStart"/>
      <w:r>
        <w:rPr>
          <w:rStyle w:val="Naglaeno"/>
          <w:b w:val="false"/>
        </w:rPr>
        <w:t>Medvariću</w:t>
      </w:r>
      <w:proofErr w:type="spellEnd"/>
      <w:r>
        <w:rPr>
          <w:rStyle w:val="Naglaeno"/>
          <w:b w:val="false"/>
        </w:rPr>
        <w:t xml:space="preserve"> da na žiro-račun ovoga suda broj : HR40 2390 0011 3000 02754 </w:t>
      </w:r>
      <w:r>
        <w:t>otvoren kod Hrvatske poštanske banke d.d., pozivom na broj spisa 56-16.– 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p>
    <w:p w:rsidRDefault="00831630" w:rsidP="00831630" w:rsidR="00831630">
      <w:pPr>
        <w:spacing w:after="0"/>
        <w:jc w:val="center"/>
        <w:rPr>
          <w:rStyle w:val="Naglaeno"/>
          <w:b w:val="false"/>
        </w:rPr>
      </w:pPr>
      <w:r>
        <w:rPr>
          <w:rStyle w:val="Naglaeno"/>
          <w:b w:val="false"/>
        </w:rPr>
        <w:t>Obrazloženje</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r>
        <w:rPr>
          <w:rStyle w:val="Naglaeno"/>
          <w:b w:val="false"/>
        </w:rPr>
        <w:tab/>
        <w:t xml:space="preserve">Predlagatelj Financijska agencija, Podružnica Varaždin podnio je ovome sudu 13. siječnja 2016. godine prijedlog za otvaranje stečajnog postupka nad dužnikom u kojem je navedeno da na dan 11. siječnja 2016. godine dužnik u očevidniku redoslijeda osnova za plaćanje ima evidentirane neizvršene osnove za plaćanje u neprekidnom razdoblju od 120 dana u ukupnom iznosu od 190.820,85 kuna. </w:t>
      </w:r>
    </w:p>
    <w:p w:rsidRDefault="00831630" w:rsidP="00831630" w:rsidR="00831630">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831630" w:rsidP="00831630" w:rsidR="00831630">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831630" w:rsidP="00831630" w:rsidR="00831630">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831630" w:rsidP="00831630" w:rsidR="00831630">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831630" w:rsidP="00831630" w:rsidR="00831630">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831630" w:rsidP="00831630" w:rsidR="00831630">
      <w:pPr>
        <w:spacing w:after="0"/>
        <w:jc w:val="both"/>
        <w:rPr>
          <w:rStyle w:val="Naglaeno"/>
          <w:b w:val="false"/>
        </w:rPr>
      </w:pPr>
      <w:r>
        <w:rPr>
          <w:rStyle w:val="Naglaeno"/>
          <w:b w:val="false"/>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831630" w:rsidP="00831630" w:rsidR="00831630">
      <w:pPr>
        <w:spacing w:after="0"/>
        <w:jc w:val="both"/>
        <w:rPr>
          <w:rStyle w:val="Naglaeno"/>
          <w:b w:val="false"/>
        </w:rPr>
      </w:pPr>
      <w:r>
        <w:rPr>
          <w:rStyle w:val="Naglaeno"/>
          <w:b w:val="false"/>
        </w:rPr>
        <w:tab/>
        <w:t xml:space="preserve">Odredbom čl. 113. st. 1. i st. 3. SZ-a, </w:t>
      </w:r>
      <w:proofErr w:type="spellStart"/>
      <w:r>
        <w:rPr>
          <w:rStyle w:val="Naglaeno"/>
          <w:b w:val="false"/>
        </w:rPr>
        <w:t>propisanoje</w:t>
      </w:r>
      <w:proofErr w:type="spellEnd"/>
      <w:r>
        <w:rPr>
          <w:rStyle w:val="Naglaeno"/>
          <w:b w:val="false"/>
        </w:rPr>
        <w:t xml:space="preserv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831630" w:rsidP="00831630" w:rsidR="00831630">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r>
        <w:rPr>
          <w:rStyle w:val="Naglaeno"/>
          <w:b w:val="false"/>
        </w:rPr>
        <w:tab/>
      </w:r>
    </w:p>
    <w:p w:rsidRDefault="00831630" w:rsidP="00831630" w:rsidR="00831630">
      <w:pPr>
        <w:spacing w:after="0"/>
        <w:jc w:val="both"/>
        <w:rPr>
          <w:rStyle w:val="Naglaeno"/>
          <w:b w:val="false"/>
        </w:rPr>
      </w:pPr>
    </w:p>
    <w:p w:rsidRDefault="00831630" w:rsidP="00831630" w:rsidR="00831630">
      <w:pPr>
        <w:spacing w:after="0"/>
        <w:jc w:val="center"/>
        <w:rPr>
          <w:rStyle w:val="Naglaeno"/>
          <w:b w:val="false"/>
        </w:rPr>
      </w:pPr>
      <w:r>
        <w:rPr>
          <w:rStyle w:val="Naglaeno"/>
          <w:b w:val="false"/>
        </w:rPr>
        <w:t>U Varaždinu, 16. ožujka 2016. godine.</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STEČAJNI  SUDAC :</w:t>
      </w:r>
    </w:p>
    <w:p w:rsidRDefault="00831630" w:rsidP="00831630" w:rsidR="00831630">
      <w:pPr>
        <w:spacing w:after="0"/>
        <w:jc w:val="both"/>
        <w:rPr>
          <w:rStyle w:val="Naglaeno"/>
          <w:b w:val="false"/>
        </w:rPr>
      </w:pPr>
    </w:p>
    <w:p w:rsidRDefault="00831630" w:rsidP="00251AF1" w:rsidR="00831630">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335CDB">
        <w:rPr>
          <w:rStyle w:val="Naglaeno"/>
          <w:b w:val="false"/>
        </w:rPr>
        <w:t xml:space="preserve"> </w:t>
      </w:r>
      <w:r w:rsidR="00251AF1">
        <w:rPr>
          <w:rStyle w:val="Naglaeno"/>
          <w:b w:val="false"/>
        </w:rPr>
        <w:t xml:space="preserve">  </w:t>
      </w:r>
      <w:bookmarkStart w:name="_GoBack" w:id="0"/>
      <w:bookmarkEnd w:id="0"/>
      <w:r>
        <w:rPr>
          <w:rStyle w:val="Naglaeno"/>
          <w:b w:val="false"/>
        </w:rPr>
        <w:t xml:space="preserve">Hugo </w:t>
      </w:r>
      <w:proofErr w:type="spellStart"/>
      <w:r>
        <w:rPr>
          <w:rStyle w:val="Naglaeno"/>
          <w:b w:val="false"/>
        </w:rPr>
        <w:t>Wedemeyer</w:t>
      </w:r>
      <w:proofErr w:type="spellEnd"/>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p>
    <w:p w:rsidRDefault="00831630" w:rsidP="00831630" w:rsidR="00831630">
      <w:pPr>
        <w:spacing w:after="0"/>
        <w:jc w:val="both"/>
        <w:rPr>
          <w:rStyle w:val="Naglaeno"/>
          <w:b w:val="false"/>
          <w:u w:val="single"/>
        </w:rPr>
      </w:pPr>
      <w:r>
        <w:rPr>
          <w:rStyle w:val="Naglaeno"/>
          <w:b w:val="false"/>
          <w:u w:val="single"/>
        </w:rPr>
        <w:t>UPUTA   O  PRAVNOM   LIJEKU :</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r>
        <w:rPr>
          <w:rStyle w:val="Naglaeno"/>
          <w:b w:val="false"/>
        </w:rPr>
        <w:t xml:space="preserve">        </w:t>
      </w:r>
      <w:r>
        <w:rPr>
          <w:rStyle w:val="Naglaeno"/>
          <w:b w:val="false"/>
        </w:rPr>
        <w:tab/>
        <w:t>Protiv ovog rješenja posebna žalba nije dopuštena (čl. 115. st. 1. SZ-a).</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r>
        <w:rPr>
          <w:rStyle w:val="Naglaeno"/>
          <w:b w:val="false"/>
        </w:rPr>
        <w:t>DNA :</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r>
        <w:rPr>
          <w:rStyle w:val="Naglaeno"/>
          <w:b w:val="false"/>
        </w:rPr>
        <w:t xml:space="preserve">- predlagatelj FINANCIJSKA AGENCIJA, RC Zagreb, Podružnica Varaždin, </w:t>
      </w:r>
    </w:p>
    <w:p w:rsidRDefault="00831630" w:rsidP="00831630" w:rsidR="00831630">
      <w:pPr>
        <w:spacing w:after="0"/>
        <w:jc w:val="both"/>
        <w:rPr>
          <w:rStyle w:val="Naglaeno"/>
          <w:b w:val="false"/>
        </w:rPr>
      </w:pPr>
      <w:r>
        <w:rPr>
          <w:rStyle w:val="Naglaeno"/>
          <w:b w:val="false"/>
        </w:rPr>
        <w:t xml:space="preserve">  iz Varaždina, A. Cesarca br. 2,</w:t>
      </w:r>
    </w:p>
    <w:p w:rsidRDefault="00831630" w:rsidP="00831630" w:rsidR="00831630">
      <w:pPr>
        <w:spacing w:after="0"/>
        <w:jc w:val="both"/>
        <w:rPr>
          <w:rStyle w:val="Naglaeno"/>
          <w:b w:val="false"/>
        </w:rPr>
      </w:pPr>
      <w:r>
        <w:rPr>
          <w:rStyle w:val="Naglaeno"/>
          <w:b w:val="false"/>
        </w:rPr>
        <w:t>- dužnik BOJA I KOLOR GRADNJA j.d.o.o. za građenje, trgovinu i usluge, iz Koprivničkog</w:t>
      </w:r>
    </w:p>
    <w:p w:rsidRDefault="00831630" w:rsidP="00831630" w:rsidR="00831630">
      <w:pPr>
        <w:spacing w:after="0"/>
        <w:jc w:val="both"/>
        <w:rPr>
          <w:rStyle w:val="Naglaeno"/>
          <w:b w:val="false"/>
        </w:rPr>
      </w:pPr>
      <w:r>
        <w:rPr>
          <w:rStyle w:val="Naglaeno"/>
          <w:b w:val="false"/>
        </w:rPr>
        <w:t xml:space="preserve">   Ivanca, Koprivnička br. 11/C,</w:t>
      </w:r>
    </w:p>
    <w:p w:rsidRDefault="00831630" w:rsidP="00831630" w:rsidR="00831630">
      <w:pPr>
        <w:spacing w:after="0"/>
        <w:jc w:val="both"/>
        <w:rPr>
          <w:rStyle w:val="Naglaeno"/>
          <w:b w:val="false"/>
        </w:rPr>
      </w:pPr>
      <w:r>
        <w:rPr>
          <w:rStyle w:val="Naglaeno"/>
          <w:b w:val="false"/>
        </w:rPr>
        <w:t xml:space="preserve">- direktor dužnika Božidar </w:t>
      </w:r>
      <w:proofErr w:type="spellStart"/>
      <w:r>
        <w:rPr>
          <w:rStyle w:val="Naglaeno"/>
          <w:b w:val="false"/>
        </w:rPr>
        <w:t>Medvarić</w:t>
      </w:r>
      <w:proofErr w:type="spellEnd"/>
      <w:r>
        <w:rPr>
          <w:rStyle w:val="Naglaeno"/>
          <w:b w:val="false"/>
        </w:rPr>
        <w:t>, iz Koprivničkog Ivanca, Koprivnička br. 11/C</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r>
        <w:rPr>
          <w:rStyle w:val="Naglaeno"/>
          <w:b w:val="false"/>
        </w:rPr>
        <w:t xml:space="preserve">Pisarnica – spis u ročište 19. travnja 2016. godine u 10,00 sati, </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p>
    <w:p w:rsidRDefault="00831630" w:rsidP="00831630" w:rsidR="00831630">
      <w:pPr>
        <w:spacing w:after="0"/>
        <w:jc w:val="center"/>
        <w:rPr>
          <w:rStyle w:val="Naglaeno"/>
          <w:b w:val="false"/>
        </w:rPr>
      </w:pPr>
      <w:r>
        <w:rPr>
          <w:rStyle w:val="Naglaeno"/>
          <w:b w:val="false"/>
        </w:rPr>
        <w:t>U Varaždinu, 16. ožujka 2016. godine.</w:t>
      </w:r>
    </w:p>
    <w:p w:rsidRDefault="00831630" w:rsidP="00831630" w:rsidR="00831630">
      <w:pPr>
        <w:spacing w:after="0"/>
        <w:jc w:val="both"/>
        <w:rPr>
          <w:rStyle w:val="Naglaeno"/>
          <w:b w:val="false"/>
        </w:rPr>
      </w:pPr>
    </w:p>
    <w:p w:rsidRDefault="00831630" w:rsidP="00831630" w:rsidR="00831630">
      <w:pPr>
        <w:spacing w:after="0"/>
        <w:jc w:val="both"/>
        <w:rPr>
          <w:rStyle w:val="Naglaeno"/>
          <w:b w:val="false"/>
        </w:rPr>
      </w:pPr>
    </w:p>
    <w:p w:rsidRDefault="00831630" w:rsidP="00B53436" w:rsidR="00DA0242">
      <w:pPr>
        <w:spacing w:after="0"/>
        <w:jc w:val="both"/>
      </w:pPr>
      <w:r>
        <w:rPr>
          <w:rStyle w:val="Naglaeno"/>
          <w:b w:val="false"/>
        </w:rPr>
        <w:tab/>
        <w:t xml:space="preserve">                                                                                           STEČAJNI  SUDAC :</w:t>
      </w: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2565" w:rsidP="00537B78" w:rsidR="008C2565">
      <w:r>
        <w:separator/>
      </w:r>
    </w:p>
  </w:endnote>
  <w:endnote w:id="0" w:type="continuationSeparator">
    <w:p w:rsidRDefault="008C2565" w:rsidP="00537B78" w:rsidR="008C25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8436227"/>
      <w:docPartObj>
        <w:docPartGallery w:val="Page Numbers (Bottom of Page)"/>
        <w:docPartUnique/>
      </w:docPartObj>
    </w:sdtPr>
    <w:sdtEndPr/>
    <w:sdtContent>
      <w:p w:rsidRDefault="00831630" w:rsidR="00831630">
        <w:pPr>
          <w:pStyle w:val="Podnoje"/>
        </w:pPr>
        <w:r>
          <w:fldChar w:fldCharType="begin"/>
        </w:r>
        <w:r>
          <w:instrText>PAGE   \* MERGEFORMAT</w:instrText>
        </w:r>
        <w:r>
          <w:fldChar w:fldCharType="separate"/>
        </w:r>
        <w:r w:rsidR="00251AF1">
          <w:t>3</w:t>
        </w:r>
        <w:r>
          <w:fldChar w:fldCharType="end"/>
        </w:r>
      </w:p>
    </w:sdtContent>
  </w:sdt>
  <w:p w:rsidRDefault="00831630" w:rsidR="0083163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2565" w:rsidP="00537B78" w:rsidR="008C2565">
      <w:r>
        <w:separator/>
      </w:r>
    </w:p>
  </w:footnote>
  <w:footnote w:id="0" w:type="continuationSeparator">
    <w:p w:rsidRDefault="008C2565" w:rsidP="00537B78" w:rsidR="008C25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1630" w:rsidR="008333A9">
    <w:pPr>
      <w:pStyle w:val="Zaglavlje"/>
    </w:pPr>
    <w:r>
      <w:rPr>
        <w:rStyle w:val="PozadinaSvijetloCrvena"/>
        <w:shd w:fill="auto" w:color="auto" w:val="clear"/>
      </w:rPr>
      <w:t>POSL. BROJ : 6 St-56/16-3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AF1"/>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5CDB"/>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0C3F"/>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2E10"/>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630"/>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2565"/>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3436"/>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555"/>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60654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St-56/2016-3</izvorni_sadrzaj>
    <derivirana_varijabla naziv="DomainObject.Oznaka_1">St-56/2016-3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St-56/2016</izvorni_sadrzaj>
    <derivirana_varijabla naziv="DomainObject.Predmet.OznakaBroj_1">St-56/2016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BOJA I KOLOR GRADNJA jednostavno društvo s ograničenom odgovornošću za građenje, trgovinu i usluge</izvorni_sadrzaj>
    <derivirana_varijabla naziv="DomainObject.Predmet.ProtustrankaFormated_1">  BOJA I KOLOR GRADNJA jednostavno društvo s ograničenom odgovornošću za građenje, trgovinu i usluge</derivirana_varijabla>
  </DomainObject.Predmet.ProtustrankaFormated>
  <DomainObject.Predmet.ProtustrankaFormatedOIB>
    <izvorni_sadrzaj>  BOJA I KOLOR GRADNJA jednostavno društvo s ograničenom odgovornošću za građenje, trgovinu i usluge, OIB 97113884080</izvorni_sadrzaj>
    <derivirana_varijabla naziv="DomainObject.Predmet.ProtustrankaFormatedOIB_1">  BOJA I KOLOR GRADNJA jednostavno društvo s ograničenom odgovornošću za građenje, trgovinu i usluge, OIB 97113884080</derivirana_varijabla>
  </DomainObject.Predmet.ProtustrankaFormatedOIB>
  <DomainObject.Predmet.ProtustrankaFormatedWithAdress>
    <izvorni_sadrzaj> BOJA I KOLOR GRADNJA jednostavno društvo s ograničenom odgovornošću za građenje, trgovinu i usluge, Koprivnička 11/C, 48000 Koprivnički Ivanec</izvorni_sadrzaj>
    <derivirana_varijabla naziv="DomainObject.Predmet.ProtustrankaFormatedWithAdress_1"> BOJA I KOLOR GRADNJA jednostavno društvo s ograničenom odgovornošću za građenje, trgovinu i usluge, Koprivnička 11/C, 48000 Koprivnički Ivanec</derivirana_varijabla>
  </DomainObject.Predmet.ProtustrankaFormatedWithAdress>
  <DomainObject.Predmet.ProtustrankaFormatedWithAdressOIB>
    <izvorni_sadrzaj> BOJA I KOLOR GRADNJA jednostavno društvo s ograničenom odgovornošću za građenje, trgovinu i usluge, OIB 97113884080, Koprivnička 11/C, 48000 Koprivnički Ivanec</izvorni_sadrzaj>
    <derivirana_varijabla naziv="DomainObject.Predmet.ProtustrankaFormatedWithAdressOIB_1"> BOJA I KOLOR GRADNJA jednostavno društvo s ograničenom odgovornošću za građenje, trgovinu i usluge, OIB 97113884080, Koprivnička 11/C, 48000 Koprivnički Ivanec</derivirana_varijabla>
  </DomainObject.Predmet.ProtustrankaFormatedWithAdressOIB>
  <DomainObject.Predmet.ProtustrankaWithAdress>
    <izvorni_sadrzaj>BOJA I KOLOR GRADNJA jednostavno društvo s ograničenom odgovornošću za građenje, trgovinu i usluge Koprivnička 11/C, 48000 Koprivnički Ivanec</izvorni_sadrzaj>
    <derivirana_varijabla naziv="DomainObject.Predmet.ProtustrankaWithAdress_1">BOJA I KOLOR GRADNJA jednostavno društvo s ograničenom odgovornošću za građenje, trgovinu i usluge Koprivnička 11/C, 48000 Koprivnički Ivanec</derivirana_varijabla>
  </DomainObject.Predmet.ProtustrankaWithAdress>
  <DomainObject.Predmet.ProtustrankaWithAdressOIB>
    <izvorni_sadrzaj>BOJA I KOLOR GRADNJA jednostavno društvo s ograničenom odgovornošću za građenje, trgovinu i usluge, OIB 97113884080, Koprivnička 11/C, 48000 Koprivnički Ivanec</izvorni_sadrzaj>
    <derivirana_varijabla naziv="DomainObject.Predmet.ProtustrankaWithAdressOIB_1">BOJA I KOLOR GRADNJA jednostavno društvo s ograničenom odgovornošću za građenje, trgovinu i usluge, OIB 97113884080, Koprivnička 11/C, 48000 Koprivnički Ivanec</derivirana_varijabla>
  </DomainObject.Predmet.ProtustrankaWithAdressOIB>
  <DomainObject.Predmet.ProtustrankaNazivFormated>
    <izvorni_sadrzaj>BOJA I KOLOR GRADNJA jednostavno društvo s ograničenom odgovornošću za građenje, trgovinu i usluge</izvorni_sadrzaj>
    <derivirana_varijabla naziv="DomainObject.Predmet.ProtustrankaNazivFormated_1">BOJA I KOLOR GRADNJA jednostavno društvo s ograničenom odgovornošću za građenje, trgovinu i usluge</derivirana_varijabla>
  </DomainObject.Predmet.ProtustrankaNazivFormated>
  <DomainObject.Predmet.ProtustrankaNazivFormatedOIB>
    <izvorni_sadrzaj>BOJA I KOLOR GRADNJA jednostavno društvo s ograničenom odgovornošću za građenje, trgovinu i usluge, OIB 97113884080</izvorni_sadrzaj>
    <derivirana_varijabla naziv="DomainObject.Predmet.ProtustrankaNazivFormatedOIB_1">BOJA I KOLOR GRADNJA jednostavno društvo s ograničenom odgovornošću za građenje, trgovinu i usluge, OIB 97113884080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190820.85</izvorni_sadrzaj>
    <derivirana_varijabla naziv="DomainObject.Predmet.TrenutnaVrijednost_1">190820.85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BOJA I KOLOR GRADNJA jednostavno društvo s ograničenom odgovornošću za građenje, trgovinu i usluge</item>
    </izvorni_sadrzaj>
    <derivirana_varijabla naziv="DomainObject.Predmet.ProtuStrankaListFormated_1">
      <item>BOJA I KOLOR GRADNJA jednostavno društvo s ograničenom odgovornošću za građenje, trgovinu i usluge</item>
    </derivirana_varijabla>
  </DomainObject.Predmet.ProtuStrankaListFormated>
  <DomainObject.Predmet.ProtuStrankaListFormatedOIB>
    <izvorni_sadrzaj>
      <item>BOJA I KOLOR GRADNJA jednostavno društvo s ograničenom odgovornošću za građenje, trgovinu i usluge, OIB 97113884080</item>
    </izvorni_sadrzaj>
    <derivirana_varijabla naziv="DomainObject.Predmet.ProtuStrankaListFormatedOIB_1">
      <item>BOJA I KOLOR GRADNJA jednostavno društvo s ograničenom odgovornošću za građenje, trgovinu i usluge, OIB 97113884080</item>
    </derivirana_varijabla>
  </DomainObject.Predmet.ProtuStrankaListFormatedOIB>
  <DomainObject.Predmet.ProtuStrankaListFormatedWithAdress>
    <izvorni_sadrzaj>
      <item>BOJA I KOLOR GRADNJA jednostavno društvo s ograničenom odgovornošću za građenje, trgovinu i usluge, Koprivnička 11/C, 48000 Koprivnički Ivanec</item>
    </izvorni_sadrzaj>
    <derivirana_varijabla naziv="DomainObject.Predmet.ProtuStrankaListFormatedWithAdress_1">
      <item>BOJA I KOLOR GRADNJA jednostavno društvo s ograničenom odgovornošću za građenje, trgovinu i usluge, Koprivnička 11/C, 48000 Koprivnički Ivanec</item>
    </derivirana_varijabla>
  </DomainObject.Predmet.ProtuStrankaListFormatedWithAdress>
  <DomainObject.Predmet.ProtuStrankaListFormatedWithAdressOIB>
    <izvorni_sadrzaj>
      <item>BOJA I KOLOR GRADNJA jednostavno društvo s ograničenom odgovornošću za građenje, trgovinu i usluge, OIB 97113884080, Koprivnička 11/C, 48000 Koprivnički Ivanec</item>
    </izvorni_sadrzaj>
    <derivirana_varijabla naziv="DomainObject.Predmet.ProtuStrankaListFormatedWithAdressOIB_1">
      <item>BOJA I KOLOR GRADNJA jednostavno društvo s ograničenom odgovornošću za građenje, trgovinu i usluge, OIB 97113884080, Koprivnička 11/C, 48000 Koprivnički Ivanec</item>
    </derivirana_varijabla>
  </DomainObject.Predmet.ProtuStrankaListFormatedWithAdressOIB>
  <DomainObject.Predmet.ProtuStrankaListNazivFormated>
    <izvorni_sadrzaj>
      <item>BOJA I KOLOR GRADNJA jednostavno društvo s ograničenom odgovornošću za građenje, trgovinu i usluge</item>
    </izvorni_sadrzaj>
    <derivirana_varijabla naziv="DomainObject.Predmet.ProtuStrankaListNazivFormated_1">
      <item>BOJA I KOLOR GRADNJA jednostavno društvo s ograničenom odgovornošću za građenje, trgovinu i usluge</item>
    </derivirana_varijabla>
  </DomainObject.Predmet.ProtuStrankaListNazivFormated>
  <DomainObject.Predmet.ProtuStrankaListNazivFormatedOIB>
    <izvorni_sadrzaj>
      <item>BOJA I KOLOR GRADNJA jednostavno društvo s ograničenom odgovornošću za građenje, trgovinu i usluge, OIB 97113884080</item>
    </izvorni_sadrzaj>
    <derivirana_varijabla naziv="DomainObject.Predmet.ProtuStrankaListNazivFormatedOIB_1">
      <item>BOJA I KOLOR GRADNJA jednostavno društvo s ograničenom odgovornošću za građenje, trgovinu i usluge, OIB 97113884080</item>
    </derivirana_varijabla>
  </DomainObject.Predmet.ProtuStrankaListNazivFormatedOIB>
  <DomainObject.Predmet.OstaliListFormated>
    <izvorni_sadrzaj>
      <item>Sudski registar</item>
      <item>BOŽIDAR MEDVARIĆ</item>
    </izvorni_sadrzaj>
    <derivirana_varijabla naziv="DomainObject.Predmet.OstaliListFormated_1">
      <item>Sudski registar</item>
      <item>BOŽIDAR MEDVARIĆ</item>
    </derivirana_varijabla>
  </DomainObject.Predmet.OstaliListFormated>
  <DomainObject.Predmet.OstaliListFormatedOIB>
    <izvorni_sadrzaj>
      <item>Sudski registar</item>
      <item>BOŽIDAR MEDVARIĆ</item>
    </izvorni_sadrzaj>
    <derivirana_varijabla naziv="DomainObject.Predmet.OstaliListFormatedOIB_1">
      <item>Sudski registar</item>
      <item>BOŽIDAR MEDVARIĆ</item>
    </derivirana_varijabla>
  </DomainObject.Predmet.OstaliListFormatedOIB>
  <DomainObject.Predmet.OstaliListFormatedWithAdress>
    <izvorni_sadrzaj>
      <item>Sudski registar</item>
      <item>BOŽIDAR MEDVARIĆ, Koprivnička br. 11/C, 48314 Koprivnički Ivanec</item>
    </izvorni_sadrzaj>
    <derivirana_varijabla naziv="DomainObject.Predmet.OstaliListFormatedWithAdress_1">
      <item>Sudski registar</item>
      <item>BOŽIDAR MEDVARIĆ, Koprivnička br. 11/C, 48314 Koprivnički Ivanec</item>
    </derivirana_varijabla>
  </DomainObject.Predmet.OstaliListFormatedWithAdress>
  <DomainObject.Predmet.OstaliListFormatedWithAdressOIB>
    <izvorni_sadrzaj>
      <item>Sudski registar</item>
      <item>BOŽIDAR MEDVARIĆ, Koprivnička br. 11/C, 48314 Koprivnički Ivanec</item>
    </izvorni_sadrzaj>
    <derivirana_varijabla naziv="DomainObject.Predmet.OstaliListFormatedWithAdressOIB_1">
      <item>Sudski registar</item>
      <item>BOŽIDAR MEDVARIĆ, Koprivnička br. 11/C, 48314 Koprivnički Ivanec</item>
    </derivirana_varijabla>
  </DomainObject.Predmet.OstaliListFormatedWithAdressOIB>
  <DomainObject.Predmet.OstaliListNazivFormated>
    <izvorni_sadrzaj>
      <item>Sudski registar</item>
      <item>BOŽIDAR MEDVARIĆ</item>
    </izvorni_sadrzaj>
    <derivirana_varijabla naziv="DomainObject.Predmet.OstaliListNazivFormated_1">
      <item>Sudski registar</item>
      <item>BOŽIDAR MEDVARIĆ</item>
    </derivirana_varijabla>
  </DomainObject.Predmet.OstaliListNazivFormated>
  <DomainObject.Predmet.OstaliListNazivFormatedOIB>
    <izvorni_sadrzaj>
      <item>Sudski registar</item>
      <item>BOŽIDAR MEDVARIĆ</item>
    </izvorni_sadrzaj>
    <derivirana_varijabla naziv="DomainObject.Predmet.OstaliListNazivFormatedOIB_1">
      <item>Sudski registar</item>
      <item>BOŽIDAR MEDVARIĆ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St-56/2016-3</izvorni_sadrzaj>
    <derivirana_varijabla naziv="DomainObject.PoslovniBrojDokumenta_1">St-56/2016-3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BOJA I KOLOR GRADNJA jednostavno društvo s ograničenom odgovornošću za građenje, trgovinu i usluge</izvorni_sadrzaj>
    <derivirana_varijabla naziv="DomainObject.Predmet.ProtustrankaIDrugi_1">BOJA I KOLOR GRADNJA jednostavno društvo s ograničenom odgovornošću za građenje,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BOJA I KOLOR GRADNJA jednostavno društvo s ograničenom odgovornošću za građenje, trgovinu i usluge, OIB 97113884080, Koprivnička 11/C, 48000 Koprivnički Ivanec</izvorni_sadrzaj>
    <derivirana_varijabla naziv="DomainObject.Predmet.ProtustrankaIDrugiAdressOIB_1">BOJA I KOLOR GRADNJA jednostavno društvo s ograničenom odgovornošću za građenje, trgovinu i usluge, OIB 97113884080, Koprivnička 11/C, 48000 Koprivnički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BOJA I KOLOR GRADNJA jednostavno društvo s ograničenom odgovornošću za građenje, trgovinu i usluge</item>
      <item>Sudski registar</item>
      <item>BOŽIDAR MEDVARIĆ</item>
    </izvorni_sadrzaj>
    <derivirana_varijabla naziv="DomainObject.Predmet.SudioniciListNaziv_1">
      <item>Financijska agencija</item>
      <item>BOJA I KOLOR GRADNJA jednostavno društvo s ograničenom odgovornošću za građenje, trgovinu i usluge</item>
      <item>Sudski registar</item>
      <item>BOŽIDAR MEDVARIĆ</item>
    </derivirana_varijabla>
  </DomainObject.Predmet.SudioniciListNaziv>
  <DomainObject.Predmet.SudioniciListAdressOIB>
    <izvorni_sadrzaj>
      <item>Financijska agencija, OIB 85821130368, Ulica grada Vukovara 70,10000 Zagreb</item>
      <item>BOJA I KOLOR GRADNJA jednostavno društvo s ograničenom odgovornošću za građenje, trgovinu i usluge, OIB 97113884080, Koprivnička 11/C,48000 Koprivnički Ivanec</item>
      <item>Sudski registar</item>
      <item>BOŽIDAR MEDVARIĆ, Koprivnička br. 11/C,48314 Koprivnički Ivanec</item>
    </izvorni_sadrzaj>
    <derivirana_varijabla naziv="DomainObject.Predmet.SudioniciListAdressOIB_1">
      <item>Financijska agencija, OIB 85821130368, Ulica grada Vukovara 70,10000 Zagreb</item>
      <item>BOJA I KOLOR GRADNJA jednostavno društvo s ograničenom odgovornošću za građenje, trgovinu i usluge, OIB 97113884080, Koprivnička 11/C,48000 Koprivnički Ivanec</item>
      <item>Sudski registar</item>
      <item>BOŽIDAR MEDVARIĆ, Koprivnička br. 11/C,48314 Koprivnički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A7A0EC-B9CF-4484-8E2C-084FF27ECA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1091</properties:Words>
  <properties:Characters>5851</properties:Characters>
  <properties:Lines>136</properties:Lines>
  <properties:Paragraphs>44</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2016-03-16T13:27:00Z</cp:lastPrinted>
  <dcterms:modified xmlns:xsi="http://www.w3.org/2001/XMLSchema-instance" xsi:type="dcterms:W3CDTF">2016-03-16T13:27:00Z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St-56/2016-3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