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588c" w14:paraId="009588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8C3E5D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E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E5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E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E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E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E5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E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E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Draga 12, 52440 Poreč</izvorni_sadrzaj>
    <derivirana_varijabla naziv="DomainObject.Predmet.ProtustrankaFormatedWithAdress_1"> ZADRUGA KIR za ekološki uzgoj, poljoprivredu i trgovinu, POREČ, Draga 12, 52440 Poreč</derivirana_varijabla>
  </DomainObject.Predmet.ProtustrankaFormatedWithAdress>
  <DomainObject.Predmet.ProtustrankaFormatedWithAdressOIB>
    <izvorni_sadrzaj> ZADRUGA KIR za ekološki uzgoj, poljoprivredu i trgovinu, POREČ, OIB 94364652839, Draga 12, 52440 Poreč</izvorni_sadrzaj>
    <derivirana_varijabla naziv="DomainObject.Predmet.ProtustrankaFormatedWithAdressOIB_1"> ZADRUGA KIR za ekološki uzgoj, poljoprivredu i trgovinu, POREČ, OIB 94364652839, Draga 12, 52440 Poreč</derivirana_varijabla>
  </DomainObject.Predmet.ProtustrankaFormatedWithAdressOIB>
  <DomainObject.Predmet.ProtustrankaWithAdress>
    <izvorni_sadrzaj>ZADRUGA KIR za ekološki uzgoj, poljoprivredu i trgovinu, POREČ Draga 12, 52440 Poreč</izvorni_sadrzaj>
    <derivirana_varijabla naziv="DomainObject.Predmet.ProtustrankaWithAdress_1">ZADRUGA KIR za ekološki uzgoj, poljoprivredu i trgovinu, POREČ Draga 12, 52440 Poreč</derivirana_varijabla>
  </DomainObject.Predmet.ProtustrankaWithAdress>
  <DomainObject.Predmet.ProtustrankaWithAdressOIB>
    <izvorni_sadrzaj>ZADRUGA KIR za ekološki uzgoj, poljoprivredu i trgovinu, POREČ, OIB 94364652839, Draga 12, 52440 Poreč</izvorni_sadrzaj>
    <derivirana_varijabla naziv="DomainObject.Predmet.ProtustrankaWithAdressOIB_1">ZADRUGA KIR za ekološki uzgoj, poljoprivredu i trgovinu, POREČ, OIB 94364652839, Draga 12, 52440 Poreč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44572.65</izvorni_sadrzaj>
    <derivirana_varijabla naziv="DomainObject.Predmet.TrenutnaVrijednost_1">44572.65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Draga 12, 52440 Poreč</item>
    </izvorni_sadrzaj>
    <derivirana_varijabla naziv="DomainObject.Predmet.ProtuStrankaListFormatedWithAdress_1">
      <item>ZADRUGA KIR za ekološki uzgoj, poljoprivredu i trgovinu, POREČ, Draga 12, 52440 Poreč</item>
    </derivirana_varijabla>
  </DomainObject.Predmet.ProtuStrankaListFormatedWithAdress>
  <DomainObject.Predmet.ProtuStrankaListFormatedWithAdressOIB>
    <izvorni_sadrzaj>
      <item>ZADRUGA KIR za ekološki uzgoj, poljoprivredu i trgovinu, POREČ, OIB 94364652839, Draga 12, 52440 Poreč</item>
    </izvorni_sadrzaj>
    <derivirana_varijabla naziv="DomainObject.Predmet.ProtuStrankaListFormatedWithAdressOIB_1">
      <item>ZADRUGA KIR za ekološki uzgoj, poljoprivredu i trgovinu, POREČ, OIB 94364652839, Draga 12, 52440 Poreč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ZADRUGA KIR za ekološki uzgoj, poljoprivredu i trgovinu, POREČ, OIB 94364652839, Draga 12, 52440 Poreč</izvorni_sadrzaj>
    <derivirana_varijabla naziv="DomainObject.Predmet.ProtustrankaIDrugiAdressOIB_1">ZADRUGA KIR za ekološki uzgoj, poljoprivredu i trgovinu, POREČ, OIB 94364652839, Draga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ZADRUGA KIR za ekološki uzgoj, poljoprivredu i trgovinu, POREČ</item>
    </izvorni_sadrzaj>
    <derivirana_varijabla naziv="DomainObject.Predmet.SudioniciListNaziv_1">
      <item>FINANCIJSKA AGENCIJA, RC RIJEKA, PODRUŽNICA PULA, PULA</item>
      <item>ZADRUGA KIR za ekološki uzgoj, poljoprivredu i trgovinu,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ZADRUGA KIR za ekološki uzgoj, poljoprivredu i trgovinu, POREČ, OIB 94364652839, Draga 12,52440 Poreč</item>
    </izvorni_sadrzaj>
    <derivirana_varijabla naziv="DomainObject.Predmet.SudioniciListAdressOIB_1">
      <item>FINANCIJSKA AGENCIJA, RC RIJEKA, PODRUŽNICA PULA, PULA, OIB 85821130368, Giardini 5,52100 Pula</item>
      <item>ZADRUGA KIR za ekološki uzgoj, poljoprivredu i trgovinu, POREČ, OIB 94364652839, Draga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94364652839</item>
    </izvorni_sadrzaj>
    <derivirana_varijabla naziv="DomainObject.Predmet.SudioniciListNazivOIB_1">
      <item>, OIB 85821130368</item>
      <item>, OIB 94364652839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