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a606" w14:paraId="2b6a606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9565D4">
        <w:rPr>
          <w:rFonts w:cstheme="majorBidi" w:hAnsiTheme="majorBidi" w:asciiTheme="majorBidi"/>
          <w:szCs w:val="24"/>
          <w:lang w:val="hr-HR"/>
        </w:rPr>
        <w:t>6865</w:t>
      </w:r>
      <w:r w:rsidR="008A25EA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9565D4">
        <w:rPr>
          <w:rFonts w:cstheme="majorBidi" w:hAnsiTheme="majorBidi" w:asciiTheme="majorBidi"/>
          <w:szCs w:val="24"/>
          <w:lang w:val="hr-HR"/>
        </w:rPr>
        <w:t xml:space="preserve"> </w:t>
      </w:r>
      <w:r w:rsidR="009565D4" w:rsidRPr="009565D4">
        <w:rPr>
          <w:rFonts w:cstheme="majorBidi" w:hAnsiTheme="majorBidi" w:asciiTheme="majorBidi"/>
          <w:szCs w:val="24"/>
          <w:lang w:val="hr-HR"/>
        </w:rPr>
        <w:t xml:space="preserve">LU BEAUTY LIFE j.d.o.o., Poljana Dragutina </w:t>
      </w:r>
      <w:proofErr w:type="spellStart"/>
      <w:r w:rsidR="009565D4" w:rsidRPr="009565D4">
        <w:rPr>
          <w:rFonts w:cstheme="majorBidi" w:hAnsiTheme="majorBidi" w:asciiTheme="majorBidi"/>
          <w:szCs w:val="24"/>
          <w:lang w:val="hr-HR"/>
        </w:rPr>
        <w:t>Kale</w:t>
      </w:r>
      <w:r w:rsidR="009565D4">
        <w:rPr>
          <w:rFonts w:cstheme="majorBidi" w:hAnsiTheme="majorBidi" w:asciiTheme="majorBidi"/>
          <w:szCs w:val="24"/>
          <w:lang w:val="hr-HR"/>
        </w:rPr>
        <w:t>a</w:t>
      </w:r>
      <w:proofErr w:type="spellEnd"/>
      <w:r w:rsidR="009565D4">
        <w:rPr>
          <w:rFonts w:cstheme="majorBidi" w:hAnsiTheme="majorBidi" w:asciiTheme="majorBidi"/>
          <w:szCs w:val="24"/>
          <w:lang w:val="hr-HR"/>
        </w:rPr>
        <w:t xml:space="preserve"> 7, Zagreb, OIB: 13926036149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8A25EA">
        <w:rPr>
          <w:rFonts w:cstheme="majorBidi" w:hAnsiTheme="majorBidi" w:asciiTheme="majorBidi"/>
          <w:szCs w:val="24"/>
          <w:lang w:val="hr-HR"/>
        </w:rPr>
        <w:t>da</w:t>
      </w:r>
      <w:r w:rsidR="008E3BEC">
        <w:rPr>
          <w:rFonts w:cstheme="majorBidi" w:hAnsiTheme="majorBidi" w:asciiTheme="majorBidi"/>
          <w:szCs w:val="24"/>
          <w:lang w:val="hr-HR"/>
        </w:rPr>
        <w:t>na 29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9565D4">
        <w:rPr>
          <w:rFonts w:hAnsi="Times New Roman" w:ascii="Times New Roman"/>
        </w:rPr>
        <w:t xml:space="preserve"> </w:t>
      </w:r>
      <w:r w:rsidR="009565D4" w:rsidRPr="009565D4">
        <w:rPr>
          <w:rFonts w:hAnsi="Times New Roman" w:ascii="Times New Roman"/>
        </w:rPr>
        <w:t xml:space="preserve">LU BEAUTY LIFE j.d.o.o., Poljana Dragutina </w:t>
      </w:r>
      <w:proofErr w:type="spellStart"/>
      <w:r w:rsidR="009565D4" w:rsidRPr="009565D4">
        <w:rPr>
          <w:rFonts w:hAnsi="Times New Roman" w:ascii="Times New Roman"/>
        </w:rPr>
        <w:t>Kale</w:t>
      </w:r>
      <w:r w:rsidR="009565D4">
        <w:rPr>
          <w:rFonts w:hAnsi="Times New Roman" w:ascii="Times New Roman"/>
        </w:rPr>
        <w:t>a</w:t>
      </w:r>
      <w:proofErr w:type="spellEnd"/>
      <w:r w:rsidR="009565D4">
        <w:rPr>
          <w:rFonts w:hAnsi="Times New Roman" w:ascii="Times New Roman"/>
        </w:rPr>
        <w:t xml:space="preserve"> 7, Zagreb, OIB: 13926036149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8A25EA">
        <w:rPr>
          <w:rFonts w:cstheme="majorBidi" w:hAnsiTheme="majorBidi" w:asciiTheme="majorBidi"/>
          <w:szCs w:val="24"/>
        </w:rPr>
        <w:t>26</w:t>
      </w:r>
      <w:r w:rsidR="00991379">
        <w:rPr>
          <w:rFonts w:cstheme="majorBidi" w:hAnsiTheme="majorBidi" w:asciiTheme="majorBidi"/>
          <w:szCs w:val="24"/>
        </w:rPr>
        <w:t>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 xml:space="preserve">u </w:t>
      </w:r>
      <w:r w:rsidR="008E3BEC">
        <w:rPr>
          <w:rFonts w:cstheme="majorBidi" w:hAnsiTheme="majorBidi" w:asciiTheme="majorBidi"/>
          <w:szCs w:val="24"/>
        </w:rPr>
        <w:t xml:space="preserve">07,50 </w:t>
      </w:r>
      <w:r w:rsidRPr="006C4727">
        <w:rPr>
          <w:rFonts w:cstheme="majorBidi" w:hAnsiTheme="majorBidi" w:asciiTheme="majorBidi"/>
          <w:szCs w:val="24"/>
        </w:rPr>
        <w:t>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3321B7">
        <w:rPr>
          <w:rFonts w:hAnsi="Times New Roman" w:ascii="Times New Roman"/>
          <w:szCs w:val="24"/>
        </w:rPr>
        <w:t xml:space="preserve"> </w:t>
      </w:r>
      <w:r w:rsidR="00F418E7">
        <w:rPr>
          <w:rFonts w:hAnsi="Times New Roman" w:ascii="Times New Roman"/>
          <w:szCs w:val="24"/>
        </w:rPr>
        <w:t xml:space="preserve">Ivana Brebrić, </w:t>
      </w:r>
      <w:proofErr w:type="spellStart"/>
      <w:r w:rsidR="00F418E7">
        <w:rPr>
          <w:rFonts w:hAnsi="Times New Roman" w:ascii="Times New Roman"/>
          <w:szCs w:val="24"/>
        </w:rPr>
        <w:t>Palinovečka</w:t>
      </w:r>
      <w:proofErr w:type="spellEnd"/>
      <w:r w:rsidR="00F418E7">
        <w:rPr>
          <w:rFonts w:hAnsi="Times New Roman" w:ascii="Times New Roman"/>
          <w:szCs w:val="24"/>
        </w:rPr>
        <w:t xml:space="preserve"> 19 P</w:t>
      </w:r>
      <w:r w:rsidR="009F2AF9">
        <w:rPr>
          <w:rFonts w:hAnsi="Times New Roman" w:ascii="Times New Roman"/>
          <w:szCs w:val="24"/>
        </w:rPr>
        <w:t>, Zagreb, OIB: 01354117686</w:t>
      </w:r>
      <w:r w:rsidR="002F516D" w:rsidRPr="002F516D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9565D4" w:rsidRPr="009565D4">
        <w:rPr>
          <w:rFonts w:cstheme="majorBidi" w:hAnsiTheme="majorBidi" w:asciiTheme="majorBidi"/>
          <w:szCs w:val="24"/>
          <w:lang w:val="hr-HR"/>
        </w:rPr>
        <w:t xml:space="preserve">LU BEAUTY LIFE j.d.o.o., Poljana Dragutina </w:t>
      </w:r>
      <w:proofErr w:type="spellStart"/>
      <w:r w:rsidR="009565D4" w:rsidRPr="009565D4">
        <w:rPr>
          <w:rFonts w:cstheme="majorBidi" w:hAnsiTheme="majorBidi" w:asciiTheme="majorBidi"/>
          <w:szCs w:val="24"/>
          <w:lang w:val="hr-HR"/>
        </w:rPr>
        <w:t>Kalea</w:t>
      </w:r>
      <w:proofErr w:type="spellEnd"/>
      <w:r w:rsidR="009565D4" w:rsidRPr="009565D4">
        <w:rPr>
          <w:rFonts w:cstheme="majorBidi" w:hAnsiTheme="majorBidi" w:asciiTheme="majorBidi"/>
          <w:szCs w:val="24"/>
          <w:lang w:val="hr-HR"/>
        </w:rPr>
        <w:t xml:space="preserve"> 7, Zagreb, OIB: 13926036149.  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="009565D4">
        <w:rPr>
          <w:rFonts w:cstheme="majorBidi" w:hAnsiTheme="majorBidi" w:asciiTheme="majorBidi"/>
          <w:szCs w:val="24"/>
          <w:lang w:val="hr-HR"/>
        </w:rPr>
        <w:t>sudskog registra</w:t>
      </w:r>
      <w:r w:rsidRPr="00F87B16">
        <w:rPr>
          <w:rFonts w:cstheme="majorBidi" w:hAnsiTheme="majorBidi" w:asciiTheme="majorBidi"/>
          <w:szCs w:val="24"/>
          <w:lang w:val="hr-HR"/>
        </w:rPr>
        <w:t>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8E3BEC">
        <w:rPr>
          <w:rFonts w:hAnsi="Times New Roman" w:ascii="Times New Roman"/>
          <w:szCs w:val="24"/>
          <w:lang w:val="hr-HR"/>
        </w:rPr>
        <w:t>29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8E3BEC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E3BEC" w:rsidP="00720C69" w:rsidR="008E3BEC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8E3BEC" w:rsidP="00720C69" w:rsidR="008E3BEC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907" w:rsidP="00DB4528" w:rsidR="005C7907">
      <w:r>
        <w:separator/>
      </w:r>
    </w:p>
  </w:endnote>
  <w:endnote w:id="0" w:type="continuationSeparator">
    <w:p w:rsidRDefault="005C7907" w:rsidP="00DB4528" w:rsidR="005C7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907" w:rsidP="00DB4528" w:rsidR="005C7907">
      <w:r>
        <w:separator/>
      </w:r>
    </w:p>
  </w:footnote>
  <w:footnote w:id="0" w:type="continuationSeparator">
    <w:p w:rsidRDefault="005C7907" w:rsidP="00DB4528" w:rsidR="005C79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9565D4">
          <w:rPr>
            <w:rFonts w:hAnsi="Times New Roman" w:ascii="Times New Roman"/>
          </w:rPr>
          <w:t>6865</w:t>
        </w:r>
        <w:r w:rsidR="00F1743B">
          <w:rPr>
            <w:rFonts w:hAnsi="Times New Roman" w:ascii="Times New Roman"/>
          </w:rPr>
          <w:t>/</w:t>
        </w:r>
        <w:r w:rsidR="008A25EA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1B05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36D3"/>
    <w:rsid w:val="0010556D"/>
    <w:rsid w:val="00110F1B"/>
    <w:rsid w:val="00112B50"/>
    <w:rsid w:val="00112D9A"/>
    <w:rsid w:val="0012189B"/>
    <w:rsid w:val="001265A6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3C30"/>
    <w:rsid w:val="00256DFD"/>
    <w:rsid w:val="002914C8"/>
    <w:rsid w:val="00291784"/>
    <w:rsid w:val="002A0CFB"/>
    <w:rsid w:val="002A6C87"/>
    <w:rsid w:val="002A7190"/>
    <w:rsid w:val="002B435F"/>
    <w:rsid w:val="002E1551"/>
    <w:rsid w:val="002E4629"/>
    <w:rsid w:val="002F4894"/>
    <w:rsid w:val="002F4C1C"/>
    <w:rsid w:val="002F516D"/>
    <w:rsid w:val="003321B7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532B"/>
    <w:rsid w:val="00526DB9"/>
    <w:rsid w:val="0052754B"/>
    <w:rsid w:val="00532B71"/>
    <w:rsid w:val="00542080"/>
    <w:rsid w:val="00552913"/>
    <w:rsid w:val="00553C7D"/>
    <w:rsid w:val="00556763"/>
    <w:rsid w:val="005940E9"/>
    <w:rsid w:val="005A351B"/>
    <w:rsid w:val="005A7380"/>
    <w:rsid w:val="005B16A7"/>
    <w:rsid w:val="005B39E9"/>
    <w:rsid w:val="005B7067"/>
    <w:rsid w:val="005C7907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3A56"/>
    <w:rsid w:val="00647B73"/>
    <w:rsid w:val="00652D44"/>
    <w:rsid w:val="00653478"/>
    <w:rsid w:val="0066355E"/>
    <w:rsid w:val="00663B0A"/>
    <w:rsid w:val="00685E1A"/>
    <w:rsid w:val="006866A9"/>
    <w:rsid w:val="00690390"/>
    <w:rsid w:val="006A4FEB"/>
    <w:rsid w:val="006A7345"/>
    <w:rsid w:val="006C13FA"/>
    <w:rsid w:val="006C4727"/>
    <w:rsid w:val="006D12E2"/>
    <w:rsid w:val="006D13C5"/>
    <w:rsid w:val="006D3A6D"/>
    <w:rsid w:val="006D4241"/>
    <w:rsid w:val="006F03C5"/>
    <w:rsid w:val="006F3197"/>
    <w:rsid w:val="006F4B3E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34287"/>
    <w:rsid w:val="00840E3D"/>
    <w:rsid w:val="00847A4F"/>
    <w:rsid w:val="0085524F"/>
    <w:rsid w:val="008554E2"/>
    <w:rsid w:val="00867F16"/>
    <w:rsid w:val="0088293F"/>
    <w:rsid w:val="00890179"/>
    <w:rsid w:val="008A18BD"/>
    <w:rsid w:val="008A25EA"/>
    <w:rsid w:val="008C43A1"/>
    <w:rsid w:val="008C6C00"/>
    <w:rsid w:val="008E3BEC"/>
    <w:rsid w:val="008F7D32"/>
    <w:rsid w:val="00904336"/>
    <w:rsid w:val="0090755D"/>
    <w:rsid w:val="009078DE"/>
    <w:rsid w:val="0091115B"/>
    <w:rsid w:val="00936EF6"/>
    <w:rsid w:val="009414D6"/>
    <w:rsid w:val="009565D4"/>
    <w:rsid w:val="00956B1E"/>
    <w:rsid w:val="00961D9E"/>
    <w:rsid w:val="009634E3"/>
    <w:rsid w:val="009642F0"/>
    <w:rsid w:val="00990135"/>
    <w:rsid w:val="00991379"/>
    <w:rsid w:val="00992CAA"/>
    <w:rsid w:val="00993B2A"/>
    <w:rsid w:val="0099740D"/>
    <w:rsid w:val="00997BA9"/>
    <w:rsid w:val="009B6D76"/>
    <w:rsid w:val="009C6AAA"/>
    <w:rsid w:val="009C6C32"/>
    <w:rsid w:val="009D557F"/>
    <w:rsid w:val="009F2AF9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702B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1EB8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A75A6"/>
    <w:rsid w:val="00BC5339"/>
    <w:rsid w:val="00BD4BEF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A6DD0"/>
    <w:rsid w:val="00CB0249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0CBA"/>
    <w:rsid w:val="00E72F6B"/>
    <w:rsid w:val="00E807FE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418E7"/>
    <w:rsid w:val="00F556F6"/>
    <w:rsid w:val="00F56A5A"/>
    <w:rsid w:val="00F608ED"/>
    <w:rsid w:val="00F6254A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E3BE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E3BE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6865</izvorni_sadrzaj>
    <derivirana_varijabla naziv="DomainObject.Predmet.Broj_1">6865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St-6865/2016</izvorni_sadrzaj>
    <derivirana_varijabla naziv="DomainObject.Predmet.OznakaBroj_1">St-6865/2016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 BEAUTY LIFE j.d.o.o. za trgovinu i usluge i turistička agencija zastupanog po punomoćniku DARIJA HODAK</izvorni_sadrzaj>
    <derivirana_varijabla naziv="DomainObject.Predmet.ProtustrankaFormated_1">  LU BEAUTY LIFE j.d.o.o. za trgovinu i usluge i turistička agencija zastupanog po punomoćniku DARIJA HODAK</derivirana_varijabla>
  </DomainObject.Predmet.ProtustrankaFormated>
  <DomainObject.Predmet.ProtustrankaFormatedOIB>
    <izvorni_sadrzaj>  LU BEAUTY LIFE j.d.o.o. za trgovinu i usluge i turistička agencija, OIB 13926036149 zastupanog po punomoćniku DARIJA HODAK</izvorni_sadrzaj>
    <derivirana_varijabla naziv="DomainObject.Predmet.ProtustrankaFormatedOIB_1">  LU BEAUTY LIFE j.d.o.o. za trgovinu i usluge i turistička agencija, OIB 13926036149 zastupanog po punomoćniku DARIJA HODAK</derivirana_varijabla>
  </DomainObject.Predmet.ProtustrankaFormatedOIB>
  <DomainObject.Predmet.ProtustrankaFormatedWithAdress>
    <izvorni_sadrzaj> LU BEAUTY LIFE j.d.o.o. za trgovinu i usluge i turistička agencija, Poljana Dragutina Kalea 7, 10000 Zagreb zastupanog po punomoćniku DARIJA HODAK</izvorni_sadrzaj>
    <derivirana_varijabla naziv="DomainObject.Predmet.ProtustrankaFormatedWithAdress_1"> LU BEAUTY LIFE j.d.o.o. za trgovinu i usluge i turistička agencija, Poljana Dragutina Kalea 7, 10000 Zagreb zastupanog po punomoćniku DARIJA HODAK</derivirana_varijabla>
  </DomainObject.Predmet.ProtustrankaFormatedWithAdress>
  <DomainObject.Predmet.ProtustrankaFormatedWithAdressOIB>
    <izvorni_sadrzaj> LU BEAUTY LIFE j.d.o.o. za trgovinu i usluge i turistička agencija, OIB 13926036149, Poljana Dragutina Kalea 7, 10000 Zagreb zastupanog po punomoćniku DARIJA HODAK</izvorni_sadrzaj>
    <derivirana_varijabla naziv="DomainObject.Predmet.ProtustrankaFormatedWithAdressOIB_1"> LU BEAUTY LIFE j.d.o.o. za trgovinu i usluge i turistička agencija, OIB 13926036149, Poljana Dragutina Kalea 7, 10000 Zagreb zastupanog po punomoćniku DARIJA HODAK</derivirana_varijabla>
  </DomainObject.Predmet.ProtustrankaFormatedWithAdressOIB>
  <DomainObject.Predmet.ProtustrankaWithAdress>
    <izvorni_sadrzaj>LU BEAUTY LIFE j.d.o.o. za trgovinu i usluge i turistička agencija Poljana Dragutina Kalea 7, 10000 Zagreb</izvorni_sadrzaj>
    <derivirana_varijabla naziv="DomainObject.Predmet.ProtustrankaWithAdress_1">LU BEAUTY LIFE j.d.o.o. za trgovinu i usluge i turistička agencija Poljana Dragutina Kalea 7, 10000 Zagreb</derivirana_varijabla>
  </DomainObject.Predmet.ProtustrankaWithAdress>
  <DomainObject.Predmet.ProtustrankaWithAdressOIB>
    <izvorni_sadrzaj>LU BEAUTY LIFE j.d.o.o. za trgovinu i usluge i turistička agencija, OIB 13926036149, Poljana Dragutina Kalea 7, 10000 Zagreb</izvorni_sadrzaj>
    <derivirana_varijabla naziv="DomainObject.Predmet.ProtustrankaWithAdressOIB_1">LU BEAUTY LIFE j.d.o.o. za trgovinu i usluge i turistička agencija, OIB 13926036149, Poljana Dragutina Kalea 7, 10000 Zagreb</derivirana_varijabla>
  </DomainObject.Predmet.ProtustrankaWithAdressOIB>
  <DomainObject.Predmet.ProtustrankaNazivFormated>
    <izvorni_sadrzaj>LU BEAUTY LIFE j.d.o.o. za trgovinu i usluge i turistička agencija</izvorni_sadrzaj>
    <derivirana_varijabla naziv="DomainObject.Predmet.ProtustrankaNazivFormated_1">LU BEAUTY LIFE j.d.o.o. za trgovinu i usluge i turistička agencija</derivirana_varijabla>
  </DomainObject.Predmet.ProtustrankaNazivFormated>
  <DomainObject.Predmet.ProtustrankaNazivFormatedOIB>
    <izvorni_sadrzaj>LU BEAUTY LIFE j.d.o.o. za trgovinu i usluge i turistička agencija, OIB 13926036149</izvorni_sadrzaj>
    <derivirana_varijabla naziv="DomainObject.Predmet.ProtustrankaNazivFormatedOIB_1">LU BEAUTY LIFE j.d.o.o. za trgovinu i usluge i turistička agencija, OIB 13926036149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 BEAUTY LIFE j.d.o.o. za trgovinu i usluge i turistička agencija zastupanog po punomoćniku DARIJA HODAK</item>
    </izvorni_sadrzaj>
    <derivirana_varijabla naziv="DomainObject.Predmet.ProtuStrankaListFormated_1">
      <item>LU BEAUTY LIFE j.d.o.o. za trgovinu i usluge i turistička agencija zastupanog po punomoćniku DARIJA HODAK</item>
    </derivirana_varijabla>
  </DomainObject.Predmet.ProtuStrankaListFormated>
  <DomainObject.Predmet.ProtuStrankaListFormatedOIB>
    <izvorni_sadrzaj>
      <item>LU BEAUTY LIFE j.d.o.o. za trgovinu i usluge i turistička agencija, OIB 13926036149 zastupanog po punomoćniku DARIJA HODAK</item>
    </izvorni_sadrzaj>
    <derivirana_varijabla naziv="DomainObject.Predmet.ProtuStrankaListFormatedOIB_1">
      <item>LU BEAUTY LIFE j.d.o.o. za trgovinu i usluge i turistička agencija, OIB 13926036149 zastupanog po punomoćniku DARIJA HODAK</item>
    </derivirana_varijabla>
  </DomainObject.Predmet.ProtuStrankaListFormatedOIB>
  <DomainObject.Predmet.ProtuStrankaListFormatedWithAdress>
    <izvorni_sadrzaj>
      <item>LU BEAUTY LIFE j.d.o.o. za trgovinu i usluge i turistička agencija, Poljana Dragutina Kalea 7, 10000 Zagreb zastupanog po punomoćniku DARIJA HODAK</item>
    </izvorni_sadrzaj>
    <derivirana_varijabla naziv="DomainObject.Predmet.ProtuStrankaListFormatedWithAdress_1">
      <item>LU BEAUTY LIFE j.d.o.o. za trgovinu i usluge i turistička agencija, Poljana Dragutina Kalea 7, 10000 Zagreb zastupanog po punomoćniku DARIJA HODAK</item>
    </derivirana_varijabla>
  </DomainObject.Predmet.ProtuStrankaListFormatedWithAdress>
  <DomainObject.Predmet.ProtuStrankaListFormatedWithAdressOIB>
    <izvorni_sadrzaj>
      <item>LU BEAUTY LIFE j.d.o.o. za trgovinu i usluge i turistička agencija, OIB 13926036149, Poljana Dragutina Kalea 7, 10000 Zagreb zastupanog po punomoćniku DARIJA HODAK</item>
    </izvorni_sadrzaj>
    <derivirana_varijabla naziv="DomainObject.Predmet.ProtuStrankaListFormatedWithAdressOIB_1">
      <item>LU BEAUTY LIFE j.d.o.o. za trgovinu i usluge i turistička agencija, OIB 13926036149, Poljana Dragutina Kalea 7, 10000 Zagreb zastupanog po punomoćniku DARIJA HODAK</item>
    </derivirana_varijabla>
  </DomainObject.Predmet.ProtuStrankaListFormatedWithAdressOIB>
  <DomainObject.Predmet.ProtuStrankaListNazivFormated>
    <izvorni_sadrzaj>
      <item>LU BEAUTY LIFE j.d.o.o. za trgovinu i usluge i turistička agencija</item>
    </izvorni_sadrzaj>
    <derivirana_varijabla naziv="DomainObject.Predmet.ProtuStrankaListNazivFormated_1">
      <item>LU BEAUTY LIFE j.d.o.o. za trgovinu i usluge i turistička agencija</item>
    </derivirana_varijabla>
  </DomainObject.Predmet.ProtuStrankaListNazivFormated>
  <DomainObject.Predmet.ProtuStrankaListNazivFormatedOIB>
    <izvorni_sadrzaj>
      <item>LU BEAUTY LIFE j.d.o.o. za trgovinu i usluge i turistička agencija, OIB 13926036149</item>
    </izvorni_sadrzaj>
    <derivirana_varijabla naziv="DomainObject.Predmet.ProtuStrankaListNazivFormatedOIB_1">
      <item>LU BEAUTY LIFE j.d.o.o. za trgovinu i usluge i turistička agencija, OIB 13926036149</item>
    </derivirana_varijabla>
  </DomainObject.Predmet.ProtuStrankaListNazivFormatedOIB>
  <DomainObject.Predmet.OstaliListFormated>
    <izvorni_sadrzaj>
      <item>DARIJA HODAK punomoćnik sudionika u postupku LU BEAUTY LIFE j.d.o.o. za trgovinu i usluge i turistička agencija</item>
    </izvorni_sadrzaj>
    <derivirana_varijabla naziv="DomainObject.Predmet.OstaliListFormated_1">
      <item>DARIJA HODAK punomoćnik sudionika u postupku LU BEAUTY LIFE j.d.o.o. za trgovinu i usluge i turistička agencija</item>
    </derivirana_varijabla>
  </DomainObject.Predmet.OstaliListFormated>
  <DomainObject.Predmet.OstaliListFormatedOIB>
    <izvorni_sadrzaj>
      <item>DARIJA HODAK, OIB 67992171035 punomoćnik sudionika u postupku LU BEAUTY LIFE j.d.o.o. za trgovinu i usluge i turistička agencija</item>
    </izvorni_sadrzaj>
    <derivirana_varijabla naziv="DomainObject.Predmet.OstaliListFormatedOIB_1">
      <item>DARIJA HODAK, OIB 67992171035 punomoćnik sudionika u postupku LU BEAUTY LIFE j.d.o.o. za trgovinu i usluge i turistička agencija</item>
    </derivirana_varijabla>
  </DomainObject.Predmet.OstaliListFormatedOIB>
  <DomainObject.Predmet.OstaliListFormatedWithAdress>
    <izvorni_sadrzaj>
      <item>DARIJA HODAK, POLJANA DRAGUTINA KALEA 7, 10000 Zagreb punomoćnik sudionika u postupku LU BEAUTY LIFE j.d.o.o. za trgovinu i usluge i turistička agencija</item>
    </izvorni_sadrzaj>
    <derivirana_varijabla naziv="DomainObject.Predmet.OstaliListFormatedWithAdress_1">
      <item>DARIJA HODAK, POLJANA DRAGUTINA KALEA 7, 10000 Zagreb punomoćnik sudionika u postupku LU BEAUTY LIFE j.d.o.o. za trgovinu i usluge i turistička agencija</item>
    </derivirana_varijabla>
  </DomainObject.Predmet.OstaliListFormatedWithAdress>
  <DomainObject.Predmet.OstaliListFormatedWithAdressOIB>
    <izvorni_sadrzaj>
      <item>DARIJA HODAK, OIB 67992171035, POLJANA DRAGUTINA KALEA 7, 10000 Zagreb punomoćnik sudionika u postupku LU BEAUTY LIFE j.d.o.o. za trgovinu i usluge i turistička agencija</item>
    </izvorni_sadrzaj>
    <derivirana_varijabla naziv="DomainObject.Predmet.OstaliListFormatedWithAdressOIB_1">
      <item>DARIJA HODAK, OIB 67992171035, POLJANA DRAGUTINA KALEA 7, 10000 Zagreb punomoćnik sudionika u postupku LU BEAUTY LIFE j.d.o.o. za trgovinu i usluge i turistička agencija</item>
    </derivirana_varijabla>
  </DomainObject.Predmet.OstaliListFormatedWithAdressOIB>
  <DomainObject.Predmet.OstaliListNazivFormated>
    <izvorni_sadrzaj>
      <item>DARIJA HODAK</item>
    </izvorni_sadrzaj>
    <derivirana_varijabla naziv="DomainObject.Predmet.OstaliListNazivFormated_1">
      <item>DARIJA HODAK</item>
    </derivirana_varijabla>
  </DomainObject.Predmet.OstaliListNazivFormated>
  <DomainObject.Predmet.OstaliListNazivFormatedOIB>
    <izvorni_sadrzaj>
      <item>DARIJA HODAK, OIB 67992171035</item>
    </izvorni_sadrzaj>
    <derivirana_varijabla naziv="DomainObject.Predmet.OstaliListNazivFormatedOIB_1">
      <item>DARIJA HODAK, OIB 67992171035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 BEAUTY LIFE j.d.o.o. za trgovinu i usluge i turistička agencija</izvorni_sadrzaj>
    <derivirana_varijabla naziv="DomainObject.Predmet.ProtustrankaIDrugi_1">LU BEAUTY LIFE j.d.o.o. za trgovinu i usluge i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 BEAUTY LIFE j.d.o.o. za trgovinu i usluge i turistička agencija, OIB 13926036149, Poljana Dragutina Kalea 7, 10000 Zagreb</izvorni_sadrzaj>
    <derivirana_varijabla naziv="DomainObject.Predmet.ProtustrankaIDrugiAdressOIB_1">LU BEAUTY LIFE j.d.o.o. za trgovinu i usluge i turistička agencija, OIB 13926036149, Poljana Dragutina Kalea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 BEAUTY LIFE j.d.o.o. za trgovinu i usluge i turistička agencija</item>
      <item>FINA Regionalni centar Zagreb</item>
      <item>DARIJA HODAK</item>
    </izvorni_sadrzaj>
    <derivirana_varijabla naziv="DomainObject.Predmet.SudioniciListNaziv_1">
      <item>LU BEAUTY LIFE j.d.o.o. za trgovinu i usluge i turistička agencija</item>
      <item>FINA Regionalni centar Zagreb</item>
      <item>DARIJA HODAK</item>
    </derivirana_varijabla>
  </DomainObject.Predmet.SudioniciListNaziv>
  <DomainObject.Predmet.SudioniciListAdressOIB>
    <izvorni_sadrzaj>
      <item>LU BEAUTY LIFE j.d.o.o. za trgovinu i usluge i turistička agencija, OIB 13926036149, Poljana Dragutina Kalea 7,10000 Zagreb</item>
      <item>FINA Regionalni centar Zagreb, OIB 85821130368, Trg svibanjskih žrtava 1995. 1,10000 Zagreb</item>
      <item>DARIJA HODAK, OIB 67992171035, POLJANA DRAGUTINA KALEA 7,10000 Zagreb</item>
    </izvorni_sadrzaj>
    <derivirana_varijabla naziv="DomainObject.Predmet.SudioniciListAdressOIB_1">
      <item>LU BEAUTY LIFE j.d.o.o. za trgovinu i usluge i turistička agencija, OIB 13926036149, Poljana Dragutina Kalea 7,10000 Zagreb</item>
      <item>FINA Regionalni centar Zagreb, OIB 85821130368, Trg svibanjskih žrtava 1995. 1,10000 Zagreb</item>
      <item>DARIJA HODAK, OIB 67992171035, POLJANA DRAGUTINA KALEA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13926036149</item>
      <item>, OIB 85821130368</item>
      <item>, OIB 67992171035</item>
    </izvorni_sadrzaj>
    <derivirana_varijabla naziv="DomainObject.Predmet.SudioniciListNazivOIB_1">
      <item>, OIB 13926036149</item>
      <item>, OIB 85821130368</item>
      <item>, OIB 67992171035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47794E-ED3E-4467-9EC1-5DF136802C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428</properties:Words>
  <properties:Characters>2282</properties:Characters>
  <properties:Lines>72</properties:Lines>
  <properties:Paragraphs>27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2017-05-29T05:50:00Z</cp:lastPrinted>
  <dcterms:modified xmlns:xsi="http://www.w3.org/2001/XMLSchema-instance" xsi:type="dcterms:W3CDTF">2017-05-29T05:52:00Z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