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4088" w14:paraId="9494088" w:rsidRDefault="00840896" w:rsidP="002D60CE" w:rsidR="00C176AC" w:rsidRPr="00DC0DAF">
      <w:pPr>
        <w:jc w:val="both"/>
        <w15:collapsed w:val="false"/>
      </w:pPr>
      <w:bookmarkStart w:name="_GoBack" w:id="0"/>
      <w:bookmarkEnd w:id="0"/>
      <w:r w:rsidRPr="00DC0DAF">
        <w:t xml:space="preserve">             </w:t>
      </w:r>
      <w:r w:rsidR="00C176AC" w:rsidRPr="00DC0DAF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DC0DAF">
      <w:pPr>
        <w:jc w:val="both"/>
        <w:rPr>
          <w:b/>
        </w:rPr>
      </w:pPr>
      <w:r w:rsidRPr="00DC0DAF">
        <w:rPr>
          <w:b/>
        </w:rPr>
        <w:t>REPUBLIKA HRVATSKA</w:t>
      </w:r>
    </w:p>
    <w:p w:rsidRDefault="002D60CE" w:rsidP="002D60CE" w:rsidR="002D60CE" w:rsidRPr="00DC0DAF">
      <w:pPr>
        <w:jc w:val="both"/>
        <w:rPr>
          <w:b/>
        </w:rPr>
      </w:pPr>
      <w:r w:rsidRPr="00DC0DAF">
        <w:rPr>
          <w:b/>
        </w:rPr>
        <w:t xml:space="preserve">TRGOVAČKI SUD U ZAGREBU                                                                </w:t>
      </w:r>
      <w:r w:rsidR="00C176AC" w:rsidRPr="00DC0DAF">
        <w:rPr>
          <w:b/>
        </w:rPr>
        <w:t>98</w:t>
      </w:r>
      <w:r w:rsidRPr="00DC0DAF">
        <w:rPr>
          <w:b/>
        </w:rPr>
        <w:t>. St</w:t>
      </w:r>
      <w:r w:rsidR="000C1F96" w:rsidRPr="00DC0DAF">
        <w:rPr>
          <w:b/>
        </w:rPr>
        <w:t>-</w:t>
      </w:r>
      <w:r w:rsidR="00F530EB" w:rsidRPr="00DC0DAF">
        <w:rPr>
          <w:b/>
        </w:rPr>
        <w:t>2732</w:t>
      </w:r>
      <w:r w:rsidR="005543BD" w:rsidRPr="00DC0DAF">
        <w:rPr>
          <w:b/>
        </w:rPr>
        <w:t>/1</w:t>
      </w:r>
      <w:r w:rsidR="00C176AC" w:rsidRPr="00DC0DAF">
        <w:rPr>
          <w:b/>
        </w:rPr>
        <w:t>8</w:t>
      </w:r>
    </w:p>
    <w:p w:rsidRDefault="002D60CE" w:rsidP="002D60CE" w:rsidR="002D60CE" w:rsidRPr="00DC0DAF">
      <w:pPr>
        <w:jc w:val="both"/>
      </w:pPr>
      <w:proofErr w:type="spellStart"/>
      <w:r w:rsidRPr="00DC0DAF">
        <w:t>Amruševa</w:t>
      </w:r>
      <w:proofErr w:type="spellEnd"/>
      <w:r w:rsidRPr="00DC0DAF">
        <w:t xml:space="preserve"> 2/II</w:t>
      </w:r>
      <w:r w:rsidR="00840896" w:rsidRPr="00DC0DAF">
        <w:t xml:space="preserve"> desno p.p.432</w:t>
      </w:r>
    </w:p>
    <w:p w:rsidRDefault="002D60CE" w:rsidP="002D60CE" w:rsidR="002D60CE" w:rsidRPr="00DC0DAF">
      <w:pPr>
        <w:jc w:val="both"/>
      </w:pPr>
    </w:p>
    <w:p w:rsidRDefault="007150E9" w:rsidP="00C40A44" w:rsidR="00C40A44" w:rsidRPr="00DC0DAF">
      <w:pPr>
        <w:jc w:val="center"/>
        <w:rPr>
          <w:b/>
        </w:rPr>
      </w:pPr>
      <w:r w:rsidRPr="00DC0DAF">
        <w:rPr>
          <w:b/>
        </w:rPr>
        <w:t>R</w:t>
      </w:r>
      <w:r w:rsidR="00C40A44" w:rsidRPr="00DC0DAF">
        <w:rPr>
          <w:b/>
        </w:rPr>
        <w:t xml:space="preserve"> E P U B L I K A   H R V A T S K A</w:t>
      </w:r>
    </w:p>
    <w:p w:rsidRDefault="00C40A44" w:rsidP="002D60CE" w:rsidR="00C40A44" w:rsidRPr="00DC0DAF">
      <w:pPr>
        <w:jc w:val="center"/>
        <w:rPr>
          <w:b/>
        </w:rPr>
      </w:pPr>
    </w:p>
    <w:p w:rsidRDefault="002D60CE" w:rsidP="002D60CE" w:rsidR="002D60CE" w:rsidRPr="00DC0DAF">
      <w:pPr>
        <w:jc w:val="center"/>
        <w:rPr>
          <w:b/>
        </w:rPr>
      </w:pPr>
      <w:r w:rsidRPr="00DC0DAF">
        <w:rPr>
          <w:b/>
        </w:rPr>
        <w:t>R J E Š E NJ E</w:t>
      </w:r>
    </w:p>
    <w:p w:rsidRDefault="002D60CE" w:rsidP="002D60CE" w:rsidR="002D60CE" w:rsidRPr="00DC0DAF">
      <w:pPr>
        <w:jc w:val="both"/>
        <w:rPr>
          <w:b/>
        </w:rPr>
      </w:pPr>
    </w:p>
    <w:p w:rsidRDefault="00C176AC" w:rsidP="00D677F7" w:rsidR="00D677F7" w:rsidRPr="00DC0DAF">
      <w:pPr>
        <w:jc w:val="both"/>
      </w:pPr>
      <w:r w:rsidRPr="00DC0DAF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F530EB" w:rsidRPr="00DC0DAF">
        <w:rPr>
          <w:b/>
        </w:rPr>
        <w:t xml:space="preserve">MAGIC FACTORY j.d.o.o., </w:t>
      </w:r>
      <w:r w:rsidR="00F530EB" w:rsidRPr="00DC0DAF">
        <w:t>Zagreb, Antuna Šoljana 12, OIB: 32954941369,</w:t>
      </w:r>
      <w:r w:rsidRPr="00DC0DAF">
        <w:t xml:space="preserve"> dana </w:t>
      </w:r>
      <w:r w:rsidR="009B7AF1" w:rsidRPr="00DC0DAF">
        <w:t>30</w:t>
      </w:r>
      <w:r w:rsidRPr="00DC0DAF">
        <w:t xml:space="preserve">. </w:t>
      </w:r>
      <w:r w:rsidR="009B7AF1" w:rsidRPr="00DC0DAF">
        <w:t>svibnja</w:t>
      </w:r>
      <w:r w:rsidRPr="00DC0DAF">
        <w:t xml:space="preserve"> 2019. godine,</w:t>
      </w:r>
    </w:p>
    <w:p w:rsidRDefault="00C176AC" w:rsidP="00D677F7" w:rsidR="00C176AC" w:rsidRPr="00DC0DAF">
      <w:pPr>
        <w:jc w:val="both"/>
      </w:pPr>
    </w:p>
    <w:p w:rsidRDefault="00065B42" w:rsidP="00D677F7" w:rsidR="00065B42" w:rsidRPr="00DC0DAF">
      <w:pPr>
        <w:jc w:val="center"/>
      </w:pPr>
      <w:r w:rsidRPr="00DC0DAF">
        <w:t>r i j e š i o     j e</w:t>
      </w:r>
    </w:p>
    <w:p w:rsidRDefault="00065B42" w:rsidP="00065B42" w:rsidR="00065B42" w:rsidRPr="00DC0DAF">
      <w:r w:rsidRPr="00DC0DAF">
        <w:t xml:space="preserve"> </w:t>
      </w:r>
    </w:p>
    <w:p w:rsidRDefault="00065B42" w:rsidP="00C176AC" w:rsidR="00065B42" w:rsidRPr="00DC0DAF">
      <w:pPr>
        <w:jc w:val="both"/>
      </w:pPr>
      <w:r w:rsidRPr="00DC0DAF">
        <w:t>I</w:t>
      </w:r>
      <w:r w:rsidR="00D677F7" w:rsidRPr="00DC0DAF">
        <w:t>.</w:t>
      </w:r>
      <w:r w:rsidRPr="00DC0DAF">
        <w:t xml:space="preserve"> Pozivaju se </w:t>
      </w:r>
      <w:r w:rsidR="00704DD0" w:rsidRPr="00DC0DAF">
        <w:t>osobe koje imaju pravni interes za provedbom stečajnoga postupaka</w:t>
      </w:r>
      <w:r w:rsidR="00F324F6" w:rsidRPr="00DC0DAF">
        <w:t xml:space="preserve"> nad </w:t>
      </w:r>
      <w:r w:rsidRPr="00DC0DAF">
        <w:t xml:space="preserve"> d</w:t>
      </w:r>
      <w:r w:rsidR="00704DD0" w:rsidRPr="00DC0DAF">
        <w:t>užnikom</w:t>
      </w:r>
      <w:r w:rsidR="00F324F6" w:rsidRPr="00DC0DAF">
        <w:t xml:space="preserve"> </w:t>
      </w:r>
      <w:r w:rsidR="00F530EB" w:rsidRPr="00DC0DAF">
        <w:rPr>
          <w:lang w:val="pt-BR"/>
        </w:rPr>
        <w:t>MAGIC FACTORY j.d.o.o., Zagreb, Antuna Šoljana 12, OIB: 32954941369,</w:t>
      </w:r>
      <w:r w:rsidR="00704DD0" w:rsidRPr="00DC0DAF">
        <w:rPr>
          <w:lang w:val="pt-BR"/>
        </w:rPr>
        <w:t xml:space="preserve"> u roku 15 dana</w:t>
      </w:r>
      <w:r w:rsidR="00C40A44" w:rsidRPr="00DC0DAF">
        <w:rPr>
          <w:lang w:val="pt-BR"/>
        </w:rPr>
        <w:t xml:space="preserve"> predujmiti iznos od</w:t>
      </w:r>
      <w:r w:rsidR="005543BD" w:rsidRPr="00DC0DAF">
        <w:rPr>
          <w:lang w:val="pt-BR"/>
        </w:rPr>
        <w:t xml:space="preserve"> </w:t>
      </w:r>
      <w:r w:rsidR="00036652" w:rsidRPr="00DC0DAF">
        <w:rPr>
          <w:lang w:val="pt-BR"/>
        </w:rPr>
        <w:t>15</w:t>
      </w:r>
      <w:r w:rsidR="007D5AA4" w:rsidRPr="00DC0DAF">
        <w:t xml:space="preserve">.000,00 kn </w:t>
      </w:r>
      <w:r w:rsidRPr="00DC0DAF">
        <w:t xml:space="preserve">za pokriće troškova prethodnog i stečajnog postupka na račun Trgovačkog suda u Zagrebu otvoren pri Hrvatskoj poštanskoj banci d.d. Zagreb broj </w:t>
      </w:r>
      <w:r w:rsidR="00A6064D" w:rsidRPr="00DC0DAF">
        <w:t>IBAN HR9223900011300000460</w:t>
      </w:r>
      <w:r w:rsidR="00A0793E" w:rsidRPr="00DC0DAF">
        <w:t>,</w:t>
      </w:r>
      <w:r w:rsidR="002817DE" w:rsidRPr="00DC0DAF">
        <w:t xml:space="preserve"> </w:t>
      </w:r>
      <w:r w:rsidR="009B3D51" w:rsidRPr="00DC0DAF">
        <w:t xml:space="preserve">model 05, poziv na </w:t>
      </w:r>
      <w:r w:rsidR="00A6064D" w:rsidRPr="00DC0DAF">
        <w:t xml:space="preserve">broj </w:t>
      </w:r>
      <w:r w:rsidR="00F530EB" w:rsidRPr="00DC0DAF">
        <w:t>2732</w:t>
      </w:r>
      <w:r w:rsidR="00535D8E" w:rsidRPr="00DC0DAF">
        <w:t>-</w:t>
      </w:r>
      <w:r w:rsidR="007D5AA4" w:rsidRPr="00DC0DAF">
        <w:t>18</w:t>
      </w:r>
      <w:r w:rsidR="00A0793E" w:rsidRPr="00DC0DAF">
        <w:t>.</w:t>
      </w:r>
    </w:p>
    <w:p w:rsidRDefault="007D5AA4" w:rsidP="007D5AA4" w:rsidR="007D5AA4" w:rsidRPr="00DC0DAF">
      <w:pPr>
        <w:jc w:val="both"/>
      </w:pPr>
    </w:p>
    <w:p w:rsidRDefault="00065B42" w:rsidP="007D5AA4" w:rsidR="00065B42" w:rsidRPr="00DC0DAF">
      <w:pPr>
        <w:jc w:val="both"/>
      </w:pPr>
      <w:r w:rsidRPr="00DC0DAF">
        <w:t>II</w:t>
      </w:r>
      <w:r w:rsidR="00D677F7" w:rsidRPr="00DC0DAF">
        <w:t>. Ako</w:t>
      </w:r>
      <w:r w:rsidRPr="00DC0DAF">
        <w:t xml:space="preserve"> </w:t>
      </w:r>
      <w:r w:rsidR="00BF0DDB" w:rsidRPr="00DC0DAF">
        <w:t>osobe koje imaju pravni interes za provedbom stečajnoga postupaka nad dužnikom</w:t>
      </w:r>
      <w:r w:rsidRPr="00DC0DAF">
        <w:t xml:space="preserve"> ne postupe u skladu s točkom I</w:t>
      </w:r>
      <w:r w:rsidR="00D677F7" w:rsidRPr="00DC0DAF">
        <w:t>.</w:t>
      </w:r>
      <w:r w:rsidRPr="00DC0DAF">
        <w:t xml:space="preserve"> ovog rješenja </w:t>
      </w:r>
      <w:r w:rsidR="00F324F6" w:rsidRPr="00DC0DAF">
        <w:t>sud</w:t>
      </w:r>
      <w:r w:rsidRPr="00DC0DAF">
        <w:t xml:space="preserve"> će donijeti rješenje o otvaranju i zaključenju stečajnog postupka.</w:t>
      </w:r>
    </w:p>
    <w:p w:rsidRDefault="00D677F7" w:rsidP="00065B42" w:rsidR="00D677F7" w:rsidRPr="00DC0DAF"/>
    <w:p w:rsidRDefault="00065B42" w:rsidP="00D677F7" w:rsidR="00065B42" w:rsidRPr="00DC0DAF">
      <w:pPr>
        <w:jc w:val="center"/>
      </w:pPr>
      <w:r w:rsidRPr="00DC0DAF">
        <w:t>Obrazloženje</w:t>
      </w:r>
    </w:p>
    <w:p w:rsidRDefault="00065B42" w:rsidP="00901CFD" w:rsidR="005543BD" w:rsidRPr="00DC0DAF">
      <w:r w:rsidRPr="00DC0DAF">
        <w:t xml:space="preserve"> </w:t>
      </w:r>
    </w:p>
    <w:p w:rsidRDefault="007D5AA4" w:rsidP="007D5AA4" w:rsidR="007D5AA4" w:rsidRPr="00DC0DAF">
      <w:pPr>
        <w:ind w:firstLine="708"/>
        <w:jc w:val="both"/>
      </w:pPr>
      <w:r w:rsidRPr="00DC0DAF">
        <w:t xml:space="preserve">Financijska agencija, Regionalni centar Zagreb, podnijela je ovom sudu prijedlog za otvaranje stečajnog postupka nad dužnikom </w:t>
      </w:r>
      <w:r w:rsidR="005E696D" w:rsidRPr="00DC0DAF">
        <w:t>MAGIC FACTORY j.d.o.o., Zagreb, Antuna Šoljana 12, OIB: 32954941369,</w:t>
      </w:r>
      <w:r w:rsidRPr="00DC0DAF">
        <w:t>.</w:t>
      </w:r>
    </w:p>
    <w:p w:rsidRDefault="007D5AA4" w:rsidP="007D5AA4" w:rsidR="007D5AA4" w:rsidRPr="00DC0DAF">
      <w:pPr>
        <w:ind w:firstLine="708"/>
        <w:jc w:val="both"/>
      </w:pPr>
    </w:p>
    <w:p w:rsidRDefault="007D5AA4" w:rsidP="007D5AA4" w:rsidR="007D5AA4" w:rsidRPr="00DC0DAF">
      <w:pPr>
        <w:ind w:firstLine="708"/>
        <w:jc w:val="both"/>
      </w:pPr>
      <w:r w:rsidRPr="00DC0DAF">
        <w:t>Prijedlog je podnesen na temelju čl. 110. st. 1. Stečajnog zakona („Narodne novine“ broj 71/15 i 104/17, dalje: SZ).</w:t>
      </w:r>
    </w:p>
    <w:p w:rsidRDefault="007D5AA4" w:rsidP="007D5AA4" w:rsidR="007D5AA4" w:rsidRPr="00DC0DAF">
      <w:pPr>
        <w:ind w:firstLine="708"/>
        <w:jc w:val="both"/>
      </w:pPr>
    </w:p>
    <w:p w:rsidRDefault="007D5AA4" w:rsidP="007D5AA4" w:rsidR="007D5AA4" w:rsidRPr="00DC0DAF">
      <w:pPr>
        <w:ind w:firstLine="708"/>
        <w:jc w:val="both"/>
      </w:pPr>
      <w:r w:rsidRPr="00DC0DAF">
        <w:t xml:space="preserve">Financijska agencija, kao predlagatelj, navela je u prijedlogu za otvaranje stečajnog postupka kako dužnik na dan </w:t>
      </w:r>
      <w:r w:rsidR="005E696D" w:rsidRPr="00DC0DAF">
        <w:t>24</w:t>
      </w:r>
      <w:r w:rsidR="00796900" w:rsidRPr="00DC0DAF">
        <w:t xml:space="preserve">. </w:t>
      </w:r>
      <w:r w:rsidR="005E696D" w:rsidRPr="00DC0DAF">
        <w:t>listopada</w:t>
      </w:r>
      <w:r w:rsidR="00796900" w:rsidRPr="00DC0DAF">
        <w:t xml:space="preserve"> 2018</w:t>
      </w:r>
      <w:r w:rsidRPr="00DC0DAF">
        <w:t>.</w:t>
      </w:r>
      <w:r w:rsidR="00796900" w:rsidRPr="00DC0DAF">
        <w:t>,</w:t>
      </w:r>
      <w:r w:rsidRPr="00DC0DAF">
        <w:t xml:space="preserve"> u Očevidniku redoslijeda osnova za plaćanje ima evidentirane neizvršene osnove za plaćanje u neprekinutom razdoblju od 120 dana, u ukupnom iznosu od </w:t>
      </w:r>
      <w:r w:rsidR="005E696D" w:rsidRPr="00DC0DAF">
        <w:t>52.396,11</w:t>
      </w:r>
      <w:r w:rsidR="00685226" w:rsidRPr="00DC0DAF">
        <w:t xml:space="preserve"> </w:t>
      </w:r>
      <w:r w:rsidR="00E57E26" w:rsidRPr="00DC0DAF">
        <w:t xml:space="preserve">kn, kao i da dužnik ima </w:t>
      </w:r>
      <w:r w:rsidR="002F275C" w:rsidRPr="00DC0DAF">
        <w:t>1</w:t>
      </w:r>
      <w:r w:rsidRPr="00DC0DAF">
        <w:t xml:space="preserve"> zaposlen</w:t>
      </w:r>
      <w:r w:rsidR="002F275C" w:rsidRPr="00DC0DAF">
        <w:t>og</w:t>
      </w:r>
      <w:r w:rsidRPr="00DC0DA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DC0DAF">
      <w:pPr>
        <w:ind w:firstLine="708"/>
        <w:jc w:val="both"/>
      </w:pPr>
    </w:p>
    <w:p w:rsidRDefault="007D5AA4" w:rsidP="007D5AA4" w:rsidR="00690BE5" w:rsidRPr="00DC0DAF">
      <w:pPr>
        <w:ind w:firstLine="708"/>
        <w:jc w:val="both"/>
      </w:pPr>
      <w:r w:rsidRPr="00DC0DA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9498B" w:rsidP="007D5AA4" w:rsidR="0039498B" w:rsidRPr="00DC0DAF">
      <w:pPr>
        <w:ind w:firstLine="708"/>
        <w:jc w:val="both"/>
      </w:pPr>
    </w:p>
    <w:p w:rsidRDefault="007D5AA4" w:rsidP="007D5AA4" w:rsidR="00690BE5" w:rsidRPr="00DC0DAF">
      <w:pPr>
        <w:ind w:firstLine="708"/>
        <w:jc w:val="both"/>
      </w:pPr>
      <w:r w:rsidRPr="00DC0DAF">
        <w:lastRenderedPageBreak/>
        <w:t xml:space="preserve">Sud je rješenjem pokrenuo prethodni postupak nad dužnikom, a potom je održano ročište radi očitovanja o prijedlogu za otvaranje stečajnog postupka. </w:t>
      </w:r>
      <w:r w:rsidR="00690BE5" w:rsidRPr="00DC0DAF">
        <w:t>Zastupnik po zakonu dužnika uredno je primio navedeno rješenje u skladu s čl. 12. st. 1. SZ-a, i nije osporio predlagateljeve tvrdnje o postojanju stečajnog razloga nesposobnosti za plaćanje.</w:t>
      </w:r>
    </w:p>
    <w:p w:rsidRDefault="00690BE5" w:rsidP="007D5AA4" w:rsidR="00690BE5" w:rsidRPr="00DC0DAF">
      <w:pPr>
        <w:ind w:firstLine="708"/>
        <w:jc w:val="both"/>
      </w:pPr>
    </w:p>
    <w:p w:rsidRDefault="00690BE5" w:rsidP="00690BE5" w:rsidR="00690BE5" w:rsidRPr="00DC0DAF">
      <w:pPr>
        <w:ind w:firstLine="708"/>
        <w:jc w:val="both"/>
      </w:pPr>
      <w:r w:rsidRPr="00DC0DAF">
        <w:t xml:space="preserve">U konkretnom slučaju, sud je prihvatio predlagateljeve tvrdnje o neprekinutom razdoblju evidentiranih neizvršenih osnova za plaćanje koji su zavedeni u Očevidniku  redoslijeda osnova za plaćanje. Nadalje, iz Očevidnika neizvršenih osnova za plaćanje na dan </w:t>
      </w:r>
      <w:r w:rsidR="00405E2D" w:rsidRPr="00DC0DAF">
        <w:t>29</w:t>
      </w:r>
      <w:r w:rsidRPr="00DC0DAF">
        <w:t xml:space="preserve">. </w:t>
      </w:r>
      <w:r w:rsidR="00405E2D" w:rsidRPr="00DC0DAF">
        <w:t>svibnja</w:t>
      </w:r>
      <w:r w:rsidRPr="00DC0DAF">
        <w:t xml:space="preserve"> 201</w:t>
      </w:r>
      <w:r w:rsidR="00405E2D" w:rsidRPr="00DC0DAF">
        <w:t>9</w:t>
      </w:r>
      <w:r w:rsidRPr="00DC0DAF">
        <w:t xml:space="preserve">. proizlazi kako ukupan iznos obveza po svim neizvršenim osnovama za plaćanje s kamatom iznosi: </w:t>
      </w:r>
      <w:r w:rsidR="00DC0DAF" w:rsidRPr="00DC0DAF">
        <w:t>65.775,49</w:t>
      </w:r>
      <w:r w:rsidRPr="00DC0DAF">
        <w:t xml:space="preserve"> kn. Navedeni podatak sud je pribavio na temelju odredbe čl. 11. st. 3. Stečajnog zakona</w:t>
      </w:r>
      <w:r w:rsidR="00405E2D" w:rsidRPr="00DC0DAF">
        <w:t>.</w:t>
      </w:r>
    </w:p>
    <w:p w:rsidRDefault="00690BE5" w:rsidP="00690BE5" w:rsidR="00690BE5" w:rsidRPr="00DC0DAF">
      <w:pPr>
        <w:ind w:firstLine="708"/>
        <w:jc w:val="both"/>
      </w:pPr>
    </w:p>
    <w:p w:rsidRDefault="00690BE5" w:rsidP="007D5AA4" w:rsidR="00690BE5" w:rsidRPr="00DC0DAF">
      <w:pPr>
        <w:ind w:firstLine="708"/>
        <w:jc w:val="both"/>
      </w:pPr>
      <w:r w:rsidRPr="00DC0DAF">
        <w:t xml:space="preserve">Sud je u skladu s čl. 11. st. 3. SZ-a uvidom u elektronički sustav zemljišnih knjiga utvrdio da dužnik nije evidentiran kao vlasnik nekretnine. Iz uvjerenja Stanice za tehnički pregled </w:t>
      </w:r>
      <w:proofErr w:type="spellStart"/>
      <w:r w:rsidRPr="00DC0DAF">
        <w:t>Euroagram</w:t>
      </w:r>
      <w:proofErr w:type="spellEnd"/>
      <w:r w:rsidRPr="00DC0DAF">
        <w:t xml:space="preserve"> </w:t>
      </w:r>
      <w:proofErr w:type="spellStart"/>
      <w:r w:rsidRPr="00DC0DAF">
        <w:t>tis</w:t>
      </w:r>
      <w:proofErr w:type="spellEnd"/>
      <w:r w:rsidRPr="00DC0DAF">
        <w:t xml:space="preserve"> d.o.o. (list  </w:t>
      </w:r>
      <w:r w:rsidR="00DC0DAF" w:rsidRPr="00DC0DAF">
        <w:t>22</w:t>
      </w:r>
      <w:r w:rsidRPr="00DC0DAF">
        <w:t xml:space="preserve">. spisa) proizlazi kako dužnik nije evidentiran kao vlasnik motornog vozila. </w:t>
      </w:r>
    </w:p>
    <w:p w:rsidRDefault="00690BE5" w:rsidP="007D5AA4" w:rsidR="00690BE5" w:rsidRPr="00DC0DAF">
      <w:pPr>
        <w:ind w:firstLine="708"/>
        <w:jc w:val="both"/>
      </w:pPr>
    </w:p>
    <w:p w:rsidRDefault="007D5AA4" w:rsidP="00535FA0" w:rsidR="007D5AA4" w:rsidRPr="00DC0DAF">
      <w:pPr>
        <w:ind w:firstLine="708"/>
        <w:jc w:val="both"/>
      </w:pPr>
      <w:r w:rsidRPr="00DC0DA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DC0DAF">
      <w:pPr>
        <w:ind w:firstLine="708"/>
        <w:jc w:val="both"/>
      </w:pPr>
    </w:p>
    <w:p w:rsidRDefault="007D5AA4" w:rsidP="007D5AA4" w:rsidR="007D5AA4" w:rsidRPr="00DC0DAF">
      <w:pPr>
        <w:ind w:firstLine="708"/>
        <w:jc w:val="both"/>
      </w:pPr>
      <w:r w:rsidRPr="00DC0DAF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 w:rsidRPr="00DC0DAF">
        <w:t>15</w:t>
      </w:r>
      <w:r w:rsidRPr="00DC0DAF">
        <w:t xml:space="preserve">.000,00 kn i to za: </w:t>
      </w:r>
      <w:r w:rsidR="00F11E99" w:rsidRPr="00DC0DAF">
        <w:t xml:space="preserve">nagradu stečajnom upravitelju ukupno 6.000,00 kn, te bazirano na trajanju postupka u vremenu od 6 mjeseci </w:t>
      </w:r>
      <w:r w:rsidRPr="00DC0DAF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DC0DAF">
      <w:pPr>
        <w:ind w:firstLine="708"/>
        <w:jc w:val="both"/>
      </w:pPr>
    </w:p>
    <w:p w:rsidRDefault="0039498B" w:rsidP="007D5AA4" w:rsidR="0039498B" w:rsidRPr="00DC0DAF">
      <w:pPr>
        <w:ind w:firstLine="708"/>
        <w:jc w:val="both"/>
      </w:pPr>
      <w:r w:rsidRPr="00DC0DAF">
        <w:t>Imajući u vidu da imovina dužnika nije dostatna za namirenje troškova prethodnog i stečajnog postupka, zato su u smislu odredbe čl. 132. st. 1. SZ-a pozvani vjerovnici na predujmljivanje iznosa troškova prethodnog i otvorenoga stečajnog postupka (</w:t>
      </w:r>
      <w:r w:rsidRPr="00DC0DAF">
        <w:rPr>
          <w:b/>
        </w:rPr>
        <w:t>točka I. izreke</w:t>
      </w:r>
      <w:r w:rsidRPr="00DC0DAF">
        <w:t>) te su upozoreni na pravne posljedice ako ne postupe po ovom rješenju iz točke I. sukladno odredbi članka 132. st. 2. SZ-a (</w:t>
      </w:r>
      <w:r w:rsidRPr="00DC0DAF">
        <w:rPr>
          <w:b/>
        </w:rPr>
        <w:t>točka II. izreke</w:t>
      </w:r>
      <w:r w:rsidRPr="00DC0DAF">
        <w:t xml:space="preserve">). </w:t>
      </w:r>
    </w:p>
    <w:p w:rsidRDefault="007D5AA4" w:rsidP="007D5AA4" w:rsidR="007D5AA4" w:rsidRPr="00DC0DAF">
      <w:pPr>
        <w:ind w:firstLine="708"/>
        <w:jc w:val="both"/>
      </w:pPr>
      <w:r w:rsidRPr="00DC0DAF">
        <w:t xml:space="preserve">        </w:t>
      </w:r>
    </w:p>
    <w:p w:rsidRDefault="007D5AA4" w:rsidP="00E414C9" w:rsidR="007D5AA4" w:rsidRPr="00DC0DAF">
      <w:pPr>
        <w:jc w:val="center"/>
      </w:pPr>
      <w:r w:rsidRPr="00DC0DAF">
        <w:t xml:space="preserve">U Zagrebu </w:t>
      </w:r>
      <w:r w:rsidR="00E414C9" w:rsidRPr="00DC0DAF">
        <w:t xml:space="preserve">dana, </w:t>
      </w:r>
      <w:r w:rsidR="0039498B" w:rsidRPr="00DC0DAF">
        <w:t>30</w:t>
      </w:r>
      <w:r w:rsidRPr="00DC0DAF">
        <w:t xml:space="preserve">. </w:t>
      </w:r>
      <w:r w:rsidR="0039498B" w:rsidRPr="00DC0DAF">
        <w:t>svibnja 2019</w:t>
      </w:r>
      <w:r w:rsidRPr="00DC0DAF">
        <w:t>.</w:t>
      </w:r>
      <w:r w:rsidR="00E414C9" w:rsidRPr="00DC0DAF">
        <w:t xml:space="preserve"> godine.</w:t>
      </w:r>
    </w:p>
    <w:p w:rsidRDefault="0039498B" w:rsidP="00E414C9" w:rsidR="0039498B" w:rsidRPr="00DC0DAF">
      <w:pPr>
        <w:jc w:val="center"/>
      </w:pPr>
    </w:p>
    <w:p w:rsidRDefault="007D5AA4" w:rsidP="00F2632B" w:rsidR="007D5AA4" w:rsidRPr="00DC0DAF">
      <w:pPr>
        <w:ind w:firstLine="708"/>
        <w:jc w:val="right"/>
      </w:pPr>
      <w:r w:rsidRPr="00DC0DAF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DC0DAF">
      <w:pPr>
        <w:ind w:firstLine="708"/>
        <w:jc w:val="right"/>
      </w:pPr>
      <w:r w:rsidRPr="00DC0DAF">
        <w:t>Josip Bilić</w:t>
      </w:r>
    </w:p>
    <w:p w:rsidRDefault="00E414C9" w:rsidP="00E414C9" w:rsidR="00E414C9" w:rsidRPr="00DC0DAF">
      <w:pPr>
        <w:jc w:val="both"/>
      </w:pPr>
    </w:p>
    <w:p w:rsidRDefault="0039498B" w:rsidP="00E414C9" w:rsidR="0039498B" w:rsidRPr="00DC0DAF">
      <w:pPr>
        <w:jc w:val="both"/>
      </w:pPr>
    </w:p>
    <w:p w:rsidRDefault="007D5AA4" w:rsidP="00E414C9" w:rsidR="007D5AA4" w:rsidRPr="00DC0DAF">
      <w:pPr>
        <w:jc w:val="both"/>
      </w:pPr>
      <w:r w:rsidRPr="00DC0DAF">
        <w:t>Uputa o pravnom lijeku:</w:t>
      </w:r>
    </w:p>
    <w:p w:rsidRDefault="007D5AA4" w:rsidP="00E414C9" w:rsidR="007D5AA4" w:rsidRPr="00DC0DAF">
      <w:pPr>
        <w:jc w:val="both"/>
      </w:pPr>
      <w:r w:rsidRPr="00DC0DAF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DC0DAF">
      <w:pPr>
        <w:jc w:val="both"/>
      </w:pPr>
    </w:p>
    <w:p w:rsidRDefault="0039498B" w:rsidP="00E414C9" w:rsidR="0039498B" w:rsidRPr="00DC0DAF">
      <w:pPr>
        <w:jc w:val="both"/>
      </w:pPr>
    </w:p>
    <w:p w:rsidRDefault="0039498B" w:rsidP="00E414C9" w:rsidR="0039498B" w:rsidRPr="00DC0DAF">
      <w:pPr>
        <w:jc w:val="both"/>
      </w:pPr>
    </w:p>
    <w:p w:rsidRDefault="007D5AA4" w:rsidP="00E414C9" w:rsidR="007D5AA4" w:rsidRPr="00DC0DAF">
      <w:pPr>
        <w:jc w:val="both"/>
      </w:pPr>
      <w:r w:rsidRPr="00DC0DAF">
        <w:lastRenderedPageBreak/>
        <w:t>DNA:</w:t>
      </w:r>
    </w:p>
    <w:p w:rsidRDefault="00E414C9" w:rsidP="00E414C9" w:rsidR="007D5AA4" w:rsidRPr="00DC0DAF">
      <w:pPr>
        <w:jc w:val="both"/>
      </w:pPr>
      <w:r w:rsidRPr="00DC0DAF">
        <w:t xml:space="preserve">1. </w:t>
      </w:r>
      <w:r w:rsidR="00DF56A6" w:rsidRPr="00DC0DAF">
        <w:t>predlagatelju</w:t>
      </w:r>
    </w:p>
    <w:p w:rsidRDefault="00E414C9" w:rsidP="00E414C9" w:rsidR="007D5AA4" w:rsidRPr="00DC0DAF">
      <w:pPr>
        <w:jc w:val="both"/>
      </w:pPr>
      <w:r w:rsidRPr="00DC0DAF">
        <w:t xml:space="preserve">2. </w:t>
      </w:r>
      <w:r w:rsidR="007D5AA4" w:rsidRPr="00DC0DAF">
        <w:t xml:space="preserve">dužniku </w:t>
      </w:r>
    </w:p>
    <w:p w:rsidRDefault="00E414C9" w:rsidP="00E414C9" w:rsidR="007D5AA4" w:rsidRPr="00DC0DAF">
      <w:pPr>
        <w:jc w:val="both"/>
      </w:pPr>
      <w:r w:rsidRPr="00DC0DAF">
        <w:t xml:space="preserve">3. </w:t>
      </w:r>
      <w:r w:rsidR="00DF56A6" w:rsidRPr="00DC0DAF">
        <w:t>zastupniku po zakonu dužnika</w:t>
      </w:r>
    </w:p>
    <w:p w:rsidRDefault="00E414C9" w:rsidP="00E414C9" w:rsidR="007D5AA4" w:rsidRPr="00DC0DAF">
      <w:pPr>
        <w:jc w:val="both"/>
      </w:pPr>
      <w:r w:rsidRPr="00DC0DAF">
        <w:t xml:space="preserve">4. </w:t>
      </w:r>
      <w:r w:rsidR="00DF56A6" w:rsidRPr="00DC0DAF">
        <w:t>e-oglasna ploča 15 dana</w:t>
      </w:r>
    </w:p>
    <w:p w:rsidRDefault="007D5AA4" w:rsidP="00E414C9" w:rsidR="00065B42" w:rsidRPr="00DC0DAF">
      <w:pPr>
        <w:jc w:val="both"/>
      </w:pPr>
      <w:r w:rsidRPr="00DC0DAF">
        <w:t>5.</w:t>
      </w:r>
      <w:r w:rsidR="00E414C9" w:rsidRPr="00DC0DAF">
        <w:t xml:space="preserve"> </w:t>
      </w:r>
      <w:r w:rsidR="00DF56A6" w:rsidRPr="00DC0DAF">
        <w:t>računovodstvo suda</w:t>
      </w:r>
    </w:p>
    <w:sectPr w:rsidSect="00981053" w:rsidR="00065B42" w:rsidRPr="00DC0DAF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51A31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F25ED"/>
    <w:rsid w:val="002031C2"/>
    <w:rsid w:val="0021298E"/>
    <w:rsid w:val="00217E33"/>
    <w:rsid w:val="00260C00"/>
    <w:rsid w:val="002817DE"/>
    <w:rsid w:val="002C3072"/>
    <w:rsid w:val="002D5087"/>
    <w:rsid w:val="002D60CE"/>
    <w:rsid w:val="002E793A"/>
    <w:rsid w:val="002F275C"/>
    <w:rsid w:val="00305CAF"/>
    <w:rsid w:val="003547CE"/>
    <w:rsid w:val="0039498B"/>
    <w:rsid w:val="003A06E3"/>
    <w:rsid w:val="003C5B8D"/>
    <w:rsid w:val="003D0115"/>
    <w:rsid w:val="003F3702"/>
    <w:rsid w:val="00405E2D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5A50E9"/>
    <w:rsid w:val="005E696D"/>
    <w:rsid w:val="00633B89"/>
    <w:rsid w:val="00662884"/>
    <w:rsid w:val="00685226"/>
    <w:rsid w:val="00690BE5"/>
    <w:rsid w:val="00704DD0"/>
    <w:rsid w:val="007150E9"/>
    <w:rsid w:val="00754CF2"/>
    <w:rsid w:val="007855CD"/>
    <w:rsid w:val="00796900"/>
    <w:rsid w:val="007B068E"/>
    <w:rsid w:val="007D5AA4"/>
    <w:rsid w:val="007E19C2"/>
    <w:rsid w:val="007E6A6F"/>
    <w:rsid w:val="00840896"/>
    <w:rsid w:val="008B669A"/>
    <w:rsid w:val="00901CFD"/>
    <w:rsid w:val="00947BCF"/>
    <w:rsid w:val="0097419C"/>
    <w:rsid w:val="00981053"/>
    <w:rsid w:val="009B1748"/>
    <w:rsid w:val="009B3D51"/>
    <w:rsid w:val="009B7AF1"/>
    <w:rsid w:val="009C169C"/>
    <w:rsid w:val="00A0793E"/>
    <w:rsid w:val="00A6064D"/>
    <w:rsid w:val="00A75EA1"/>
    <w:rsid w:val="00A75F17"/>
    <w:rsid w:val="00A815A4"/>
    <w:rsid w:val="00A851A3"/>
    <w:rsid w:val="00A94441"/>
    <w:rsid w:val="00AA2C9F"/>
    <w:rsid w:val="00B62E90"/>
    <w:rsid w:val="00B875D9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31F07"/>
    <w:rsid w:val="00D677F7"/>
    <w:rsid w:val="00D803A5"/>
    <w:rsid w:val="00DC0DAF"/>
    <w:rsid w:val="00DE0F86"/>
    <w:rsid w:val="00DF56A6"/>
    <w:rsid w:val="00E0682D"/>
    <w:rsid w:val="00E24B5E"/>
    <w:rsid w:val="00E414C9"/>
    <w:rsid w:val="00E57E26"/>
    <w:rsid w:val="00EF3D26"/>
    <w:rsid w:val="00F11E99"/>
    <w:rsid w:val="00F2632B"/>
    <w:rsid w:val="00F324F6"/>
    <w:rsid w:val="00F530E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predujma</izvorni_sadrzaj>
    <derivirana_varijabla naziv="DomainObject.Primjedba_1">poziv vjerovnicima za uplatu predujma</derivirana_varijabla>
  </DomainObject.Primjedba>
  <DomainObject.Oznaka>
    <izvorni_sadrzaj>St-2732/2018-21</izvorni_sadrzaj>
    <derivirana_varijabla naziv="DomainObject.Oznaka_1">St-2732/2018-21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St-2732/2018</izvorni_sadrzaj>
    <derivirana_varijabla naziv="DomainObject.Predmet.OznakaBroj_1">St-2732/2018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FACTORY jednostavno društvo s ograničenom odgovornošću za trgovinu i usluge zastupanog po punomoćniku Bruno Balen</izvorni_sadrzaj>
    <derivirana_varijabla naziv="DomainObject.Predmet.ProtustrankaFormated_1">  MAGIC FACTORY jednostavno društvo s ograničenom odgovornošću za trgovinu i usluge zastupanog po punomoćniku Bruno Balen</derivirana_varijabla>
  </DomainObject.Predmet.ProtustrankaFormated>
  <DomainObject.Predmet.ProtustrankaFormatedOIB>
    <izvorni_sadrzaj>  MAGIC FACTORY jednostavno društvo s ograničenom odgovornošću za trgovinu i usluge, OIB 32954941369 zastupanog po punomoćniku Bruno Balen</izvorni_sadrzaj>
    <derivirana_varijabla naziv="DomainObject.Predmet.ProtustrankaFormatedOIB_1">  MAGIC FACTORY jednostavno društvo s ograničenom odgovornošću za trgovinu i usluge, OIB 32954941369 zastupanog po punomoćniku Bruno Balen</derivirana_varijabla>
  </DomainObject.Predmet.ProtustrankaFormatedOIB>
  <DomainObject.Predmet.ProtustrankaFormatedWithAdress>
    <izvorni_sadrzaj> MAGIC FACTORY jednostavno društvo s ograničenom odgovornošću za trgovinu i usluge, Antuna Šoljana 12, 10000 Zagreb zastupanog po punomoćniku Bruno Balen</izvorni_sadrzaj>
    <derivirana_varijabla naziv="DomainObject.Predmet.ProtustrankaFormatedWithAdress_1"> MAGIC FACTORY jednostavno društvo s ograničenom odgovornošću za trgovinu i usluge, Antuna Šoljana 12, 10000 Zagreb zastupanog po punomoćniku Bruno Balen</derivirana_varijabla>
  </DomainObject.Predmet.ProtustrankaFormatedWithAdress>
  <DomainObject.Predmet.ProtustrankaFormatedWithAdressOIB>
    <izvorni_sadrzaj> MAGIC FACTORY jednostavno društvo s ograničenom odgovornošću za trgovinu i usluge, OIB 32954941369, Antuna Šoljana 12, 10000 Zagreb zastupanog po punomoćniku Bruno Balen</izvorni_sadrzaj>
    <derivirana_varijabla naziv="DomainObject.Predmet.ProtustrankaFormatedWithAdressOIB_1"> MAGIC FACTORY jednostavno društvo s ograničenom odgovornošću za trgovinu i usluge, OIB 32954941369, Antuna Šoljana 12, 10000 Zagreb zastupanog po punomoćniku Bruno Balen</derivirana_varijabla>
  </DomainObject.Predmet.ProtustrankaFormatedWithAdressOIB>
  <DomainObject.Predmet.ProtustrankaWithAdress>
    <izvorni_sadrzaj>MAGIC FACTORY jednostavno društvo s ograničenom odgovornošću za trgovinu i usluge Antuna Šoljana 12, 10000 Zagreb</izvorni_sadrzaj>
    <derivirana_varijabla naziv="DomainObject.Predmet.ProtustrankaWithAdress_1">MAGIC FACTORY jednostavno društvo s ograničenom odgovornošću za trgovinu i usluge Antuna Šoljana 12, 10000 Zagreb</derivirana_varijabla>
  </DomainObject.Predmet.ProtustrankaWithAdress>
  <DomainObject.Predmet.ProtustrankaWithAdressOIB>
    <izvorni_sadrzaj>MAGIC FACTORY jednostavno društvo s ograničenom odgovornošću za trgovinu i usluge, OIB 32954941369, Antuna Šoljana 12, 10000 Zagreb</izvorni_sadrzaj>
    <derivirana_varijabla naziv="DomainObject.Predmet.ProtustrankaWithAdressOIB_1">MAGIC FACTORY jednostavno društvo s ograničenom odgovornošću za trgovinu i usluge, OIB 32954941369, Antuna Šoljana 12, 10000 Zagreb</derivirana_varijabla>
  </DomainObject.Predmet.ProtustrankaWithAdressOIB>
  <DomainObject.Predmet.ProtustrankaNazivFormated>
    <izvorni_sadrzaj>MAGIC FACTORY jednostavno društvo s ograničenom odgovornošću za trgovinu i usluge</izvorni_sadrzaj>
    <derivirana_varijabla naziv="DomainObject.Predmet.ProtustrankaNazivFormated_1">MAGIC FACTORY jednostavno društvo s ograničenom odgovornošću za trgovinu i usluge</derivirana_varijabla>
  </DomainObject.Predmet.ProtustrankaNazivFormated>
  <DomainObject.Predmet.ProtustrankaNazivFormatedOIB>
    <izvorni_sadrzaj>MAGIC FACTORY jednostavno društvo s ograničenom odgovornošću za trgovinu i usluge, OIB 32954941369</izvorni_sadrzaj>
    <derivirana_varijabla naziv="DomainObject.Predmet.ProtustrankaNazivFormatedOIB_1">MAGIC FACTORY jednostavno društvo s ograničenom odgovornošću za trgovinu i usluge, OIB 32954941369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FACTORY jednostavno društvo s ograničenom odgovornošću za trgovinu i usluge zastupanog po punomoćniku Bruno Balen</item>
    </izvorni_sadrzaj>
    <derivirana_varijabla naziv="DomainObject.Predmet.ProtuStrankaListFormated_1">
      <item>MAGIC FACTORY jednostavno društvo s ograničenom odgovornošću za trgovinu i usluge zastupanog po punomoćniku Bruno Balen</item>
    </derivirana_varijabla>
  </DomainObject.Predmet.ProtuStrankaListFormated>
  <DomainObject.Predmet.ProtuStrankaListFormatedOIB>
    <izvorni_sadrzaj>
      <item>MAGIC FACTORY jednostavno društvo s ograničenom odgovornošću za trgovinu i usluge, OIB 32954941369 zastupanog po punomoćniku Bruno Balen</item>
    </izvorni_sadrzaj>
    <derivirana_varijabla naziv="DomainObject.Predmet.ProtuStrankaListFormatedOIB_1">
      <item>MAGIC FACTORY jednostavno društvo s ograničenom odgovornošću za trgovinu i usluge, OIB 32954941369 zastupanog po punomoćniku Bruno Balen</item>
    </derivirana_varijabla>
  </DomainObject.Predmet.ProtuStrankaListFormatedOIB>
  <DomainObject.Predmet.ProtuStrankaListFormatedWithAdress>
    <izvorni_sadrzaj>
      <item>MAGIC FACTORY jednostavno društvo s ograničenom odgovornošću za trgovinu i usluge, Antuna Šoljana 12, 10000 Zagreb zastupanog po punomoćniku Bruno Balen</item>
    </izvorni_sadrzaj>
    <derivirana_varijabla naziv="DomainObject.Predmet.ProtuStrankaListFormatedWithAdress_1">
      <item>MAGIC FACTORY jednostavno društvo s ograničenom odgovornošću za trgovinu i usluge, Antuna Šoljana 12, 10000 Zagreb zastupanog po punomoćniku Bruno Balen</item>
    </derivirana_varijabla>
  </DomainObject.Predmet.ProtuStrankaListFormatedWithAdress>
  <DomainObject.Predmet.ProtuStrankaListFormatedWithAdressOIB>
    <izvorni_sadrzaj>
      <item>MAGIC FACTORY jednostavno društvo s ograničenom odgovornošću za trgovinu i usluge, OIB 32954941369, Antuna Šoljana 12, 10000 Zagreb zastupanog po punomoćniku Bruno Balen</item>
    </izvorni_sadrzaj>
    <derivirana_varijabla naziv="DomainObject.Predmet.ProtuStrankaListFormatedWithAdressOIB_1">
      <item>MAGIC FACTORY jednostavno društvo s ograničenom odgovornošću za trgovinu i usluge, OIB 32954941369, Antuna Šoljana 12, 10000 Zagreb zastupanog po punomoćniku Bruno Balen</item>
    </derivirana_varijabla>
  </DomainObject.Predmet.ProtuStrankaListFormatedWithAdressOIB>
  <DomainObject.Predmet.ProtuStrankaListNazivFormated>
    <izvorni_sadrzaj>
      <item>MAGIC FACTORY jednostavno društvo s ograničenom odgovornošću za trgovinu i usluge</item>
    </izvorni_sadrzaj>
    <derivirana_varijabla naziv="DomainObject.Predmet.ProtuStrankaListNazivFormated_1">
      <item>MAGIC FACTORY jednostavno društvo s ograničenom odgovornošću za trgovinu i usluge</item>
    </derivirana_varijabla>
  </DomainObject.Predmet.ProtuStrankaListNazivFormated>
  <DomainObject.Predmet.ProtuStrankaListNazivFormatedOIB>
    <izvorni_sadrzaj>
      <item>MAGIC FACTORY jednostavno društvo s ograničenom odgovornošću za trgovinu i usluge, OIB 32954941369</item>
    </izvorni_sadrzaj>
    <derivirana_varijabla naziv="DomainObject.Predmet.ProtuStrankaListNazivFormatedOIB_1">
      <item>MAGIC FACTORY jednostavno društvo s ograničenom odgovornošću za trgovinu i usluge, OIB 32954941369</item>
    </derivirana_varijabla>
  </DomainObject.Predmet.ProtuStrankaListNazivFormatedOIB>
  <DomainObject.Predmet.OstaliListFormated>
    <izvorni_sadrzaj>
      <item>Bruno Balen punomoćnik sudionika u postupku MAGIC FACTORY jednostavno društvo s ograničenom odgovornošću za trgovinu i usluge</item>
      <item>Sberbank d.d.</item>
    </izvorni_sadrzaj>
    <derivirana_varijabla naziv="DomainObject.Predmet.OstaliListFormated_1">
      <item>Bruno Balen punomoćnik sudionika u postupku MAGIC FACTORY jednostavno društvo s ograničenom odgovornošću za trgovinu i usluge</item>
      <item>Sberbank d.d.</item>
    </derivirana_varijabla>
  </DomainObject.Predmet.OstaliListFormated>
  <DomainObject.Predmet.OstaliListFormatedOIB>
    <izvorni_sadrzaj>
      <item>Bruno Balen, OIB 11868455414 punomoćnik sudionika u postupku MAGIC FACTORY jednostavno društvo s ograničenom odgovornošću za trgovinu i usluge</item>
      <item>Sberbank d.d., OIB 78427478595</item>
    </izvorni_sadrzaj>
    <derivirana_varijabla naziv="DomainObject.Predmet.OstaliListFormatedOIB_1">
      <item>Bruno Balen, OIB 11868455414 punomoćnik sudionika u postupku MAGIC FACTORY jednostavno društvo s ograničenom odgovornošću za trgovinu i usluge</item>
      <item>Sberbank d.d., OIB 78427478595</item>
    </derivirana_varijabla>
  </DomainObject.Predmet.OstaliListFormatedOIB>
  <DomainObject.Predmet.OstaliListFormatedWithAdress>
    <izvorni_sadrzaj>
      <item>Bruno Balen, Ulica Antuna Šoljana 12, 10000 Zagreb punomoćnik sudionika u postupku MAGIC FACTORY jednostavno društvo s ograničenom odgovornošću za trgovinu i usluge</item>
      <item>Sberbank d.d., Varšavska 9, 10000 Zagreb</item>
    </izvorni_sadrzaj>
    <derivirana_varijabla naziv="DomainObject.Predmet.OstaliListFormatedWithAdress_1">
      <item>Bruno Balen, Ulica Antuna Šoljana 12, 10000 Zagreb punomoćnik sudionika u postupku MAGIC FACTORY jednostavno društvo s ograničenom odgovornošću za trgovinu i usluge</item>
      <item>Sberbank d.d., Varšavska 9, 10000 Zagreb</item>
    </derivirana_varijabla>
  </DomainObject.Predmet.OstaliListFormatedWithAdress>
  <DomainObject.Predmet.OstaliListFormatedWithAdressOIB>
    <izvorni_sadrzaj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izvorni_sadrzaj>
    <derivirana_varijabla naziv="DomainObject.Predmet.OstaliListFormatedWithAdressOIB_1"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derivirana_varijabla>
  </DomainObject.Predmet.OstaliListFormatedWithAdressOIB>
  <DomainObject.Predmet.OstaliListNazivFormated>
    <izvorni_sadrzaj>
      <item>Bruno Balen</item>
      <item>Sberbank d.d.</item>
    </izvorni_sadrzaj>
    <derivirana_varijabla naziv="DomainObject.Predmet.OstaliListNazivFormated_1">
      <item>Bruno Balen</item>
      <item>Sberbank d.d.</item>
    </derivirana_varijabla>
  </DomainObject.Predmet.OstaliListNazivFormated>
  <DomainObject.Predmet.OstaliListNazivFormatedOIB>
    <izvorni_sadrzaj>
      <item>Bruno Balen, OIB 11868455414</item>
      <item>Sberbank d.d., OIB 78427478595</item>
    </izvorni_sadrzaj>
    <derivirana_varijabla naziv="DomainObject.Predmet.OstaliListNazivFormatedOIB_1">
      <item>Bruno Balen, OIB 11868455414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St-2732/2018-21</izvorni_sadrzaj>
    <derivirana_varijabla naziv="DomainObject.PoslovniBrojDokumenta_1">St-2732/2018-21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FACTORY jednostavno društvo s ograničenom odgovornošću za trgovinu i usluge</izvorni_sadrzaj>
    <derivirana_varijabla naziv="DomainObject.Predmet.ProtustrankaIDrugi_1">MAGIC FACTORY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FACTORY jednostavno društvo s ograničenom odgovornošću za trgovinu i usluge, OIB 32954941369, Antuna Šoljana 12, 10000 Zagreb</izvorni_sadrzaj>
    <derivirana_varijabla naziv="DomainObject.Predmet.ProtustrankaIDrugiAdressOIB_1">MAGIC FACTORY jednostavno društvo s ograničenom odgovornošću za trgovinu i usluge, OIB 32954941369,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MAGIC FACTORY jednostavno društvo s ograničenom odgovornošću za trgovinu i usluge</item>
      <item>Bruno Balen</item>
      <item>Sberbank d.d.</item>
    </izvorni_sadrzaj>
    <derivirana_varijabla naziv="DomainObject.Predmet.SudioniciListNaziv_1">
      <item>FINA Regionalni centar Zagreb</item>
      <item>MAGIC FACTORY jednostavno društvo s ograničenom odgovornošću za trgovinu i usluge</item>
      <item>Bruno Balen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32954941369</item>
      <item>, OIB 11868455414</item>
      <item>, OIB 78427478595</item>
    </izvorni_sadrzaj>
    <derivirana_varijabla naziv="DomainObject.Predmet.SudioniciListNazivOIB_1">
      <item>, OIB 85821130368</item>
      <item>, OIB 32954941369</item>
      <item>, OIB 11868455414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St-2732/2018-13</izvorni_sadrzaj>
    <derivirana_varijabla naziv="DomainObject.PredzadnjaOdlukaIzPredmeta.Oznaka_1">St-2732/2018-13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78EA1-6CDE-40F5-BB39-F194C59B8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4439</properties:Characters>
  <properties:Lines>104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2019-05-30T09:29:00Z</dcterms:created>
  <dc:creator>gzubak</dc:creator>
  <cp:lastModifiedBy>Irena Benko</cp:lastModifiedBy>
  <cp:lastPrinted>2019-04-16T12:03:00Z</cp:lastPrinted>
  <dcterms:modified xmlns:xsi="http://www.w3.org/2001/XMLSchema-instance" xsi:type="dcterms:W3CDTF">2019-05-31T11:46:00Z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St-2732/2018-21 / Odluka - Rješenje (7. rješenje - poziv vjerovnicima čl. 132. SZ - 15.000,00 kn - nakon pribave podataka.docx)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