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b7833" w14:paraId="03b7833" w:rsidRDefault="00317742" w:rsidP="00317742" w:rsidR="00317742" w:rsidRPr="00317742">
      <w:pPr>
        <w:ind w:firstLine="708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317742">
        <w:rPr>
          <w:noProof/>
          <w:sz w:val="24"/>
          <w:szCs w:val="24"/>
          <w:lang w:val="hr-HR"/>
        </w:rPr>
        <w:drawing>
          <wp:inline distR="0" distL="0" distB="0" distT="0">
            <wp:extent cy="962025" cx="7239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7742" w:rsidP="00317742" w:rsidR="00317742" w:rsidRPr="00317742">
      <w:pPr>
        <w:rPr>
          <w:sz w:val="24"/>
          <w:szCs w:val="24"/>
          <w:lang w:val="hr-HR"/>
        </w:rPr>
      </w:pPr>
      <w:r w:rsidRPr="00317742">
        <w:rPr>
          <w:sz w:val="24"/>
          <w:szCs w:val="24"/>
          <w:lang w:val="hr-HR"/>
        </w:rPr>
        <w:tab/>
      </w:r>
    </w:p>
    <w:p w:rsidRDefault="00317742" w:rsidP="00317742" w:rsidR="00317742" w:rsidRPr="00317742">
      <w:pPr>
        <w:rPr>
          <w:sz w:val="24"/>
          <w:szCs w:val="24"/>
          <w:lang w:val="hr-HR"/>
        </w:rPr>
      </w:pPr>
      <w:r w:rsidRPr="00317742">
        <w:rPr>
          <w:sz w:val="24"/>
          <w:szCs w:val="24"/>
          <w:lang w:val="hr-HR"/>
        </w:rPr>
        <w:t>REPUBLIKA HRVATSKA</w:t>
      </w:r>
      <w:r w:rsidRPr="00317742">
        <w:rPr>
          <w:sz w:val="24"/>
          <w:szCs w:val="24"/>
          <w:lang w:val="hr-HR"/>
        </w:rPr>
        <w:tab/>
      </w:r>
      <w:r w:rsidRPr="00317742">
        <w:rPr>
          <w:sz w:val="24"/>
          <w:szCs w:val="24"/>
          <w:lang w:val="hr-HR"/>
        </w:rPr>
        <w:tab/>
      </w:r>
      <w:r w:rsidRPr="00317742">
        <w:rPr>
          <w:sz w:val="24"/>
          <w:szCs w:val="24"/>
          <w:lang w:val="hr-HR"/>
        </w:rPr>
        <w:tab/>
      </w:r>
      <w:r w:rsidRPr="00317742">
        <w:rPr>
          <w:sz w:val="24"/>
          <w:szCs w:val="24"/>
          <w:lang w:val="hr-HR"/>
        </w:rPr>
        <w:tab/>
      </w:r>
      <w:r w:rsidRPr="00317742">
        <w:rPr>
          <w:sz w:val="24"/>
          <w:szCs w:val="24"/>
          <w:lang w:val="hr-HR"/>
        </w:rPr>
        <w:tab/>
      </w:r>
      <w:r w:rsidRPr="00317742">
        <w:rPr>
          <w:sz w:val="24"/>
          <w:szCs w:val="24"/>
          <w:lang w:val="hr-HR"/>
        </w:rPr>
        <w:tab/>
      </w:r>
    </w:p>
    <w:p w:rsidRDefault="00317742" w:rsidP="00317742" w:rsidR="00317742" w:rsidRPr="00317742">
      <w:pPr>
        <w:rPr>
          <w:sz w:val="24"/>
          <w:szCs w:val="24"/>
          <w:lang w:val="hr-HR"/>
        </w:rPr>
      </w:pPr>
      <w:r w:rsidRPr="00317742">
        <w:rPr>
          <w:sz w:val="24"/>
          <w:szCs w:val="24"/>
          <w:lang w:val="hr-HR"/>
        </w:rPr>
        <w:t>TRGOVAČKI SUD U SPLITU</w:t>
      </w:r>
    </w:p>
    <w:p w:rsidRDefault="00317742" w:rsidP="00317742" w:rsidR="00317742" w:rsidRPr="00317742">
      <w:pPr>
        <w:rPr>
          <w:sz w:val="24"/>
          <w:szCs w:val="24"/>
          <w:lang w:val="hr-HR"/>
        </w:rPr>
      </w:pPr>
      <w:r w:rsidRPr="00317742">
        <w:rPr>
          <w:sz w:val="24"/>
          <w:szCs w:val="24"/>
          <w:lang w:val="hr-HR"/>
        </w:rPr>
        <w:t>Split, Sukoišanska 6</w:t>
      </w:r>
    </w:p>
    <w:p w:rsidRDefault="00A63EE6" w:rsidP="00A63EE6" w:rsidR="00A63EE6" w:rsidRPr="00E41090">
      <w:pPr>
        <w:spacing w:after="200" w:before="200"/>
        <w:jc w:val="center"/>
        <w:rPr>
          <w:spacing w:val="60"/>
          <w:sz w:val="24"/>
          <w:szCs w:val="24"/>
          <w:lang w:val="hr-HR"/>
        </w:rPr>
      </w:pPr>
      <w:r w:rsidRPr="00E41090">
        <w:rPr>
          <w:spacing w:val="60"/>
          <w:sz w:val="24"/>
          <w:szCs w:val="24"/>
          <w:lang w:val="hr-HR"/>
        </w:rPr>
        <w:t>REPUBLIKA HRVATSKA</w:t>
      </w:r>
    </w:p>
    <w:p w:rsidRDefault="00A63EE6" w:rsidP="00A63EE6" w:rsidR="00A63EE6" w:rsidRPr="00E41090">
      <w:pPr>
        <w:jc w:val="center"/>
        <w:rPr>
          <w:rFonts w:eastAsia="Calibri"/>
          <w:sz w:val="24"/>
          <w:szCs w:val="24"/>
          <w:lang w:val="hr-HR"/>
        </w:rPr>
      </w:pPr>
      <w:r w:rsidRPr="00E41090">
        <w:rPr>
          <w:rFonts w:eastAsia="Calibri"/>
          <w:sz w:val="24"/>
          <w:szCs w:val="24"/>
          <w:lang w:val="hr-HR"/>
        </w:rPr>
        <w:t xml:space="preserve">R J E Š E N J E </w:t>
      </w:r>
    </w:p>
    <w:p w:rsidRDefault="00A63EE6" w:rsidP="00A63EE6" w:rsidR="00A63EE6" w:rsidRPr="00E41090">
      <w:pPr>
        <w:jc w:val="both"/>
        <w:rPr>
          <w:b/>
          <w:sz w:val="24"/>
          <w:szCs w:val="24"/>
          <w:lang w:val="hr-HR"/>
        </w:rPr>
      </w:pPr>
    </w:p>
    <w:p w:rsidRDefault="00A63EE6" w:rsidP="00A63EE6" w:rsidR="00A63EE6" w:rsidRPr="00E41090">
      <w:pPr>
        <w:ind w:firstLine="708"/>
        <w:jc w:val="both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 xml:space="preserve">Trgovački sud u Splitu, po </w:t>
      </w:r>
      <w:r w:rsidR="00EF3E26" w:rsidRPr="00E41090">
        <w:rPr>
          <w:sz w:val="24"/>
          <w:szCs w:val="24"/>
          <w:lang w:val="hr-HR"/>
        </w:rPr>
        <w:t xml:space="preserve">stečajnoj </w:t>
      </w:r>
      <w:r w:rsidRPr="00E41090">
        <w:rPr>
          <w:sz w:val="24"/>
          <w:szCs w:val="24"/>
          <w:lang w:val="hr-HR"/>
        </w:rPr>
        <w:t xml:space="preserve">sutkinji Ani Golub Gruić, u stečajnom postupku nad dužnikom </w:t>
      </w:r>
      <w:r w:rsidR="00317742" w:rsidRPr="00E41090">
        <w:rPr>
          <w:bCs/>
          <w:sz w:val="24"/>
          <w:szCs w:val="24"/>
          <w:lang w:val="hr-HR"/>
        </w:rPr>
        <w:t>A.D. FAKTORING d.o.o.</w:t>
      </w:r>
      <w:r w:rsidR="00537AF7">
        <w:rPr>
          <w:bCs/>
          <w:sz w:val="24"/>
          <w:szCs w:val="24"/>
          <w:lang w:val="hr-HR"/>
        </w:rPr>
        <w:t xml:space="preserve"> u stečaju</w:t>
      </w:r>
      <w:r w:rsidR="00317742" w:rsidRPr="00E41090">
        <w:rPr>
          <w:bCs/>
          <w:sz w:val="24"/>
          <w:szCs w:val="24"/>
          <w:lang w:val="hr-HR"/>
        </w:rPr>
        <w:t xml:space="preserve"> Split, Spinčićeva 25 C, OIB: 91001157088</w:t>
      </w:r>
      <w:r w:rsidRPr="00E41090">
        <w:rPr>
          <w:sz w:val="24"/>
          <w:szCs w:val="24"/>
          <w:lang w:val="hr-HR"/>
        </w:rPr>
        <w:t xml:space="preserve">, dana </w:t>
      </w:r>
      <w:r w:rsidR="00E864F5">
        <w:rPr>
          <w:sz w:val="24"/>
          <w:szCs w:val="24"/>
          <w:lang w:val="hr-HR"/>
        </w:rPr>
        <w:t>27</w:t>
      </w:r>
      <w:r w:rsidR="00040496" w:rsidRPr="00E41090">
        <w:rPr>
          <w:sz w:val="24"/>
          <w:szCs w:val="24"/>
          <w:lang w:val="hr-HR"/>
        </w:rPr>
        <w:t xml:space="preserve">. siječnja </w:t>
      </w:r>
      <w:r w:rsidRPr="00E41090">
        <w:rPr>
          <w:sz w:val="24"/>
          <w:szCs w:val="24"/>
          <w:lang w:val="hr-HR"/>
        </w:rPr>
        <w:t>2016. godine</w:t>
      </w:r>
    </w:p>
    <w:p w:rsidRDefault="00A63EE6" w:rsidP="00A63EE6" w:rsidR="007C087A" w:rsidRPr="00E41090">
      <w:pPr>
        <w:tabs>
          <w:tab w:pos="5340" w:val="left"/>
        </w:tabs>
        <w:jc w:val="both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ab/>
      </w:r>
    </w:p>
    <w:p w:rsidRDefault="00D65A07" w:rsidP="00D3356A" w:rsidR="0009644E" w:rsidRPr="00E41090">
      <w:pPr>
        <w:jc w:val="center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>r i j e š i o   j e</w:t>
      </w:r>
    </w:p>
    <w:p w:rsidRDefault="00945DD1" w:rsidR="00945DD1" w:rsidRPr="00E41090">
      <w:pPr>
        <w:jc w:val="both"/>
        <w:rPr>
          <w:sz w:val="24"/>
          <w:szCs w:val="24"/>
          <w:lang w:val="hr-HR"/>
        </w:rPr>
      </w:pPr>
    </w:p>
    <w:p w:rsidRDefault="00512899" w:rsidP="006A1963" w:rsidR="00512899" w:rsidRPr="00E41090">
      <w:pPr>
        <w:ind w:firstLine="720"/>
        <w:jc w:val="both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 xml:space="preserve">I. </w:t>
      </w:r>
      <w:r w:rsidR="00CD757F" w:rsidRPr="00E41090">
        <w:rPr>
          <w:sz w:val="24"/>
          <w:szCs w:val="24"/>
          <w:lang w:val="hr-HR"/>
        </w:rPr>
        <w:t xml:space="preserve">Daje se suglasnost </w:t>
      </w:r>
      <w:r w:rsidR="004E16EE" w:rsidRPr="00E41090">
        <w:rPr>
          <w:sz w:val="24"/>
          <w:szCs w:val="24"/>
          <w:lang w:val="hr-HR"/>
        </w:rPr>
        <w:t>stečajnom upravitelju</w:t>
      </w:r>
      <w:r w:rsidRPr="00E41090">
        <w:rPr>
          <w:sz w:val="24"/>
          <w:szCs w:val="24"/>
          <w:lang w:val="hr-HR"/>
        </w:rPr>
        <w:t xml:space="preserve"> </w:t>
      </w:r>
      <w:r w:rsidR="00B30E61" w:rsidRPr="00E41090">
        <w:rPr>
          <w:sz w:val="24"/>
          <w:szCs w:val="24"/>
          <w:lang w:val="hr-HR"/>
        </w:rPr>
        <w:t>na završn</w:t>
      </w:r>
      <w:r w:rsidR="008922E6" w:rsidRPr="00E41090">
        <w:rPr>
          <w:sz w:val="24"/>
          <w:szCs w:val="24"/>
          <w:lang w:val="hr-HR"/>
        </w:rPr>
        <w:t>u</w:t>
      </w:r>
      <w:r w:rsidR="00B30E61" w:rsidRPr="00E41090">
        <w:rPr>
          <w:sz w:val="24"/>
          <w:szCs w:val="24"/>
          <w:lang w:val="hr-HR"/>
        </w:rPr>
        <w:t xml:space="preserve"> diob</w:t>
      </w:r>
      <w:r w:rsidR="008922E6" w:rsidRPr="00E41090">
        <w:rPr>
          <w:sz w:val="24"/>
          <w:szCs w:val="24"/>
          <w:lang w:val="hr-HR"/>
        </w:rPr>
        <w:t xml:space="preserve">u prema </w:t>
      </w:r>
      <w:r w:rsidR="00D47ED2" w:rsidRPr="00E41090">
        <w:rPr>
          <w:sz w:val="24"/>
          <w:szCs w:val="24"/>
          <w:lang w:val="hr-HR"/>
        </w:rPr>
        <w:t xml:space="preserve">završnom </w:t>
      </w:r>
      <w:r w:rsidR="008922E6" w:rsidRPr="00E41090">
        <w:rPr>
          <w:sz w:val="24"/>
          <w:szCs w:val="24"/>
          <w:lang w:val="hr-HR"/>
        </w:rPr>
        <w:t>diobenom</w:t>
      </w:r>
      <w:r w:rsidR="00B30E61" w:rsidRPr="00E41090">
        <w:rPr>
          <w:sz w:val="24"/>
          <w:szCs w:val="24"/>
          <w:lang w:val="hr-HR"/>
        </w:rPr>
        <w:t xml:space="preserve"> popis</w:t>
      </w:r>
      <w:r w:rsidR="008922E6" w:rsidRPr="00E41090">
        <w:rPr>
          <w:sz w:val="24"/>
          <w:szCs w:val="24"/>
          <w:lang w:val="hr-HR"/>
        </w:rPr>
        <w:t>u</w:t>
      </w:r>
      <w:r w:rsidR="00E864F5">
        <w:rPr>
          <w:sz w:val="24"/>
          <w:szCs w:val="24"/>
          <w:lang w:val="hr-HR"/>
        </w:rPr>
        <w:t xml:space="preserve"> zaprimljenog kod ovoga suda 8. prosinca 2015. godine,</w:t>
      </w:r>
      <w:r w:rsidR="00B30E61" w:rsidRPr="00E41090">
        <w:rPr>
          <w:sz w:val="24"/>
          <w:szCs w:val="24"/>
          <w:lang w:val="hr-HR"/>
        </w:rPr>
        <w:t xml:space="preserve"> </w:t>
      </w:r>
      <w:r w:rsidR="007D1041" w:rsidRPr="00E41090">
        <w:rPr>
          <w:sz w:val="24"/>
          <w:szCs w:val="24"/>
          <w:lang w:val="hr-HR"/>
        </w:rPr>
        <w:t xml:space="preserve">koji je </w:t>
      </w:r>
      <w:r w:rsidR="00DE6272" w:rsidRPr="00E41090">
        <w:rPr>
          <w:sz w:val="24"/>
          <w:szCs w:val="24"/>
          <w:lang w:val="hr-HR"/>
        </w:rPr>
        <w:t xml:space="preserve">objavljen na mrežnoj stranici e-Oglasna ploča sudova </w:t>
      </w:r>
      <w:r w:rsidR="009334C2">
        <w:rPr>
          <w:sz w:val="24"/>
          <w:szCs w:val="24"/>
          <w:lang w:val="hr-HR"/>
        </w:rPr>
        <w:t>27</w:t>
      </w:r>
      <w:r w:rsidR="00091788" w:rsidRPr="00E41090">
        <w:rPr>
          <w:sz w:val="24"/>
          <w:szCs w:val="24"/>
          <w:lang w:val="hr-HR"/>
        </w:rPr>
        <w:t>. siječnja 2016. godine</w:t>
      </w:r>
      <w:r w:rsidR="007D1041" w:rsidRPr="00E41090">
        <w:rPr>
          <w:sz w:val="24"/>
          <w:szCs w:val="24"/>
          <w:lang w:val="hr-HR"/>
        </w:rPr>
        <w:t>.</w:t>
      </w:r>
    </w:p>
    <w:p w:rsidRDefault="00512899" w:rsidP="00512899" w:rsidR="00512899" w:rsidRPr="00E41090">
      <w:pPr>
        <w:jc w:val="both"/>
        <w:rPr>
          <w:sz w:val="24"/>
          <w:szCs w:val="24"/>
          <w:lang w:val="hr-HR"/>
        </w:rPr>
      </w:pPr>
    </w:p>
    <w:p w:rsidRDefault="00512899" w:rsidP="00E41090" w:rsidR="00C70D1C" w:rsidRPr="00E41090">
      <w:pPr>
        <w:ind w:firstLine="720"/>
        <w:jc w:val="both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 xml:space="preserve">II. Određuje se </w:t>
      </w:r>
      <w:r w:rsidR="007D1041" w:rsidRPr="00E41090">
        <w:rPr>
          <w:sz w:val="24"/>
          <w:szCs w:val="24"/>
          <w:lang w:val="hr-HR"/>
        </w:rPr>
        <w:t xml:space="preserve">završno ročište za </w:t>
      </w:r>
      <w:r w:rsidR="007D1041" w:rsidRPr="00CE4AC9">
        <w:rPr>
          <w:sz w:val="24"/>
          <w:szCs w:val="24"/>
          <w:lang w:val="hr-HR"/>
        </w:rPr>
        <w:t>dan</w:t>
      </w:r>
      <w:r w:rsidR="00631F27" w:rsidRPr="00CE4AC9">
        <w:rPr>
          <w:sz w:val="24"/>
          <w:szCs w:val="24"/>
          <w:lang w:val="hr-HR"/>
        </w:rPr>
        <w:t xml:space="preserve"> </w:t>
      </w:r>
      <w:r w:rsidR="00A273DD" w:rsidRPr="00CE4AC9">
        <w:rPr>
          <w:sz w:val="24"/>
          <w:szCs w:val="24"/>
          <w:lang w:val="hr-HR"/>
        </w:rPr>
        <w:t>4. ožujka</w:t>
      </w:r>
      <w:r w:rsidR="007D1041" w:rsidRPr="00CE4AC9">
        <w:rPr>
          <w:sz w:val="24"/>
          <w:szCs w:val="24"/>
          <w:lang w:val="hr-HR"/>
        </w:rPr>
        <w:t xml:space="preserve"> 2016. godine u </w:t>
      </w:r>
      <w:r w:rsidR="00A273DD" w:rsidRPr="00CE4AC9">
        <w:rPr>
          <w:sz w:val="24"/>
          <w:szCs w:val="24"/>
          <w:lang w:val="hr-HR"/>
        </w:rPr>
        <w:t>08:30</w:t>
      </w:r>
      <w:r w:rsidR="007D1041" w:rsidRPr="00CE4AC9">
        <w:rPr>
          <w:sz w:val="24"/>
          <w:szCs w:val="24"/>
          <w:lang w:val="hr-HR"/>
        </w:rPr>
        <w:t xml:space="preserve"> sati</w:t>
      </w:r>
      <w:r w:rsidR="00631F27" w:rsidRPr="00CE4AC9">
        <w:rPr>
          <w:sz w:val="24"/>
          <w:szCs w:val="24"/>
          <w:lang w:val="hr-HR"/>
        </w:rPr>
        <w:t xml:space="preserve"> </w:t>
      </w:r>
      <w:r w:rsidR="004A2251" w:rsidRPr="00CE4AC9">
        <w:rPr>
          <w:sz w:val="24"/>
          <w:szCs w:val="24"/>
          <w:lang w:val="hr-HR"/>
        </w:rPr>
        <w:t>kod ovog sud</w:t>
      </w:r>
      <w:r w:rsidR="00A273DD" w:rsidRPr="00CE4AC9">
        <w:rPr>
          <w:sz w:val="24"/>
          <w:szCs w:val="24"/>
          <w:lang w:val="hr-HR"/>
        </w:rPr>
        <w:t>a</w:t>
      </w:r>
      <w:r w:rsidR="00A273DD">
        <w:rPr>
          <w:sz w:val="24"/>
          <w:szCs w:val="24"/>
          <w:lang w:val="hr-HR"/>
        </w:rPr>
        <w:t>, soba 204</w:t>
      </w:r>
      <w:r w:rsidR="004A2251" w:rsidRPr="00E41090">
        <w:rPr>
          <w:sz w:val="24"/>
          <w:szCs w:val="24"/>
          <w:lang w:val="hr-HR"/>
        </w:rPr>
        <w:t>/II</w:t>
      </w:r>
      <w:r w:rsidR="00C70D1C" w:rsidRPr="00E41090">
        <w:rPr>
          <w:sz w:val="24"/>
          <w:szCs w:val="24"/>
          <w:lang w:val="hr-HR"/>
        </w:rPr>
        <w:t>, s</w:t>
      </w:r>
      <w:r w:rsidR="00317742" w:rsidRPr="00E41090">
        <w:rPr>
          <w:sz w:val="24"/>
          <w:szCs w:val="24"/>
          <w:lang w:val="hr-HR"/>
        </w:rPr>
        <w:t xml:space="preserve">a </w:t>
      </w:r>
      <w:r w:rsidR="00C70D1C" w:rsidRPr="00E41090">
        <w:rPr>
          <w:sz w:val="24"/>
          <w:szCs w:val="24"/>
          <w:lang w:val="hr-HR"/>
        </w:rPr>
        <w:t>dnevnim redom:</w:t>
      </w:r>
    </w:p>
    <w:p w:rsidRDefault="00C70D1C" w:rsidP="00E41090" w:rsidR="00C70D1C" w:rsidRPr="00E41090">
      <w:pPr>
        <w:pStyle w:val="Odlomakpopisa"/>
        <w:numPr>
          <w:ilvl w:val="0"/>
          <w:numId w:val="9"/>
        </w:numPr>
        <w:spacing w:before="100"/>
        <w:ind w:hanging="357" w:left="1077"/>
        <w:contextualSpacing w:val="false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>Raspravljanje o završnom računu stečajnog upravitelja</w:t>
      </w:r>
    </w:p>
    <w:p w:rsidRDefault="003139B1" w:rsidP="00E41090" w:rsidR="00C70D1C" w:rsidRPr="00E41090">
      <w:pPr>
        <w:pStyle w:val="Odlomakpopisa"/>
        <w:numPr>
          <w:ilvl w:val="0"/>
          <w:numId w:val="9"/>
        </w:numPr>
        <w:spacing w:before="100"/>
        <w:ind w:hanging="357" w:left="1077"/>
        <w:contextualSpacing w:val="false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>P</w:t>
      </w:r>
      <w:r w:rsidR="00C70D1C" w:rsidRPr="00E41090">
        <w:rPr>
          <w:sz w:val="24"/>
          <w:szCs w:val="24"/>
          <w:lang w:val="hr-HR"/>
        </w:rPr>
        <w:t>odnošenje prigovora na završni diobeni popis</w:t>
      </w:r>
      <w:r w:rsidR="00D47ED2" w:rsidRPr="00E41090">
        <w:rPr>
          <w:sz w:val="24"/>
          <w:szCs w:val="24"/>
          <w:lang w:val="hr-HR"/>
        </w:rPr>
        <w:t>.</w:t>
      </w:r>
    </w:p>
    <w:p w:rsidRDefault="00DB218C" w:rsidP="00221A38" w:rsidR="00DB218C" w:rsidRPr="00E41090">
      <w:pPr>
        <w:jc w:val="center"/>
        <w:rPr>
          <w:sz w:val="24"/>
          <w:szCs w:val="24"/>
          <w:lang w:val="hr-HR"/>
        </w:rPr>
      </w:pPr>
    </w:p>
    <w:p w:rsidRDefault="00DB218C" w:rsidP="00221A38" w:rsidR="00D3356A" w:rsidRPr="00E41090">
      <w:pPr>
        <w:jc w:val="center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>Obrazloženje</w:t>
      </w:r>
    </w:p>
    <w:p w:rsidRDefault="005065FB" w:rsidP="007D1041" w:rsidR="005065FB" w:rsidRPr="00E41090">
      <w:pPr>
        <w:jc w:val="both"/>
        <w:rPr>
          <w:sz w:val="24"/>
          <w:szCs w:val="24"/>
          <w:lang w:val="hr-HR"/>
        </w:rPr>
      </w:pPr>
    </w:p>
    <w:p w:rsidRDefault="005065FB" w:rsidP="0062271E" w:rsidR="00E41090" w:rsidRPr="00E41090">
      <w:pPr>
        <w:pStyle w:val="Tijeloteksta-uvlaka3"/>
        <w:tabs>
          <w:tab w:pos="709" w:val="left"/>
        </w:tabs>
        <w:ind w:left="0"/>
        <w:jc w:val="both"/>
        <w:rPr>
          <w:bCs/>
          <w:sz w:val="24"/>
          <w:szCs w:val="24"/>
        </w:rPr>
      </w:pPr>
      <w:r w:rsidRPr="00E41090">
        <w:rPr>
          <w:sz w:val="24"/>
          <w:szCs w:val="24"/>
        </w:rPr>
        <w:tab/>
        <w:t xml:space="preserve">Rješenjem ovog suda poslovni broj </w:t>
      </w:r>
      <w:r w:rsidR="00E41090" w:rsidRPr="00E41090">
        <w:rPr>
          <w:sz w:val="24"/>
          <w:szCs w:val="24"/>
        </w:rPr>
        <w:t xml:space="preserve">5. </w:t>
      </w:r>
      <w:r w:rsidRPr="00E41090">
        <w:rPr>
          <w:sz w:val="24"/>
          <w:szCs w:val="24"/>
        </w:rPr>
        <w:t>St-</w:t>
      </w:r>
      <w:r w:rsidR="00E41090" w:rsidRPr="00E41090">
        <w:rPr>
          <w:sz w:val="24"/>
          <w:szCs w:val="24"/>
        </w:rPr>
        <w:t>373/2013</w:t>
      </w:r>
      <w:r w:rsidRPr="00E41090">
        <w:rPr>
          <w:sz w:val="24"/>
          <w:szCs w:val="24"/>
        </w:rPr>
        <w:t xml:space="preserve"> od </w:t>
      </w:r>
      <w:r w:rsidR="00E41090" w:rsidRPr="00E41090">
        <w:rPr>
          <w:sz w:val="24"/>
          <w:szCs w:val="24"/>
        </w:rPr>
        <w:t>20. listopada 2014</w:t>
      </w:r>
      <w:r w:rsidRPr="00E41090">
        <w:rPr>
          <w:sz w:val="24"/>
          <w:szCs w:val="24"/>
        </w:rPr>
        <w:t xml:space="preserve">. godine </w:t>
      </w:r>
      <w:r w:rsidR="00E41090" w:rsidRPr="00E41090">
        <w:rPr>
          <w:sz w:val="24"/>
          <w:szCs w:val="24"/>
        </w:rPr>
        <w:t xml:space="preserve">otvoren je stečajni postupak nad dužnikom </w:t>
      </w:r>
      <w:r w:rsidR="00E41090" w:rsidRPr="00E41090">
        <w:rPr>
          <w:bCs/>
          <w:sz w:val="24"/>
          <w:szCs w:val="24"/>
        </w:rPr>
        <w:t>A.D. FAKTORING d.o.o. Split, Spinčićeva 25 C, OIB: 91001157088.</w:t>
      </w:r>
    </w:p>
    <w:p w:rsidRDefault="00E41090" w:rsidP="00210318" w:rsidR="005065FB" w:rsidRPr="00210318">
      <w:pPr>
        <w:pStyle w:val="Tijeloteksta-uvlaka3"/>
        <w:tabs>
          <w:tab w:pos="709" w:val="left"/>
        </w:tabs>
        <w:ind w:left="0"/>
        <w:jc w:val="both"/>
        <w:rPr>
          <w:bCs/>
          <w:sz w:val="24"/>
          <w:szCs w:val="24"/>
        </w:rPr>
      </w:pPr>
      <w:r w:rsidRPr="00E41090">
        <w:rPr>
          <w:bCs/>
          <w:sz w:val="24"/>
          <w:szCs w:val="24"/>
        </w:rPr>
        <w:tab/>
        <w:t>Podnescima</w:t>
      </w:r>
      <w:r w:rsidR="00210318">
        <w:rPr>
          <w:bCs/>
          <w:sz w:val="24"/>
          <w:szCs w:val="24"/>
        </w:rPr>
        <w:t xml:space="preserve"> od 12. listopada 2015. godine i 8. prosinca 2015. </w:t>
      </w:r>
      <w:r w:rsidR="005065FB" w:rsidRPr="00E41090">
        <w:rPr>
          <w:sz w:val="24"/>
          <w:szCs w:val="24"/>
        </w:rPr>
        <w:t xml:space="preserve">godine stečajni upravitelj </w:t>
      </w:r>
      <w:r w:rsidRPr="00E41090">
        <w:rPr>
          <w:sz w:val="24"/>
          <w:szCs w:val="24"/>
        </w:rPr>
        <w:t>Ivan Eterović</w:t>
      </w:r>
      <w:r w:rsidR="005065FB" w:rsidRPr="00E41090">
        <w:rPr>
          <w:sz w:val="24"/>
          <w:szCs w:val="24"/>
        </w:rPr>
        <w:t xml:space="preserve"> dostavio je  ovom sudu završno izv</w:t>
      </w:r>
      <w:r w:rsidR="00A941AD" w:rsidRPr="00E41090">
        <w:rPr>
          <w:sz w:val="24"/>
          <w:szCs w:val="24"/>
        </w:rPr>
        <w:t>i</w:t>
      </w:r>
      <w:r w:rsidR="005065FB" w:rsidRPr="00E41090">
        <w:rPr>
          <w:sz w:val="24"/>
          <w:szCs w:val="24"/>
        </w:rPr>
        <w:t xml:space="preserve">ješće, završni račun i završni diobeni popis, a koje isprave su i javno </w:t>
      </w:r>
      <w:r w:rsidR="005065FB" w:rsidRPr="00E864F5">
        <w:rPr>
          <w:sz w:val="24"/>
          <w:szCs w:val="24"/>
        </w:rPr>
        <w:t xml:space="preserve">objavljene dana </w:t>
      </w:r>
      <w:r w:rsidR="00E864F5" w:rsidRPr="00E864F5">
        <w:rPr>
          <w:sz w:val="24"/>
          <w:szCs w:val="24"/>
        </w:rPr>
        <w:t>27</w:t>
      </w:r>
      <w:r w:rsidR="00936E1B" w:rsidRPr="00E864F5">
        <w:rPr>
          <w:sz w:val="24"/>
          <w:szCs w:val="24"/>
        </w:rPr>
        <w:t xml:space="preserve">. siječnja 2016. godine </w:t>
      </w:r>
      <w:r w:rsidR="00A941AD" w:rsidRPr="00E864F5">
        <w:rPr>
          <w:sz w:val="24"/>
          <w:szCs w:val="24"/>
        </w:rPr>
        <w:t>na mrežnoj</w:t>
      </w:r>
      <w:r w:rsidR="00A941AD" w:rsidRPr="00E41090">
        <w:rPr>
          <w:sz w:val="24"/>
          <w:szCs w:val="24"/>
        </w:rPr>
        <w:t xml:space="preserve"> stranici e-Oglasna ploča sudova</w:t>
      </w:r>
      <w:r w:rsidR="00906FBC" w:rsidRPr="00E41090">
        <w:rPr>
          <w:sz w:val="24"/>
          <w:szCs w:val="24"/>
        </w:rPr>
        <w:t xml:space="preserve"> (čl. 95. st. 4. Stečajnog zakona („Narodne novine“ broj 71/15; dalje SZ/15) u svezi sa čl. 441. st. 1. SZ/15).</w:t>
      </w:r>
    </w:p>
    <w:p w:rsidRDefault="00457222" w:rsidP="00210318" w:rsidR="00C85FC5" w:rsidRPr="00E41090">
      <w:pPr>
        <w:ind w:firstLine="720"/>
        <w:jc w:val="both"/>
        <w:rPr>
          <w:sz w:val="24"/>
          <w:szCs w:val="24"/>
          <w:lang w:val="hr-HR"/>
        </w:rPr>
      </w:pPr>
      <w:r w:rsidRPr="00457222">
        <w:rPr>
          <w:sz w:val="24"/>
          <w:szCs w:val="24"/>
          <w:lang w:val="hr-HR"/>
        </w:rPr>
        <w:t xml:space="preserve">Odredbom članka </w:t>
      </w:r>
      <w:r w:rsidR="00906FBC" w:rsidRPr="00E41090">
        <w:rPr>
          <w:sz w:val="24"/>
          <w:szCs w:val="24"/>
          <w:lang w:val="hr-HR"/>
        </w:rPr>
        <w:t>čl. 192. st.</w:t>
      </w:r>
      <w:r w:rsidR="00C85FC5" w:rsidRPr="00E41090">
        <w:rPr>
          <w:sz w:val="24"/>
          <w:szCs w:val="24"/>
          <w:lang w:val="hr-HR"/>
        </w:rPr>
        <w:t xml:space="preserve"> 2. Stečajnog zakona („Narodne novine“ broj </w:t>
      </w:r>
      <w:r w:rsidR="00C85FC5" w:rsidRPr="00E41090">
        <w:rPr>
          <w:rStyle w:val="Naglaeno"/>
          <w:b w:val="false"/>
          <w:sz w:val="24"/>
          <w:szCs w:val="24"/>
          <w:lang w:val="hr-HR"/>
        </w:rPr>
        <w:t>44/96, 29/99, 129/00, 123/03, 82/06, 116/10, 25/12, 133/12 i 45/13</w:t>
      </w:r>
      <w:r w:rsidR="00C85FC5" w:rsidRPr="00E41090">
        <w:rPr>
          <w:sz w:val="24"/>
          <w:szCs w:val="24"/>
          <w:lang w:val="hr-HR"/>
        </w:rPr>
        <w:t xml:space="preserve"> dalje SZ</w:t>
      </w:r>
      <w:r w:rsidR="00906FBC" w:rsidRPr="00E41090">
        <w:rPr>
          <w:sz w:val="24"/>
          <w:szCs w:val="24"/>
          <w:lang w:val="hr-HR"/>
        </w:rPr>
        <w:t>796</w:t>
      </w:r>
      <w:r w:rsidR="00C85FC5" w:rsidRPr="00E41090">
        <w:rPr>
          <w:sz w:val="24"/>
          <w:szCs w:val="24"/>
          <w:lang w:val="hr-HR"/>
        </w:rPr>
        <w:t>)</w:t>
      </w:r>
      <w:r w:rsidR="00906FBC" w:rsidRPr="00E41090">
        <w:rPr>
          <w:sz w:val="24"/>
          <w:szCs w:val="24"/>
          <w:lang w:val="hr-HR"/>
        </w:rPr>
        <w:t xml:space="preserve"> u vezi sa čl. 441. st. 1. SZ/15,</w:t>
      </w:r>
      <w:r w:rsidR="00C85FC5" w:rsidRPr="00E41090">
        <w:rPr>
          <w:sz w:val="24"/>
          <w:szCs w:val="24"/>
          <w:lang w:val="hr-HR"/>
        </w:rPr>
        <w:t xml:space="preserve"> završna dioba se može poduzeti samo uz sug</w:t>
      </w:r>
      <w:r w:rsidR="00CD012D">
        <w:rPr>
          <w:sz w:val="24"/>
          <w:szCs w:val="24"/>
          <w:lang w:val="hr-HR"/>
        </w:rPr>
        <w:t xml:space="preserve">lasnost stečajnog suca. Kako iz stanja u spisu i navoda stečajnog upravitelja proizlazi da je </w:t>
      </w:r>
      <w:r w:rsidR="00C85FC5" w:rsidRPr="00E41090">
        <w:rPr>
          <w:sz w:val="24"/>
          <w:szCs w:val="24"/>
          <w:lang w:val="hr-HR"/>
        </w:rPr>
        <w:t>unovčena sva stečajna masa ne postoje pravne ni stvarne zapreke za poduzimanje završne diobe, radi čega je odlučeno riješeno kao u izreci ovog rješenja pod točkom I.</w:t>
      </w:r>
    </w:p>
    <w:p w:rsidRDefault="00C85FC5" w:rsidP="0062271E" w:rsidR="00C85FC5" w:rsidRPr="00E41090">
      <w:pPr>
        <w:jc w:val="both"/>
        <w:rPr>
          <w:sz w:val="24"/>
          <w:szCs w:val="24"/>
          <w:lang w:val="hr-HR"/>
        </w:rPr>
      </w:pPr>
    </w:p>
    <w:p w:rsidRDefault="00457222" w:rsidP="00457222" w:rsidR="00C85FC5" w:rsidRPr="00E41090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Odredbom</w:t>
      </w:r>
      <w:r w:rsidR="00906FBC" w:rsidRPr="00E41090">
        <w:rPr>
          <w:sz w:val="24"/>
          <w:szCs w:val="24"/>
          <w:lang w:val="hr-HR"/>
        </w:rPr>
        <w:t xml:space="preserve"> čl</w:t>
      </w:r>
      <w:r>
        <w:rPr>
          <w:sz w:val="24"/>
          <w:szCs w:val="24"/>
          <w:lang w:val="hr-HR"/>
        </w:rPr>
        <w:t>.</w:t>
      </w:r>
      <w:r w:rsidR="00906FBC" w:rsidRPr="00E41090">
        <w:rPr>
          <w:sz w:val="24"/>
          <w:szCs w:val="24"/>
          <w:lang w:val="hr-HR"/>
        </w:rPr>
        <w:t xml:space="preserve"> 193. s</w:t>
      </w:r>
      <w:r>
        <w:rPr>
          <w:sz w:val="24"/>
          <w:szCs w:val="24"/>
          <w:lang w:val="hr-HR"/>
        </w:rPr>
        <w:t>t.</w:t>
      </w:r>
      <w:r w:rsidR="00906FBC" w:rsidRPr="00E41090">
        <w:rPr>
          <w:sz w:val="24"/>
          <w:szCs w:val="24"/>
          <w:lang w:val="hr-HR"/>
        </w:rPr>
        <w:t xml:space="preserve"> 1. SZ/96</w:t>
      </w:r>
      <w:r w:rsidR="00C85FC5" w:rsidRPr="00E41090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propisano je da </w:t>
      </w:r>
      <w:r w:rsidR="00C85FC5" w:rsidRPr="00E41090">
        <w:rPr>
          <w:sz w:val="24"/>
          <w:szCs w:val="24"/>
          <w:lang w:val="hr-HR"/>
        </w:rPr>
        <w:t xml:space="preserve">prigodom davanja suglasnosti na završnu diobu stečajni sudac određuje završno ročište vjerovnika. Kako je </w:t>
      </w:r>
      <w:r w:rsidR="00631F27" w:rsidRPr="00E41090">
        <w:rPr>
          <w:sz w:val="24"/>
          <w:szCs w:val="24"/>
          <w:lang w:val="hr-HR"/>
        </w:rPr>
        <w:t>u ovom postupku dana</w:t>
      </w:r>
      <w:r w:rsidR="00C85FC5" w:rsidRPr="00E41090">
        <w:rPr>
          <w:sz w:val="24"/>
          <w:szCs w:val="24"/>
          <w:lang w:val="hr-HR"/>
        </w:rPr>
        <w:t xml:space="preserve"> suglasnost za završnu diobu to</w:t>
      </w:r>
      <w:r w:rsidR="00631F27" w:rsidRPr="00E41090">
        <w:rPr>
          <w:sz w:val="24"/>
          <w:szCs w:val="24"/>
          <w:lang w:val="hr-HR"/>
        </w:rPr>
        <w:t xml:space="preserve"> je</w:t>
      </w:r>
      <w:r w:rsidR="00C85FC5" w:rsidRPr="00E41090">
        <w:rPr>
          <w:sz w:val="24"/>
          <w:szCs w:val="24"/>
          <w:lang w:val="hr-HR"/>
        </w:rPr>
        <w:t xml:space="preserve"> tem</w:t>
      </w:r>
      <w:r w:rsidR="002446A5" w:rsidRPr="00E41090">
        <w:rPr>
          <w:sz w:val="24"/>
          <w:szCs w:val="24"/>
          <w:lang w:val="hr-HR"/>
        </w:rPr>
        <w:t xml:space="preserve">eljem </w:t>
      </w:r>
      <w:r>
        <w:rPr>
          <w:sz w:val="24"/>
          <w:szCs w:val="24"/>
          <w:lang w:val="hr-HR"/>
        </w:rPr>
        <w:t>citirane odredbe</w:t>
      </w:r>
      <w:r w:rsidR="00C85FC5" w:rsidRPr="00E41090">
        <w:rPr>
          <w:sz w:val="24"/>
          <w:szCs w:val="24"/>
          <w:lang w:val="hr-HR"/>
        </w:rPr>
        <w:t xml:space="preserve"> </w:t>
      </w:r>
      <w:r w:rsidR="00631F27" w:rsidRPr="00E41090">
        <w:rPr>
          <w:sz w:val="24"/>
          <w:szCs w:val="24"/>
          <w:lang w:val="hr-HR"/>
        </w:rPr>
        <w:t>određeno</w:t>
      </w:r>
      <w:r w:rsidR="00C85FC5" w:rsidRPr="00E41090">
        <w:rPr>
          <w:sz w:val="24"/>
          <w:szCs w:val="24"/>
          <w:lang w:val="hr-HR"/>
        </w:rPr>
        <w:t xml:space="preserve"> završno ročište vjerovnika radi čega je odlučeno kao u izreci ovog rješenja pod točkom II.</w:t>
      </w:r>
    </w:p>
    <w:p w:rsidRDefault="00500573" w:rsidP="00906FBC" w:rsidR="00500573" w:rsidRPr="00E41090">
      <w:pPr>
        <w:jc w:val="both"/>
        <w:rPr>
          <w:sz w:val="24"/>
          <w:szCs w:val="24"/>
          <w:lang w:val="hr-HR"/>
        </w:rPr>
      </w:pPr>
    </w:p>
    <w:p w:rsidRDefault="007C087A" w:rsidP="008808CF" w:rsidR="0009644E" w:rsidRPr="00E41090">
      <w:pPr>
        <w:jc w:val="center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 xml:space="preserve">U </w:t>
      </w:r>
      <w:r w:rsidR="00512899" w:rsidRPr="00E41090">
        <w:rPr>
          <w:sz w:val="24"/>
          <w:szCs w:val="24"/>
          <w:lang w:val="hr-HR"/>
        </w:rPr>
        <w:t>Splitu</w:t>
      </w:r>
      <w:r w:rsidR="00E864F5">
        <w:rPr>
          <w:sz w:val="24"/>
          <w:szCs w:val="24"/>
          <w:lang w:val="hr-HR"/>
        </w:rPr>
        <w:t>, 27</w:t>
      </w:r>
      <w:r w:rsidR="00B8576D" w:rsidRPr="00E41090">
        <w:rPr>
          <w:sz w:val="24"/>
          <w:szCs w:val="24"/>
          <w:lang w:val="hr-HR"/>
        </w:rPr>
        <w:t>. siječnja 2016. godine</w:t>
      </w:r>
    </w:p>
    <w:p w:rsidRDefault="00512899" w:rsidP="008808CF" w:rsidR="00512899" w:rsidRPr="00E41090">
      <w:pPr>
        <w:jc w:val="center"/>
        <w:rPr>
          <w:sz w:val="24"/>
          <w:szCs w:val="24"/>
          <w:lang w:val="hr-HR"/>
        </w:rPr>
      </w:pPr>
    </w:p>
    <w:p w:rsidRDefault="003E0E21" w:rsidP="0062271E" w:rsidR="00723D01" w:rsidRPr="00E41090">
      <w:pPr>
        <w:ind w:left="6480"/>
        <w:jc w:val="center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>SU</w:t>
      </w:r>
      <w:r w:rsidR="00512899" w:rsidRPr="00E41090">
        <w:rPr>
          <w:sz w:val="24"/>
          <w:szCs w:val="24"/>
          <w:lang w:val="hr-HR"/>
        </w:rPr>
        <w:t>TKINJA</w:t>
      </w:r>
    </w:p>
    <w:p w:rsidRDefault="0062271E" w:rsidP="0062271E" w:rsidR="00512899" w:rsidRPr="00E41090">
      <w:pPr>
        <w:ind w:left="648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ANA GOLUB GRUIĆ</w:t>
      </w:r>
    </w:p>
    <w:p w:rsidRDefault="00A93D1F" w:rsidP="0062271E" w:rsidR="00A93D1F" w:rsidRPr="00E41090">
      <w:pPr>
        <w:jc w:val="center"/>
        <w:rPr>
          <w:sz w:val="24"/>
          <w:szCs w:val="24"/>
          <w:lang w:val="hr-HR"/>
        </w:rPr>
      </w:pPr>
    </w:p>
    <w:p w:rsidRDefault="00A93D1F" w:rsidP="0062271E" w:rsidR="00A93D1F" w:rsidRPr="00E41090">
      <w:pPr>
        <w:jc w:val="center"/>
        <w:rPr>
          <w:sz w:val="24"/>
          <w:szCs w:val="24"/>
          <w:lang w:val="hr-HR"/>
        </w:rPr>
      </w:pPr>
    </w:p>
    <w:p w:rsidRDefault="00500573" w:rsidP="00A93D1F" w:rsidR="00A93D1F" w:rsidRPr="00E41090">
      <w:pPr>
        <w:jc w:val="both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>UPUTA O PRAVNOM LIJEKU: Protiv ovog rješenja dopuštena je žalba Visokom trgovačkom sudu Republike Hrvatske. Žalb</w:t>
      </w:r>
      <w:r w:rsidR="00EE689D" w:rsidRPr="00E41090">
        <w:rPr>
          <w:sz w:val="24"/>
          <w:szCs w:val="24"/>
          <w:lang w:val="hr-HR"/>
        </w:rPr>
        <w:t>a se podnosi putem ovog suda u 3</w:t>
      </w:r>
      <w:r w:rsidRPr="00E41090">
        <w:rPr>
          <w:sz w:val="24"/>
          <w:szCs w:val="24"/>
          <w:lang w:val="hr-HR"/>
        </w:rPr>
        <w:t xml:space="preserve"> primjerka, u roku od 8 dana od dana dostave rješenja.</w:t>
      </w:r>
    </w:p>
    <w:p w:rsidRDefault="004E16EE" w:rsidP="00514BC3" w:rsidR="004E16EE" w:rsidRPr="00E41090">
      <w:pPr>
        <w:jc w:val="both"/>
        <w:rPr>
          <w:sz w:val="24"/>
          <w:szCs w:val="24"/>
          <w:lang w:val="hr-HR"/>
        </w:rPr>
      </w:pPr>
    </w:p>
    <w:p w:rsidRDefault="00B30E61" w:rsidP="00514BC3" w:rsidR="00DE450D" w:rsidRPr="00E41090">
      <w:pPr>
        <w:jc w:val="both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ab/>
      </w:r>
    </w:p>
    <w:p w:rsidRDefault="00512899" w:rsidP="00512899" w:rsidR="004E21B1" w:rsidRPr="00E41090">
      <w:pPr>
        <w:jc w:val="both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>DNA:</w:t>
      </w:r>
    </w:p>
    <w:p w:rsidRDefault="00512899" w:rsidP="00512899" w:rsidR="00512899" w:rsidRPr="00E41090">
      <w:pPr>
        <w:pStyle w:val="Odlomakpopisa"/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>stečajnom upravitelju</w:t>
      </w:r>
    </w:p>
    <w:p w:rsidRDefault="00512899" w:rsidP="00512899" w:rsidR="00512899" w:rsidRPr="00CE4AC9">
      <w:pPr>
        <w:pStyle w:val="Odlomakpopisa"/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CE4AC9">
        <w:rPr>
          <w:sz w:val="24"/>
          <w:szCs w:val="24"/>
          <w:lang w:val="hr-HR"/>
        </w:rPr>
        <w:t>mrežna stranica e-Oglasna ploča sudova</w:t>
      </w:r>
      <w:r w:rsidR="00E864F5" w:rsidRPr="00CE4AC9">
        <w:rPr>
          <w:sz w:val="24"/>
          <w:szCs w:val="24"/>
          <w:lang w:val="hr-HR"/>
        </w:rPr>
        <w:t xml:space="preserve"> </w:t>
      </w:r>
    </w:p>
    <w:p w:rsidRDefault="00E07CB0" w:rsidP="00512899" w:rsidR="00E07CB0" w:rsidRPr="00CE4AC9">
      <w:pPr>
        <w:pStyle w:val="Odlomakpopisa"/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CE4AC9">
        <w:rPr>
          <w:sz w:val="24"/>
          <w:szCs w:val="24"/>
          <w:lang w:val="hr-HR"/>
        </w:rPr>
        <w:t>u spis</w:t>
      </w:r>
    </w:p>
    <w:p w:rsidRDefault="004E16EE" w:rsidP="004E16EE" w:rsidR="004E16EE" w:rsidRPr="00E41090">
      <w:pPr>
        <w:ind w:left="284"/>
        <w:jc w:val="both"/>
        <w:rPr>
          <w:sz w:val="24"/>
          <w:szCs w:val="24"/>
          <w:lang w:val="hr-HR"/>
        </w:rPr>
      </w:pPr>
    </w:p>
    <w:sectPr w:rsidSect="00C70D1C" w:rsidR="004E16EE" w:rsidRPr="00E41090">
      <w:headerReference w:type="default" r:id="rId11"/>
      <w:headerReference w:type="first" r:id="rId12"/>
      <w:pgSz w:h="15840" w:w="12240"/>
      <w:pgMar w:gutter="0" w:footer="720" w:header="720" w:left="1418" w:bottom="1418" w:right="1418" w:top="1418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7C4D" w:rsidR="003A7C4D">
      <w:r>
        <w:separator/>
      </w:r>
    </w:p>
  </w:endnote>
  <w:endnote w:id="0" w:type="continuationSeparator">
    <w:p w:rsidRDefault="003A7C4D" w:rsidR="003A7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7C4D" w:rsidR="003A7C4D">
      <w:r>
        <w:separator/>
      </w:r>
    </w:p>
  </w:footnote>
  <w:footnote w:id="0" w:type="continuationSeparator">
    <w:p w:rsidRDefault="003A7C4D" w:rsidR="003A7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2994551"/>
      <w:docPartObj>
        <w:docPartGallery w:val="Page Numbers (Top of Page)"/>
        <w:docPartUnique/>
      </w:docPartObj>
    </w:sdtPr>
    <w:sdtEndPr/>
    <w:sdtContent>
      <w:p w:rsidRDefault="00566412" w:rsidR="00C70D1C">
        <w:pPr>
          <w:pStyle w:val="Zaglavlje"/>
          <w:jc w:val="center"/>
        </w:pPr>
        <w:r>
          <w:rPr>
            <w:sz w:val="24"/>
            <w:szCs w:val="24"/>
          </w:rPr>
          <w:fldChar w:fldCharType="begin"/>
        </w:r>
        <w:r w:rsidR="00C70D1C">
          <w:rPr>
            <w:sz w:val="24"/>
            <w:szCs w:val="24"/>
          </w:rPr>
          <w:instrText xml:space="preserve"> PAGE  \* ArabicDash  \* MERGEFORMAT </w:instrText>
        </w:r>
        <w:r>
          <w:rPr>
            <w:sz w:val="24"/>
            <w:szCs w:val="24"/>
          </w:rPr>
          <w:fldChar w:fldCharType="separate"/>
        </w:r>
        <w:r w:rsidR="009C2169">
          <w:rPr>
            <w:noProof/>
            <w:sz w:val="24"/>
            <w:szCs w:val="24"/>
          </w:rPr>
          <w:t>- 2 -</w:t>
        </w:r>
        <w:r>
          <w:rPr>
            <w:sz w:val="24"/>
            <w:szCs w:val="24"/>
          </w:rPr>
          <w:fldChar w:fldCharType="end"/>
        </w:r>
      </w:p>
    </w:sdtContent>
  </w:sdt>
  <w:p w:rsidRDefault="00A63EE6" w:rsidP="00317742" w:rsidR="004E16EE" w:rsidRPr="004E16EE">
    <w:pPr>
      <w:ind w:left="426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 w:rsidR="00C70D1C">
      <w:rPr>
        <w:sz w:val="24"/>
        <w:szCs w:val="24"/>
        <w:lang w:val="hr-HR"/>
      </w:rPr>
      <w:tab/>
    </w:r>
    <w:r w:rsidR="00C70D1C">
      <w:rPr>
        <w:sz w:val="24"/>
        <w:szCs w:val="24"/>
        <w:lang w:val="hr-HR"/>
      </w:rPr>
      <w:tab/>
    </w:r>
    <w:r w:rsidR="00C70D1C">
      <w:rPr>
        <w:sz w:val="24"/>
        <w:szCs w:val="24"/>
        <w:lang w:val="hr-HR"/>
      </w:rPr>
      <w:tab/>
    </w:r>
    <w:r w:rsidR="00C70D1C"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  <w:t>11</w:t>
    </w:r>
    <w:r w:rsidRPr="007D1041">
      <w:rPr>
        <w:sz w:val="24"/>
        <w:szCs w:val="24"/>
        <w:lang w:val="hr-HR"/>
      </w:rPr>
      <w:t>. St-</w:t>
    </w:r>
    <w:r w:rsidR="00317742">
      <w:rPr>
        <w:sz w:val="24"/>
        <w:szCs w:val="24"/>
        <w:lang w:val="hr-HR"/>
      </w:rPr>
      <w:t>373/2013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041" w:rsidP="007D1041" w:rsidR="007D1041">
    <w:pPr>
      <w:pStyle w:val="Zaglavlje"/>
      <w:rPr>
        <w:sz w:val="24"/>
        <w:szCs w:val="24"/>
        <w:lang w:val="hr-HR"/>
      </w:rPr>
    </w:pPr>
  </w:p>
  <w:p w:rsidRDefault="007D1041" w:rsidP="00A63EE6" w:rsidR="007D1041">
    <w:pPr>
      <w:pStyle w:val="Zaglavlje"/>
      <w:tabs>
        <w:tab w:pos="4536" w:val="clear"/>
        <w:tab w:pos="9072" w:val="clear"/>
      </w:tabs>
      <w:jc w:val="right"/>
      <w:rPr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 w:rsidR="00A63EE6">
      <w:rPr>
        <w:sz w:val="24"/>
        <w:szCs w:val="24"/>
        <w:lang w:val="hr-HR"/>
      </w:rPr>
      <w:t>11</w:t>
    </w:r>
    <w:r w:rsidRPr="007D1041">
      <w:rPr>
        <w:sz w:val="24"/>
        <w:szCs w:val="24"/>
        <w:lang w:val="hr-HR"/>
      </w:rPr>
      <w:t>. St-</w:t>
    </w:r>
    <w:r w:rsidR="00317742">
      <w:rPr>
        <w:sz w:val="24"/>
        <w:szCs w:val="24"/>
        <w:lang w:val="hr-HR"/>
      </w:rPr>
      <w:t>373/2013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2DB6"/>
    <w:multiLevelType w:val="hybridMultilevel"/>
    <w:tmpl w:val="A57E4D1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35B40"/>
    <w:multiLevelType w:val="hybridMultilevel"/>
    <w:tmpl w:val="2CC6FB6A"/>
    <w:lvl w:tplc="DEAAC3B2" w:ilvl="0">
      <w:start w:val="2"/>
      <w:numFmt w:val="upperRoman"/>
      <w:lvlText w:val="%1."/>
      <w:lvlJc w:val="left"/>
      <w:pPr>
        <w:tabs>
          <w:tab w:pos="1770" w:val="num"/>
        </w:tabs>
        <w:ind w:hanging="105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FF74A3"/>
    <w:multiLevelType w:val="hybridMultilevel"/>
    <w:tmpl w:val="F89C22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775B1A"/>
    <w:multiLevelType w:val="hybridMultilevel"/>
    <w:tmpl w:val="CE869AA0"/>
    <w:lvl w:tplc="F5D81A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5A0432"/>
    <w:multiLevelType w:val="hybridMultilevel"/>
    <w:tmpl w:val="0ED66B9E"/>
    <w:lvl w:tplc="91329BAE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6">
    <w:nsid w:val="46FD28E2"/>
    <w:multiLevelType w:val="hybridMultilevel"/>
    <w:tmpl w:val="C7AA3AF6"/>
    <w:lvl w:tplc="6BA05650" w:ilvl="0">
      <w:start w:val="1"/>
      <w:numFmt w:val="upperRoman"/>
      <w:lvlText w:val="%1."/>
      <w:lvlJc w:val="left"/>
      <w:pPr>
        <w:ind w:hanging="1035" w:left="17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4C7603C2"/>
    <w:multiLevelType w:val="hybridMultilevel"/>
    <w:tmpl w:val="721865EA"/>
    <w:lvl w:tplc="A77A7874" w:ilvl="0">
      <w:start w:val="1"/>
      <w:numFmt w:val="bullet"/>
      <w:lvlText w:val="–"/>
      <w:lvlJc w:val="left"/>
      <w:pPr>
        <w:tabs>
          <w:tab w:pos="1140" w:val="num"/>
        </w:tabs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4F400C6B"/>
    <w:multiLevelType w:val="hybridMultilevel"/>
    <w:tmpl w:val="CF08E3A0"/>
    <w:lvl w:tplc="992251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ABC3472"/>
    <w:multiLevelType w:val="hybridMultilevel"/>
    <w:tmpl w:val="BB1A46B0"/>
    <w:lvl w:tplc="3F4228B6" w:ilvl="0">
      <w:start w:val="1"/>
      <w:numFmt w:val="decimal"/>
      <w:lvlText w:val="%1."/>
      <w:lvlJc w:val="left"/>
      <w:pPr>
        <w:ind w:hanging="36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AED74A9"/>
    <w:multiLevelType w:val="hybridMultilevel"/>
    <w:tmpl w:val="C9C062A4"/>
    <w:lvl w:tplc="55AC28A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6FF22DC"/>
    <w:multiLevelType w:val="hybridMultilevel"/>
    <w:tmpl w:val="D9B8FD5A"/>
    <w:lvl w:tplc="12D6169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D30639C"/>
    <w:multiLevelType w:val="hybridMultilevel"/>
    <w:tmpl w:val="A58EB9BA"/>
    <w:lvl w:tplc="BE265E1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12"/>
  </w:num>
  <w:num w:numId="7">
    <w:abstractNumId w:val="0"/>
  </w:num>
  <w:num w:numId="8">
    <w:abstractNumId w:val="8"/>
  </w:num>
  <w:num w:numId="9">
    <w:abstractNumId w:val="9"/>
  </w:num>
  <w:num w:numId="10">
    <w:abstractNumId w:val="10"/>
  </w:num>
  <w:num w:numId="11">
    <w:abstractNumId w:val="4"/>
  </w:num>
  <w:num w:numId="12">
    <w:abstractNumId w:val="6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6FB"/>
    <w:rsid w:val="00000417"/>
    <w:rsid w:val="00040496"/>
    <w:rsid w:val="00080FBD"/>
    <w:rsid w:val="00091788"/>
    <w:rsid w:val="0009644E"/>
    <w:rsid w:val="000B6864"/>
    <w:rsid w:val="000E1670"/>
    <w:rsid w:val="000F39A4"/>
    <w:rsid w:val="00107A28"/>
    <w:rsid w:val="001106B4"/>
    <w:rsid w:val="001248DD"/>
    <w:rsid w:val="00126695"/>
    <w:rsid w:val="00210318"/>
    <w:rsid w:val="00221A38"/>
    <w:rsid w:val="002446A5"/>
    <w:rsid w:val="00261CED"/>
    <w:rsid w:val="003139B1"/>
    <w:rsid w:val="00317742"/>
    <w:rsid w:val="00391F8F"/>
    <w:rsid w:val="003A7C4D"/>
    <w:rsid w:val="003E0E21"/>
    <w:rsid w:val="003F3BB8"/>
    <w:rsid w:val="00457222"/>
    <w:rsid w:val="004621C7"/>
    <w:rsid w:val="004A2251"/>
    <w:rsid w:val="004D1D5D"/>
    <w:rsid w:val="004E16EE"/>
    <w:rsid w:val="004E21B1"/>
    <w:rsid w:val="00500573"/>
    <w:rsid w:val="005065FB"/>
    <w:rsid w:val="00512899"/>
    <w:rsid w:val="00514BC3"/>
    <w:rsid w:val="00537AF7"/>
    <w:rsid w:val="00566412"/>
    <w:rsid w:val="00593912"/>
    <w:rsid w:val="005C0A1E"/>
    <w:rsid w:val="005D51BE"/>
    <w:rsid w:val="005F64D3"/>
    <w:rsid w:val="0062271E"/>
    <w:rsid w:val="00623AEE"/>
    <w:rsid w:val="00631F27"/>
    <w:rsid w:val="006A1963"/>
    <w:rsid w:val="00723D01"/>
    <w:rsid w:val="00732137"/>
    <w:rsid w:val="007336FB"/>
    <w:rsid w:val="00761637"/>
    <w:rsid w:val="00764CBF"/>
    <w:rsid w:val="007743FC"/>
    <w:rsid w:val="007945D7"/>
    <w:rsid w:val="007C087A"/>
    <w:rsid w:val="007D1041"/>
    <w:rsid w:val="007F11A1"/>
    <w:rsid w:val="007F2450"/>
    <w:rsid w:val="00855985"/>
    <w:rsid w:val="008808CF"/>
    <w:rsid w:val="008922E6"/>
    <w:rsid w:val="008F7932"/>
    <w:rsid w:val="00906FBC"/>
    <w:rsid w:val="00931CA8"/>
    <w:rsid w:val="009334C2"/>
    <w:rsid w:val="00936E1B"/>
    <w:rsid w:val="00945DD1"/>
    <w:rsid w:val="00952DA0"/>
    <w:rsid w:val="00980244"/>
    <w:rsid w:val="009B4568"/>
    <w:rsid w:val="009C0399"/>
    <w:rsid w:val="009C2169"/>
    <w:rsid w:val="009C6D36"/>
    <w:rsid w:val="009F01AD"/>
    <w:rsid w:val="00A13AC8"/>
    <w:rsid w:val="00A154FF"/>
    <w:rsid w:val="00A273DD"/>
    <w:rsid w:val="00A63EE6"/>
    <w:rsid w:val="00A811F3"/>
    <w:rsid w:val="00A93D1F"/>
    <w:rsid w:val="00A941AD"/>
    <w:rsid w:val="00AA2E10"/>
    <w:rsid w:val="00AC6F74"/>
    <w:rsid w:val="00AF0E33"/>
    <w:rsid w:val="00B1490F"/>
    <w:rsid w:val="00B30E61"/>
    <w:rsid w:val="00B8576D"/>
    <w:rsid w:val="00BA06F5"/>
    <w:rsid w:val="00BC3B98"/>
    <w:rsid w:val="00C12B6F"/>
    <w:rsid w:val="00C510D9"/>
    <w:rsid w:val="00C70D1C"/>
    <w:rsid w:val="00C80B6F"/>
    <w:rsid w:val="00C85FC5"/>
    <w:rsid w:val="00C9347E"/>
    <w:rsid w:val="00C97E2C"/>
    <w:rsid w:val="00CD012D"/>
    <w:rsid w:val="00CD757F"/>
    <w:rsid w:val="00CE4AC9"/>
    <w:rsid w:val="00D0551B"/>
    <w:rsid w:val="00D164CE"/>
    <w:rsid w:val="00D3356A"/>
    <w:rsid w:val="00D47ED2"/>
    <w:rsid w:val="00D54231"/>
    <w:rsid w:val="00D65A07"/>
    <w:rsid w:val="00DB218C"/>
    <w:rsid w:val="00DB5D7A"/>
    <w:rsid w:val="00DE133E"/>
    <w:rsid w:val="00DE450D"/>
    <w:rsid w:val="00DE6272"/>
    <w:rsid w:val="00DF1182"/>
    <w:rsid w:val="00E07CB0"/>
    <w:rsid w:val="00E12CA0"/>
    <w:rsid w:val="00E41090"/>
    <w:rsid w:val="00E864F5"/>
    <w:rsid w:val="00E952E6"/>
    <w:rsid w:val="00EE689D"/>
    <w:rsid w:val="00EF3E26"/>
    <w:rsid w:val="00F00D7A"/>
    <w:rsid w:val="00F44C60"/>
    <w:rsid w:val="00F84DD6"/>
    <w:rsid w:val="00F952EC"/>
    <w:rsid w:val="00FA69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left="720"/>
      <w:jc w:val="both"/>
    </w:pPr>
    <w:rPr>
      <w:rFonts w:hAnsi="Arial" w:asci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61CED"/>
    <w:rPr>
      <w:rFonts w:cs="Tahoma" w:hAnsi="Tahoma" w:ascii="Tahoma"/>
      <w:sz w:val="16"/>
      <w:szCs w:val="16"/>
      <w:lang w:val="en-US"/>
    </w:rPr>
  </w:style>
  <w:style w:customStyle="true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A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A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AC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A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A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uiPriority w:val="22"/>
    <w:qFormat/>
    <w:rsid w:val="00AC6F74"/>
    <w:rPr>
      <w:b/>
      <w:bCs/>
    </w:rPr>
  </w:style>
  <w:style w:styleId="Tijeloteksta-uvlaka3" w:type="paragraph">
    <w:name w:val="Body Text Indent 3"/>
    <w:basedOn w:val="Normal"/>
    <w:link w:val="Tijeloteksta-uvlaka3Char"/>
    <w:rsid w:val="005065FB"/>
    <w:pPr>
      <w:spacing w:after="120"/>
      <w:ind w:left="283"/>
    </w:pPr>
    <w:rPr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rsid w:val="005065FB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left="720"/>
      <w:jc w:val="both"/>
    </w:pPr>
    <w:rPr>
      <w:rFonts w:ascii="Arial" w:hAns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61CED"/>
    <w:rPr>
      <w:rFonts w:ascii="Tahoma" w:cs="Tahoma" w:hAnsi="Tahoma"/>
      <w:sz w:val="16"/>
      <w:szCs w:val="16"/>
      <w:lang w:val="en-US"/>
    </w:rPr>
  </w:style>
  <w:style w:customStyle="1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AC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uiPriority w:val="22"/>
    <w:qFormat/>
    <w:rsid w:val="00AC6F74"/>
    <w:rPr>
      <w:b/>
      <w:bCs/>
    </w:rPr>
  </w:style>
  <w:style w:styleId="Tijeloteksta-uvlaka3" w:type="paragraph">
    <w:name w:val="Body Text Indent 3"/>
    <w:basedOn w:val="Normal"/>
    <w:link w:val="Tijeloteksta-uvlaka3Char"/>
    <w:rsid w:val="005065FB"/>
    <w:pPr>
      <w:spacing w:after="120"/>
      <w:ind w:left="283"/>
    </w:pPr>
    <w:rPr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rsid w:val="005065FB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2013.</izvorni_sadrzaj>
    <derivirana_varijabla naziv="DomainObject.Predmet.DatumOsnivanja_1">28.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St-373/2013</izvorni_sadrzaj>
    <derivirana_varijabla naziv="DomainObject.Predmet.OznakaBroj_1">St-373/2013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A.D. FAKTORING društvo s ograničenom odgovornošću za factoring u stečaju</izvorni_sadrzaj>
    <derivirana_varijabla naziv="DomainObject.Predmet.ProtustrankaFormated_1">  A.D. FAKTORING društvo s ograničenom odgovornošću za factoring u stečaju</derivirana_varijabla>
  </DomainObject.Predmet.ProtustrankaFormated>
  <DomainObject.Predmet.ProtustrankaFormatedOIB>
    <izvorni_sadrzaj>  A.D. FAKTORING društvo s ograničenom odgovornošću za factoring u stečaju, OIB 91001157088</izvorni_sadrzaj>
    <derivirana_varijabla naziv="DomainObject.Predmet.ProtustrankaFormatedOIB_1">  A.D. FAKTORING društvo s ograničenom odgovornošću za factoring u stečaju, OIB 91001157088</derivirana_varijabla>
  </DomainObject.Predmet.ProtustrankaFormatedOIB>
  <DomainObject.Predmet.ProtustrankaFormatedWithAdress>
    <izvorni_sadrzaj> A.D. FAKTORING društvo s ograničenom odgovornošću za factoring u stečaju, Spinčićeva 25 C, 21000 Split</izvorni_sadrzaj>
    <derivirana_varijabla naziv="DomainObject.Predmet.ProtustrankaFormatedWithAdress_1"> A.D. FAKTORING društvo s ograničenom odgovornošću za factoring u stečaju, Spinčićeva 25 C, 21000 Split</derivirana_varijabla>
  </DomainObject.Predmet.ProtustrankaFormatedWithAdress>
  <DomainObject.Predmet.ProtustrankaFormatedWithAdressOIB>
    <izvorni_sadrzaj> A.D. FAKTORING društvo s ograničenom odgovornošću za factoring u stečaju, OIB 91001157088, Spinčićeva 25 C, 21000 Split</izvorni_sadrzaj>
    <derivirana_varijabla naziv="DomainObject.Predmet.ProtustrankaFormatedWithAdressOIB_1"> A.D. FAKTORING društvo s ograničenom odgovornošću za factoring u stečaju, OIB 91001157088, Spinčićeva 25 C, 21000 Split</derivirana_varijabla>
  </DomainObject.Predmet.ProtustrankaFormatedWithAdressOIB>
  <DomainObject.Predmet.ProtustrankaWithAdress>
    <izvorni_sadrzaj>A.D. FAKTORING društvo s ograničenom odgovornošću za factoring u stečaju Spinčićeva 25 C, 21000 Split</izvorni_sadrzaj>
    <derivirana_varijabla naziv="DomainObject.Predmet.ProtustrankaWithAdress_1">A.D. FAKTORING društvo s ograničenom odgovornošću za factoring u stečaju Spinčićeva 25 C, 21000 Split</derivirana_varijabla>
  </DomainObject.Predmet.ProtustrankaWithAdress>
  <DomainObject.Predmet.ProtustrankaWithAdressOIB>
    <izvorni_sadrzaj>A.D. FAKTORING društvo s ograničenom odgovornošću za factoring u stečaju, OIB 91001157088, Spinčićeva 25 C, 21000 Split</izvorni_sadrzaj>
    <derivirana_varijabla naziv="DomainObject.Predmet.ProtustrankaWithAdressOIB_1">A.D. FAKTORING društvo s ograničenom odgovornošću za factoring u stečaju, OIB 91001157088, Spinčićeva 25 C, 21000 Split</derivirana_varijabla>
  </DomainObject.Predmet.ProtustrankaWithAdressOIB>
  <DomainObject.Predmet.ProtustrankaNazivFormated>
    <izvorni_sadrzaj>A.D. FAKTORING društvo s ograničenom odgovornošću za factoring u stečaju</izvorni_sadrzaj>
    <derivirana_varijabla naziv="DomainObject.Predmet.ProtustrankaNazivFormated_1">A.D. FAKTORING društvo s ograničenom odgovornošću za factoring u stečaju</derivirana_varijabla>
  </DomainObject.Predmet.ProtustrankaNazivFormated>
  <DomainObject.Predmet.ProtustrankaNazivFormatedOIB>
    <izvorni_sadrzaj>A.D. FAKTORING društvo s ograničenom odgovornošću za factoring u stečaju, OIB 91001157088</izvorni_sadrzaj>
    <derivirana_varijabla naziv="DomainObject.Predmet.ProtustrankaNazivFormatedOIB_1">A.D. FAKTORING društvo s ograničenom odgovornošću za factoring u stečaju, OIB 91001157088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</izvorni_sadrzaj>
    <derivirana_varijabla naziv="DomainObject.Predmet.StrankaFormatedOIB_1">  FINA ZAGREB</derivirana_varijabla>
  </DomainObject.Predmet.StrankaFormatedOIB>
  <DomainObject.Predmet.StrankaFormatedWithAdress>
    <izvorni_sadrzaj> FINA ZAGREB, 10000 Zagreb</izvorni_sadrzaj>
    <derivirana_varijabla naziv="DomainObject.Predmet.StrankaFormatedWithAdress_1"> FINA ZAGREB, 10000 Zagreb</derivirana_varijabla>
  </DomainObject.Predmet.StrankaFormatedWithAdress>
  <DomainObject.Predmet.StrankaFormatedWithAdressOIB>
    <izvorni_sadrzaj> FINA ZAGREB, 10000 Zagreb</izvorni_sadrzaj>
    <derivirana_varijabla naziv="DomainObject.Predmet.StrankaFormatedWithAdressOIB_1"> FINA ZAGREB, 10000 Zagreb</derivirana_varijabla>
  </DomainObject.Predmet.StrankaFormatedWithAdressOIB>
  <DomainObject.Predmet.StrankaWithAdress>
    <izvorni_sadrzaj>FINA ZAGREB 10000 Zagreb</izvorni_sadrzaj>
    <derivirana_varijabla naziv="DomainObject.Predmet.StrankaWithAdress_1">FINA ZAGREB 10000 Zagreb</derivirana_varijabla>
  </DomainObject.Predmet.StrankaWithAdress>
  <DomainObject.Predmet.StrankaWithAdressOIB>
    <izvorni_sadrzaj>FINA ZAGREB, 10000 Zagreb</izvorni_sadrzaj>
    <derivirana_varijabla naziv="DomainObject.Predmet.StrankaWithAdressOIB_1">FINA ZAGREB, 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</izvorni_sadrzaj>
    <derivirana_varijabla naziv="DomainObject.Predmet.StrankaNazivFormatedOIB_1">FINA ZAGREB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</item>
    </izvorni_sadrzaj>
    <derivirana_varijabla naziv="DomainObject.Predmet.StrankaListFormatedOIB_1">
      <item>FINA ZAGREB</item>
    </derivirana_varijabla>
  </DomainObject.Predmet.StrankaListFormatedOIB>
  <DomainObject.Predmet.StrankaListFormatedWithAdress>
    <izvorni_sadrzaj>
      <item>FINA ZAGREB, 10000 Zagreb</item>
    </izvorni_sadrzaj>
    <derivirana_varijabla naziv="DomainObject.Predmet.StrankaListFormatedWithAdress_1">
      <item>FINA ZAGREB, 10000 Zagreb</item>
    </derivirana_varijabla>
  </DomainObject.Predmet.StrankaListFormatedWithAdress>
  <DomainObject.Predmet.StrankaListFormatedWithAdressOIB>
    <izvorni_sadrzaj>
      <item>FINA ZAGREB, 10000 Zagreb</item>
    </izvorni_sadrzaj>
    <derivirana_varijabla naziv="DomainObject.Predmet.StrankaListFormatedWithAdressOIB_1">
      <item>FINA ZAGREB,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</item>
    </izvorni_sadrzaj>
    <derivirana_varijabla naziv="DomainObject.Predmet.StrankaListNazivFormatedOIB_1">
      <item>FINA ZAGREB</item>
    </derivirana_varijabla>
  </DomainObject.Predmet.StrankaListNazivFormatedOIB>
  <DomainObject.Predmet.ProtuStrankaListFormated>
    <izvorni_sadrzaj>
      <item>A.D. FAKTORING društvo s ograničenom odgovornošću za factoring u stečaju</item>
    </izvorni_sadrzaj>
    <derivirana_varijabla naziv="DomainObject.Predmet.ProtuStrankaListFormated_1">
      <item>A.D. FAKTORING društvo s ograničenom odgovornošću za factoring u stečaju</item>
    </derivirana_varijabla>
  </DomainObject.Predmet.ProtuStrankaListFormated>
  <DomainObject.Predmet.ProtuStrankaListFormatedOIB>
    <izvorni_sadrzaj>
      <item>A.D. FAKTORING društvo s ograničenom odgovornošću za factoring u stečaju, OIB 91001157088</item>
    </izvorni_sadrzaj>
    <derivirana_varijabla naziv="DomainObject.Predmet.ProtuStrankaListFormatedOIB_1">
      <item>A.D. FAKTORING društvo s ograničenom odgovornošću za factoring u stečaju, OIB 91001157088</item>
    </derivirana_varijabla>
  </DomainObject.Predmet.ProtuStrankaListFormatedOIB>
  <DomainObject.Predmet.ProtuStrankaListFormatedWithAdress>
    <izvorni_sadrzaj>
      <item>A.D. FAKTORING društvo s ograničenom odgovornošću za factoring u stečaju, Spinčićeva 25 C, 21000 Split</item>
    </izvorni_sadrzaj>
    <derivirana_varijabla naziv="DomainObject.Predmet.ProtuStrankaListFormatedWithAdress_1">
      <item>A.D. FAKTORING društvo s ograničenom odgovornošću za factoring u stečaju, Spinčićeva 25 C, 21000 Split</item>
    </derivirana_varijabla>
  </DomainObject.Predmet.ProtuStrankaListFormatedWithAdress>
  <DomainObject.Predmet.ProtuStrankaListFormatedWithAdressOIB>
    <izvorni_sadrzaj>
      <item>A.D. FAKTORING društvo s ograničenom odgovornošću za factoring u stečaju, OIB 91001157088, Spinčićeva 25 C, 21000 Split</item>
    </izvorni_sadrzaj>
    <derivirana_varijabla naziv="DomainObject.Predmet.ProtuStrankaListFormatedWithAdressOIB_1">
      <item>A.D. FAKTORING društvo s ograničenom odgovornošću za factoring u stečaju, OIB 91001157088, Spinčićeva 25 C, 21000 Split</item>
    </derivirana_varijabla>
  </DomainObject.Predmet.ProtuStrankaListFormatedWithAdressOIB>
  <DomainObject.Predmet.ProtuStrankaListNazivFormated>
    <izvorni_sadrzaj>
      <item>A.D. FAKTORING društvo s ograničenom odgovornošću za factoring u stečaju</item>
    </izvorni_sadrzaj>
    <derivirana_varijabla naziv="DomainObject.Predmet.ProtuStrankaListNazivFormated_1">
      <item>A.D. FAKTORING društvo s ograničenom odgovornošću za factoring u stečaju</item>
    </derivirana_varijabla>
  </DomainObject.Predmet.ProtuStrankaListNazivFormated>
  <DomainObject.Predmet.ProtuStrankaListNazivFormatedOIB>
    <izvorni_sadrzaj>
      <item>A.D. FAKTORING društvo s ograničenom odgovornošću za factoring u stečaju, OIB 91001157088</item>
    </izvorni_sadrzaj>
    <derivirana_varijabla naziv="DomainObject.Predmet.ProtuStrankaListNazivFormatedOIB_1">
      <item>A.D. FAKTORING društvo s ograničenom odgovornošću za factoring u stečaju, OIB 91001157088</item>
    </derivirana_varijabla>
  </DomainObject.Predmet.ProtuStrankaListNazivFormatedOIB>
  <DomainObject.Predmet.OstaliListFormated>
    <izvorni_sadrzaj>
      <item>Trgovački sud Split Registarski odjel</item>
      <item>Trgovački sud Split Pisarnica</item>
      <item>Trgovački sud Split Računovodstvo</item>
      <item>Trgovački sud Split Oglasna ploča</item>
      <item>Trgovački sud Split Ovršni odjel</item>
      <item>Trgovački sud Split Ured predsjednika suda</item>
      <item>FINA Split</item>
      <item>Snježana Saraswati Haidakan</item>
      <item>Ivan Eterović</item>
    </izvorni_sadrzaj>
    <derivirana_varijabla naziv="DomainObject.Predmet.OstaliListFormated_1">
      <item>Trgovački sud Split Registarski odjel</item>
      <item>Trgovački sud Split Pisarnica</item>
      <item>Trgovački sud Split Računovodstvo</item>
      <item>Trgovački sud Split Oglasna ploča</item>
      <item>Trgovački sud Split Ovršni odjel</item>
      <item>Trgovački sud Split Ured predsjednika suda</item>
      <item>FINA Split</item>
      <item>Snježana Saraswati Haidakan</item>
      <item>Ivan Eterović</item>
    </derivirana_varijabla>
  </DomainObject.Predmet.OstaliListFormated>
  <DomainObject.Predmet.OstaliListFormatedOIB>
    <izvorni_sadrzaj>
      <item>Trgovački sud Split Registarski odjel</item>
      <item>Trgovački sud Split Pisarnica</item>
      <item>Trgovački sud Split Računovodstvo</item>
      <item>Trgovački sud Split Oglasna ploča</item>
      <item>Trgovački sud Split Ovršni odjel</item>
      <item>Trgovački sud Split Ured predsjednika suda</item>
      <item>FINA Split</item>
      <item>Snježana Saraswati Haidakan, OIB 38133386086</item>
      <item>Ivan Eterović, OIB 76765128473</item>
    </izvorni_sadrzaj>
    <derivirana_varijabla naziv="DomainObject.Predmet.OstaliListFormatedOIB_1">
      <item>Trgovački sud Split Registarski odjel</item>
      <item>Trgovački sud Split Pisarnica</item>
      <item>Trgovački sud Split Računovodstvo</item>
      <item>Trgovački sud Split Oglasna ploča</item>
      <item>Trgovački sud Split Ovršni odjel</item>
      <item>Trgovački sud Split Ured predsjednika suda</item>
      <item>FINA Split</item>
      <item>Snježana Saraswati Haidakan, OIB 38133386086</item>
      <item>Ivan Eterović, OIB 76765128473</item>
    </derivirana_varijabla>
  </DomainObject.Predmet.OstaliListFormatedOIB>
  <DomainObject.Predmet.OstaliListFormatedWithAdress>
    <izvorni_sadrzaj>
      <item>Trgovački sud Split Registarski odjel, Sukoišanska 6, 21000 Split</item>
      <item>Trgovački sud Split Pisarnica, Sukoišanska 6, 21000 Split</item>
      <item>Trgovački sud Split Računovodstvo, Sukoišanska 6, 21000 Split</item>
      <item>Trgovački sud Split Oglasna ploča, Sukoišanska 6, 21000 Split</item>
      <item>Trgovački sud Split Ovršni odjel, Sukoišanska 6, 21000 Split</item>
      <item>Trgovački sud Split Ured predsjednika suda, Sukoišanska 6, 21000 Split</item>
      <item>FINA Split, 21000 Split</item>
      <item>Snježana Saraswati Haidakan, Zajca Ivana 3, 52210 Rovinj</item>
      <item>Ivan Eterović, Škrape 40, 21000 Split</item>
    </izvorni_sadrzaj>
    <derivirana_varijabla naziv="DomainObject.Predmet.OstaliListFormatedWithAdress_1">
      <item>Trgovački sud Split Registarski odjel, Sukoišanska 6, 21000 Split</item>
      <item>Trgovački sud Split Pisarnica, Sukoišanska 6, 21000 Split</item>
      <item>Trgovački sud Split Računovodstvo, Sukoišanska 6, 21000 Split</item>
      <item>Trgovački sud Split Oglasna ploča, Sukoišanska 6, 21000 Split</item>
      <item>Trgovački sud Split Ovršni odjel, Sukoišanska 6, 21000 Split</item>
      <item>Trgovački sud Split Ured predsjednika suda, Sukoišanska 6, 21000 Split</item>
      <item>FINA Split, 21000 Split</item>
      <item>Snježana Saraswati Haidakan, Zajca Ivana 3, 52210 Rovinj</item>
      <item>Ivan Eterović, Škrape 40, 21000 Split</item>
    </derivirana_varijabla>
  </DomainObject.Predmet.OstaliListFormatedWithAdress>
  <DomainObject.Predmet.OstaliListFormatedWithAdressOIB>
    <izvorni_sadrzaj>
      <item>Trgovački sud Split Registarski odjel, Sukoišanska 6, 21000 Split</item>
      <item>Trgovački sud Split Pisarnica, Sukoišanska 6, 21000 Split</item>
      <item>Trgovački sud Split Računovodstvo, Sukoišanska 6, 21000 Split</item>
      <item>Trgovački sud Split Oglasna ploča, Sukoišanska 6, 21000 Split</item>
      <item>Trgovački sud Split Ovršni odjel, Sukoišanska 6, 21000 Split</item>
      <item>Trgovački sud Split Ured predsjednika suda, Sukoišanska 6, 21000 Split</item>
      <item>FINA Split, 21000 Split</item>
      <item>Snježana Saraswati Haidakan, OIB 38133386086, Zajca Ivana 3, 52210 Rovinj</item>
      <item>Ivan Eterović, OIB 76765128473, Škrape 40, 21000 Split</item>
    </izvorni_sadrzaj>
    <derivirana_varijabla naziv="DomainObject.Predmet.OstaliListFormatedWithAdressOIB_1">
      <item>Trgovački sud Split Registarski odjel, Sukoišanska 6, 21000 Split</item>
      <item>Trgovački sud Split Pisarnica, Sukoišanska 6, 21000 Split</item>
      <item>Trgovački sud Split Računovodstvo, Sukoišanska 6, 21000 Split</item>
      <item>Trgovački sud Split Oglasna ploča, Sukoišanska 6, 21000 Split</item>
      <item>Trgovački sud Split Ovršni odjel, Sukoišanska 6, 21000 Split</item>
      <item>Trgovački sud Split Ured predsjednika suda, Sukoišanska 6, 21000 Split</item>
      <item>FINA Split, 21000 Split</item>
      <item>Snježana Saraswati Haidakan, OIB 38133386086, Zajca Ivana 3, 52210 Rovinj</item>
      <item>Ivan Eterović, OIB 76765128473, Škrape 40, 21000 Split</item>
    </derivirana_varijabla>
  </DomainObject.Predmet.OstaliListFormatedWithAdressOIB>
  <DomainObject.Predmet.OstaliListNazivFormated>
    <izvorni_sadrzaj>
      <item>Trgovački sud Split Registarski odjel</item>
      <item>Trgovački sud Split Pisarnica</item>
      <item>Trgovački sud Split Računovodstvo</item>
      <item>Trgovački sud Split Oglasna ploča</item>
      <item>Trgovački sud Split Ovršni odjel</item>
      <item>Trgovački sud Split Ured predsjednika suda</item>
      <item>FINA Split</item>
      <item>Snježana Saraswati Haidakan</item>
      <item>Ivan Eterović</item>
    </izvorni_sadrzaj>
    <derivirana_varijabla naziv="DomainObject.Predmet.OstaliListNazivFormated_1">
      <item>Trgovački sud Split Registarski odjel</item>
      <item>Trgovački sud Split Pisarnica</item>
      <item>Trgovački sud Split Računovodstvo</item>
      <item>Trgovački sud Split Oglasna ploča</item>
      <item>Trgovački sud Split Ovršni odjel</item>
      <item>Trgovački sud Split Ured predsjednika suda</item>
      <item>FINA Split</item>
      <item>Snježana Saraswati Haidakan</item>
      <item>Ivan Eterović</item>
    </derivirana_varijabla>
  </DomainObject.Predmet.OstaliListNazivFormated>
  <DomainObject.Predmet.OstaliListNazivFormatedOIB>
    <izvorni_sadrzaj>
      <item>Trgovački sud Split Registarski odjel</item>
      <item>Trgovački sud Split Pisarnica</item>
      <item>Trgovački sud Split Računovodstvo</item>
      <item>Trgovački sud Split Oglasna ploča</item>
      <item>Trgovački sud Split Ovršni odjel</item>
      <item>Trgovački sud Split Ured predsjednika suda</item>
      <item>FINA Split</item>
      <item>Snježana Saraswati Haidakan, OIB 38133386086</item>
      <item>Ivan Eterović, OIB 76765128473</item>
    </izvorni_sadrzaj>
    <derivirana_varijabla naziv="DomainObject.Predmet.OstaliListNazivFormatedOIB_1">
      <item>Trgovački sud Split Registarski odjel</item>
      <item>Trgovački sud Split Pisarnica</item>
      <item>Trgovački sud Split Računovodstvo</item>
      <item>Trgovački sud Split Oglasna ploča</item>
      <item>Trgovački sud Split Ovršni odjel</item>
      <item>Trgovački sud Split Ured predsjednika suda</item>
      <item>FINA Split</item>
      <item>Snježana Saraswati Haidakan, OIB 38133386086</item>
      <item>Ivan Eterović, OIB 76765128473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A.D. FAKTORING društvo s ograničenom odgovornošću za factoring u stečaju</izvorni_sadrzaj>
    <derivirana_varijabla naziv="DomainObject.Predmet.ProtustrankaIDrugi_1">A.D. FAKTORING društvo s ograničenom odgovornošću za factoring u stečaju</derivirana_varijabla>
  </DomainObject.Predmet.ProtustrankaIDrugi>
  <DomainObject.Predmet.StrankaIDrugiAdressOIB>
    <izvorni_sadrzaj>FINA ZAGREB, 10000 Zagreb</izvorni_sadrzaj>
    <derivirana_varijabla naziv="DomainObject.Predmet.StrankaIDrugiAdressOIB_1">FINA ZAGREB, 10000 Zagreb</derivirana_varijabla>
  </DomainObject.Predmet.StrankaIDrugiAdressOIB>
  <DomainObject.Predmet.ProtustrankaIDrugiAdressOIB>
    <izvorni_sadrzaj>A.D. FAKTORING društvo s ograničenom odgovornošću za factoring u stečaju, OIB 91001157088, Spinčićeva 25 C, 21000 Split</izvorni_sadrzaj>
    <derivirana_varijabla naziv="DomainObject.Predmet.ProtustrankaIDrugiAdressOIB_1">A.D. FAKTORING društvo s ograničenom odgovornošću za factoring u stečaju, OIB 91001157088, Spinčićeva 25 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A.D. FAKTORING društvo s ograničenom odgovornošću za factoring u stečaju</item>
      <item>Trgovački sud Split Registarski odjel</item>
      <item>Trgovački sud Split Pisarnica</item>
      <item>Trgovački sud Split Računovodstvo</item>
      <item>Trgovački sud Split Oglasna ploča</item>
      <item>Trgovački sud Split Ovršni odjel</item>
      <item>Trgovački sud Split Ured predsjednika suda</item>
      <item>FINA Split</item>
      <item>Snježana Saraswati Haidakan</item>
      <item>Ivan Eterović</item>
    </izvorni_sadrzaj>
    <derivirana_varijabla naziv="DomainObject.Predmet.SudioniciListNaziv_1">
      <item>FINA ZAGREB</item>
      <item>A.D. FAKTORING društvo s ograničenom odgovornošću za factoring u stečaju</item>
      <item>Trgovački sud Split Registarski odjel</item>
      <item>Trgovački sud Split Pisarnica</item>
      <item>Trgovački sud Split Računovodstvo</item>
      <item>Trgovački sud Split Oglasna ploča</item>
      <item>Trgovački sud Split Ovršni odjel</item>
      <item>Trgovački sud Split Ured predsjednika suda</item>
      <item>FINA Split</item>
      <item>Snježana Saraswati Haidakan</item>
      <item>Ivan Eterović</item>
    </derivirana_varijabla>
  </DomainObject.Predmet.SudioniciListNaziv>
  <DomainObject.Predmet.SudioniciListAdressOIB>
    <izvorni_sadrzaj>
      <item>FINA ZAGREB, 10000 Zagreb</item>
      <item>A.D. FAKTORING društvo s ograničenom odgovornošću za factoring u stečaju, OIB 91001157088, Spinčićeva 25 C,21000 Split</item>
      <item>Trgovački sud Split Registarski odjel, Sukoišanska 6,21000 Split</item>
      <item>Trgovački sud Split Pisarnica, Sukoišanska 6,21000 Split</item>
      <item>Trgovački sud Split Računovodstvo, Sukoišanska 6,21000 Split</item>
      <item>Trgovački sud Split Oglasna ploča, Sukoišanska 6,21000 Split</item>
      <item>Trgovački sud Split Ovršni odjel, Sukoišanska 6,21000 Split</item>
      <item>Trgovački sud Split Ured predsjednika suda, Sukoišanska 6,21000 Split</item>
      <item>FINA Split, 21000 Split</item>
      <item>Snježana Saraswati Haidakan, OIB 38133386086, Zajca Ivana 3,52210 Rovinj</item>
      <item>Ivan Eterović, OIB 76765128473, Škrape 40,21000 Split</item>
    </izvorni_sadrzaj>
    <derivirana_varijabla naziv="DomainObject.Predmet.SudioniciListAdressOIB_1">
      <item>FINA ZAGREB, 10000 Zagreb</item>
      <item>A.D. FAKTORING društvo s ograničenom odgovornošću za factoring u stečaju, OIB 91001157088, Spinčićeva 25 C,21000 Split</item>
      <item>Trgovački sud Split Registarski odjel, Sukoišanska 6,21000 Split</item>
      <item>Trgovački sud Split Pisarnica, Sukoišanska 6,21000 Split</item>
      <item>Trgovački sud Split Računovodstvo, Sukoišanska 6,21000 Split</item>
      <item>Trgovački sud Split Oglasna ploča, Sukoišanska 6,21000 Split</item>
      <item>Trgovački sud Split Ovršni odjel, Sukoišanska 6,21000 Split</item>
      <item>Trgovački sud Split Ured predsjednika suda, Sukoišanska 6,21000 Split</item>
      <item>FINA Split, 21000 Split</item>
      <item>Snježana Saraswati Haidakan, OIB 38133386086, Zajca Ivana 3,52210 Rovinj</item>
      <item>Ivan Eterović, OIB 76765128473, Škrape 40,21000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91001157088</item>
      <item>, OIB null</item>
      <item>, OIB null</item>
      <item>, OIB null</item>
      <item>, OIB null</item>
      <item>, OIB null</item>
      <item>, OIB null</item>
      <item>, OIB null</item>
      <item>, OIB 38133386086</item>
      <item>, OIB 76765128473</item>
    </izvorni_sadrzaj>
    <derivirana_varijabla naziv="DomainObject.Predmet.SudioniciListNazivOIB_1">
      <item>, OIB null</item>
      <item>, OIB 91001157088</item>
      <item>, OIB null</item>
      <item>, OIB null</item>
      <item>, OIB null</item>
      <item>, OIB null</item>
      <item>, OIB null</item>
      <item>, OIB null</item>
      <item>, OIB null</item>
      <item>, OIB 38133386086</item>
      <item>, OIB 76765128473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9EF041-397E-4AFC-9681-8B95F2A753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410</properties:Words>
  <properties:Characters>2132</properties:Characters>
  <properties:Lines>60</properties:Lines>
  <properties:Paragraphs>24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2016-01-13T08:54:00Z</dcterms:created>
  <dc:creator>KDS - 8</dc:creator>
  <cp:lastModifiedBy>Ana Golub Gruić</cp:lastModifiedBy>
  <cp:lastPrinted>2016-01-27T13:52:00Z</cp:lastPrinted>
  <dcterms:modified xmlns:xsi="http://www.w3.org/2001/XMLSchema-instance" xsi:type="dcterms:W3CDTF">2016-01-27T13:55:00Z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