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6b41" w14:paraId="0bf6b41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CD56B6">
      <w:r>
        <w:rPr>
          <w:b/>
        </w:rPr>
        <w:t>Slavonski Brod</w:t>
      </w:r>
      <w:r w:rsidR="00760B34">
        <w:tab/>
      </w:r>
      <w:r w:rsidR="00760B34">
        <w:tab/>
      </w:r>
    </w:p>
    <w:p w:rsidRDefault="00760B34" w:rsidP="00FF5397" w:rsidR="00760B34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160B93" w:rsidR="00FF5397" w:rsidRPr="00160B9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160B93">
        <w:t>dužnik</w:t>
      </w:r>
      <w:r w:rsidR="001112F6" w:rsidRPr="00160B93">
        <w:t>om</w:t>
      </w:r>
      <w:r w:rsidR="002E79FB" w:rsidRPr="00160B93">
        <w:t xml:space="preserve"> </w:t>
      </w:r>
      <w:r w:rsidR="00160B93" w:rsidRPr="00160B93">
        <w:t>FLORA LIPIK d.o.o. za poljoprivredu i usluge "u stečaju", skraćena tvrtka: FLORA LIPIK d.o.o. "u stečaju", Lipik, Kralja Tomislava bb, OIB: 59049574991</w:t>
      </w:r>
      <w:r w:rsidR="00C44096" w:rsidRPr="00160B93">
        <w:t xml:space="preserve">, </w:t>
      </w:r>
      <w:r w:rsidRPr="00160B93">
        <w:t>nakon o</w:t>
      </w:r>
      <w:r w:rsidR="00C44096" w:rsidRPr="00160B93">
        <w:t>držanog</w:t>
      </w:r>
      <w:r w:rsidR="00C44096" w:rsidRPr="005E5735">
        <w:t xml:space="preserve"> ispitn</w:t>
      </w:r>
      <w:r w:rsidR="00C44096">
        <w:t>og ročišta da</w:t>
      </w:r>
      <w:r w:rsidR="004D2BE8">
        <w:t xml:space="preserve">na </w:t>
      </w:r>
      <w:r w:rsidR="001112F6">
        <w:t>0</w:t>
      </w:r>
      <w:r w:rsidR="00160B93">
        <w:t>7</w:t>
      </w:r>
      <w:r w:rsidR="001112F6">
        <w:t>. rujna</w:t>
      </w:r>
      <w:r w:rsidR="002E79FB">
        <w:t xml:space="preserve"> 2016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1112F6">
        <w:t>0</w:t>
      </w:r>
      <w:r w:rsidR="00160B93">
        <w:t>9</w:t>
      </w:r>
      <w:r w:rsidR="001112F6">
        <w:t>. rujna</w:t>
      </w:r>
      <w:r w:rsidR="00FB009E">
        <w:t xml:space="preserve"> 201</w:t>
      </w:r>
      <w:r w:rsidR="002E79FB">
        <w:t>6</w:t>
      </w:r>
      <w:r>
        <w:t>. godine</w:t>
      </w:r>
    </w:p>
    <w:p w:rsidRDefault="00CC75ED" w:rsidP="00CC75ED" w:rsidR="00CC75ED">
      <w:pPr>
        <w:jc w:val="both"/>
      </w:pPr>
    </w:p>
    <w:p w:rsidRDefault="00760B34" w:rsidP="00CC75ED" w:rsidR="00760B34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 w:rsidRPr="00160B93">
      <w:pPr>
        <w:rPr>
          <w:szCs w:val="22"/>
        </w:rPr>
      </w:pPr>
      <w:r w:rsidRPr="00160B93">
        <w:rPr>
          <w:szCs w:val="22"/>
        </w:rPr>
        <w:t>1.</w:t>
      </w:r>
      <w:r>
        <w:rPr>
          <w:szCs w:val="22"/>
        </w:rPr>
        <w:t xml:space="preserve"> </w:t>
      </w:r>
      <w:r w:rsidRPr="00160B93">
        <w:rPr>
          <w:szCs w:val="22"/>
        </w:rPr>
        <w:t xml:space="preserve">Ana Marija Družinec,  Pakrac, </w:t>
      </w:r>
    </w:p>
    <w:p w:rsidRDefault="00160B93" w:rsidP="00160B93" w:rsidR="00160B93">
      <w:pPr>
        <w:rPr>
          <w:szCs w:val="22"/>
        </w:rPr>
      </w:pPr>
      <w:r w:rsidRPr="00160B93">
        <w:rPr>
          <w:szCs w:val="22"/>
        </w:rPr>
        <w:t>Novi Majur,</w:t>
      </w:r>
      <w:r>
        <w:rPr>
          <w:szCs w:val="22"/>
        </w:rPr>
        <w:t xml:space="preserve"> Novi Majur 25, </w:t>
      </w:r>
    </w:p>
    <w:p w:rsidRDefault="00160B93" w:rsidP="00160B93" w:rsidR="00160B93" w:rsidRPr="00160B93">
      <w:pPr>
        <w:rPr>
          <w:szCs w:val="22"/>
        </w:rPr>
      </w:pPr>
      <w:r>
        <w:rPr>
          <w:szCs w:val="22"/>
        </w:rPr>
        <w:t>OIB: 6417239657</w:t>
      </w:r>
      <w:r w:rsidRPr="00160B93">
        <w:rPr>
          <w:szCs w:val="22"/>
        </w:rPr>
        <w:t xml:space="preserve">                     </w:t>
      </w:r>
      <w:r w:rsidR="00226C44">
        <w:rPr>
          <w:szCs w:val="22"/>
        </w:rPr>
        <w:tab/>
      </w:r>
      <w:r w:rsidR="00226C44">
        <w:rPr>
          <w:szCs w:val="22"/>
        </w:rPr>
        <w:tab/>
      </w:r>
      <w:r w:rsidR="00226C44">
        <w:rPr>
          <w:szCs w:val="22"/>
        </w:rPr>
        <w:tab/>
      </w:r>
      <w:r w:rsidRPr="00160B93">
        <w:rPr>
          <w:szCs w:val="22"/>
        </w:rPr>
        <w:t xml:space="preserve">u iznosu od         </w:t>
      </w:r>
      <w:r w:rsidR="00226C44">
        <w:rPr>
          <w:szCs w:val="22"/>
        </w:rPr>
        <w:t xml:space="preserve">    </w:t>
      </w:r>
      <w:r w:rsidRPr="00160B93">
        <w:rPr>
          <w:szCs w:val="22"/>
        </w:rPr>
        <w:t xml:space="preserve">  2.245,06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t xml:space="preserve">2. </w:t>
      </w:r>
      <w:r w:rsidRPr="00160B93">
        <w:rPr>
          <w:szCs w:val="22"/>
        </w:rPr>
        <w:t>Antonio Tutić,</w:t>
      </w:r>
      <w:r>
        <w:rPr>
          <w:szCs w:val="22"/>
        </w:rPr>
        <w:t xml:space="preserve"> </w:t>
      </w:r>
      <w:r w:rsidRPr="00160B93">
        <w:rPr>
          <w:szCs w:val="22"/>
        </w:rPr>
        <w:t xml:space="preserve">Lipik, Alojza </w:t>
      </w:r>
    </w:p>
    <w:p w:rsidRDefault="00160B93" w:rsidP="00160B93" w:rsidR="00160B93" w:rsidRPr="00160B93">
      <w:pPr>
        <w:rPr>
          <w:szCs w:val="22"/>
        </w:rPr>
      </w:pPr>
      <w:r w:rsidRPr="00160B93">
        <w:rPr>
          <w:szCs w:val="22"/>
        </w:rPr>
        <w:t xml:space="preserve">Stepinca 38, OIB: 66718986303                     </w:t>
      </w:r>
      <w:r w:rsidR="00226C44">
        <w:rPr>
          <w:szCs w:val="22"/>
        </w:rPr>
        <w:tab/>
      </w:r>
      <w:r w:rsidRPr="00160B93">
        <w:rPr>
          <w:szCs w:val="22"/>
        </w:rPr>
        <w:t xml:space="preserve">u iznosu od          </w:t>
      </w:r>
      <w:r w:rsidR="00226C44">
        <w:rPr>
          <w:szCs w:val="22"/>
        </w:rPr>
        <w:t xml:space="preserve">    </w:t>
      </w:r>
      <w:r w:rsidRPr="00160B93">
        <w:rPr>
          <w:szCs w:val="22"/>
        </w:rPr>
        <w:t xml:space="preserve"> </w:t>
      </w:r>
      <w:r>
        <w:rPr>
          <w:szCs w:val="22"/>
        </w:rPr>
        <w:t>3.000,00</w:t>
      </w:r>
      <w:r w:rsidRPr="00160B93">
        <w:rPr>
          <w:szCs w:val="22"/>
        </w:rPr>
        <w:t xml:space="preserve">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t xml:space="preserve">3. </w:t>
      </w:r>
      <w:r w:rsidRPr="00160B93">
        <w:rPr>
          <w:szCs w:val="22"/>
        </w:rPr>
        <w:t xml:space="preserve">Antun Hađim, Lipik, Dobrovac, </w:t>
      </w:r>
    </w:p>
    <w:p w:rsidRDefault="00160B93" w:rsidP="00160B93" w:rsidR="00160B93" w:rsidRPr="00160B93">
      <w:pPr>
        <w:rPr>
          <w:szCs w:val="22"/>
        </w:rPr>
      </w:pPr>
      <w:r w:rsidRPr="00160B93">
        <w:rPr>
          <w:szCs w:val="22"/>
        </w:rPr>
        <w:t xml:space="preserve">Stjepana Radića 70, OIB: 4805580657                   </w:t>
      </w:r>
      <w:r w:rsidR="00226C44">
        <w:rPr>
          <w:szCs w:val="22"/>
        </w:rPr>
        <w:tab/>
      </w:r>
      <w:r w:rsidRPr="00160B93">
        <w:rPr>
          <w:szCs w:val="22"/>
        </w:rPr>
        <w:t xml:space="preserve">u iznosu od          </w:t>
      </w:r>
      <w:r w:rsidR="00226C44">
        <w:rPr>
          <w:szCs w:val="22"/>
        </w:rPr>
        <w:t xml:space="preserve">       </w:t>
      </w:r>
      <w:r w:rsidRPr="00160B93">
        <w:rPr>
          <w:szCs w:val="22"/>
        </w:rPr>
        <w:t xml:space="preserve"> </w:t>
      </w:r>
      <w:r>
        <w:rPr>
          <w:szCs w:val="22"/>
        </w:rPr>
        <w:t>831,50</w:t>
      </w:r>
      <w:r w:rsidRPr="00160B93">
        <w:rPr>
          <w:szCs w:val="22"/>
        </w:rPr>
        <w:t xml:space="preserve">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t xml:space="preserve">4. </w:t>
      </w:r>
      <w:r w:rsidRPr="00160B93">
        <w:rPr>
          <w:szCs w:val="22"/>
        </w:rPr>
        <w:t xml:space="preserve">Dajana Grubić, Lipik, Ivana </w:t>
      </w:r>
    </w:p>
    <w:p w:rsidRDefault="00160B93" w:rsidP="00160B93" w:rsidR="00160B93" w:rsidRPr="00160B93">
      <w:pPr>
        <w:rPr>
          <w:szCs w:val="22"/>
        </w:rPr>
      </w:pPr>
      <w:r w:rsidRPr="00160B93">
        <w:rPr>
          <w:szCs w:val="22"/>
        </w:rPr>
        <w:t xml:space="preserve">Meštrovića 13,  OIB: 15186487089                     </w:t>
      </w:r>
      <w:r w:rsidR="00226C44">
        <w:rPr>
          <w:szCs w:val="22"/>
        </w:rPr>
        <w:tab/>
      </w:r>
      <w:r w:rsidRPr="00160B93">
        <w:rPr>
          <w:szCs w:val="22"/>
        </w:rPr>
        <w:t xml:space="preserve"> u iznosu od         </w:t>
      </w:r>
      <w:r w:rsidR="00226C44">
        <w:rPr>
          <w:szCs w:val="22"/>
        </w:rPr>
        <w:t xml:space="preserve">   </w:t>
      </w:r>
      <w:r w:rsidRPr="00160B93">
        <w:rPr>
          <w:szCs w:val="22"/>
        </w:rPr>
        <w:t xml:space="preserve">  2.245,06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t xml:space="preserve">5. </w:t>
      </w:r>
      <w:r w:rsidRPr="00160B93">
        <w:rPr>
          <w:szCs w:val="22"/>
        </w:rPr>
        <w:t xml:space="preserve">Hrvoje Hađim, Lipik, Stjepana </w:t>
      </w:r>
    </w:p>
    <w:p w:rsidRDefault="00160B93" w:rsidP="00160B93" w:rsidR="00160B93" w:rsidRPr="00160B93">
      <w:pPr>
        <w:rPr>
          <w:szCs w:val="22"/>
        </w:rPr>
      </w:pPr>
      <w:r w:rsidRPr="00160B93">
        <w:rPr>
          <w:szCs w:val="22"/>
        </w:rPr>
        <w:t xml:space="preserve">Radića 70,  OIB: 31520193464                      </w:t>
      </w:r>
      <w:r w:rsidR="00226C44">
        <w:rPr>
          <w:szCs w:val="22"/>
        </w:rPr>
        <w:tab/>
      </w:r>
      <w:r w:rsidRPr="00160B93">
        <w:rPr>
          <w:szCs w:val="22"/>
        </w:rPr>
        <w:t xml:space="preserve">u iznosu od          </w:t>
      </w:r>
      <w:r w:rsidR="00226C44">
        <w:rPr>
          <w:szCs w:val="22"/>
        </w:rPr>
        <w:t xml:space="preserve">    </w:t>
      </w:r>
      <w:r w:rsidRPr="00160B93">
        <w:rPr>
          <w:szCs w:val="22"/>
        </w:rPr>
        <w:t xml:space="preserve"> </w:t>
      </w:r>
      <w:r>
        <w:rPr>
          <w:szCs w:val="22"/>
        </w:rPr>
        <w:t>4.000,00</w:t>
      </w:r>
      <w:r w:rsidRPr="00160B93">
        <w:rPr>
          <w:szCs w:val="22"/>
        </w:rPr>
        <w:t xml:space="preserve">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t xml:space="preserve">6. </w:t>
      </w:r>
      <w:r w:rsidRPr="00160B93">
        <w:rPr>
          <w:szCs w:val="22"/>
        </w:rPr>
        <w:t xml:space="preserve">Josip Straga, Pakrac, Stjepana </w:t>
      </w:r>
    </w:p>
    <w:p w:rsidRDefault="00160B93" w:rsidP="00160B93" w:rsidR="00160B93" w:rsidRPr="00160B93">
      <w:pPr>
        <w:rPr>
          <w:szCs w:val="22"/>
        </w:rPr>
      </w:pPr>
      <w:r w:rsidRPr="00160B93">
        <w:rPr>
          <w:szCs w:val="22"/>
        </w:rPr>
        <w:t xml:space="preserve">Radića 101,   OIB: 79636650635                      </w:t>
      </w:r>
      <w:r w:rsidR="00226C44">
        <w:rPr>
          <w:szCs w:val="22"/>
        </w:rPr>
        <w:tab/>
      </w:r>
      <w:r w:rsidRPr="00160B93">
        <w:rPr>
          <w:szCs w:val="22"/>
        </w:rPr>
        <w:t xml:space="preserve">u iznosu od         </w:t>
      </w:r>
      <w:r w:rsidR="00226C44">
        <w:rPr>
          <w:szCs w:val="22"/>
        </w:rPr>
        <w:t xml:space="preserve">    </w:t>
      </w:r>
      <w:r w:rsidRPr="00160B93">
        <w:rPr>
          <w:szCs w:val="22"/>
        </w:rPr>
        <w:t xml:space="preserve">  </w:t>
      </w:r>
      <w:r>
        <w:rPr>
          <w:szCs w:val="22"/>
        </w:rPr>
        <w:t>3.000,00</w:t>
      </w:r>
      <w:r w:rsidRPr="00160B93">
        <w:rPr>
          <w:szCs w:val="22"/>
        </w:rPr>
        <w:t xml:space="preserve">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lastRenderedPageBreak/>
        <w:t xml:space="preserve">7. </w:t>
      </w:r>
      <w:r w:rsidRPr="00160B93">
        <w:rPr>
          <w:szCs w:val="22"/>
        </w:rPr>
        <w:t>Katarina Po</w:t>
      </w:r>
      <w:r>
        <w:rPr>
          <w:szCs w:val="22"/>
        </w:rPr>
        <w:t>p,</w:t>
      </w:r>
      <w:r w:rsidRPr="00160B93">
        <w:rPr>
          <w:szCs w:val="22"/>
        </w:rPr>
        <w:t xml:space="preserve"> Pakrac, </w:t>
      </w:r>
      <w:r>
        <w:rPr>
          <w:szCs w:val="22"/>
        </w:rPr>
        <w:t xml:space="preserve">Prolaz </w:t>
      </w:r>
    </w:p>
    <w:p w:rsidRDefault="00160B93" w:rsidP="00160B93" w:rsidR="00160B93" w:rsidRPr="00160B93">
      <w:pPr>
        <w:rPr>
          <w:szCs w:val="22"/>
        </w:rPr>
      </w:pPr>
      <w:r>
        <w:rPr>
          <w:szCs w:val="22"/>
        </w:rPr>
        <w:t>Baruna Trenka 11</w:t>
      </w:r>
      <w:r w:rsidRPr="00160B93">
        <w:rPr>
          <w:szCs w:val="22"/>
        </w:rPr>
        <w:t xml:space="preserve">,   OIB: 85728499422                      u iznosu od          </w:t>
      </w:r>
      <w:r w:rsidR="00226C44">
        <w:rPr>
          <w:szCs w:val="22"/>
        </w:rPr>
        <w:t xml:space="preserve">     </w:t>
      </w:r>
      <w:r w:rsidRPr="00160B93">
        <w:rPr>
          <w:szCs w:val="22"/>
        </w:rPr>
        <w:t xml:space="preserve"> 2.245,06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t xml:space="preserve">8. </w:t>
      </w:r>
      <w:r w:rsidRPr="00160B93">
        <w:rPr>
          <w:szCs w:val="22"/>
        </w:rPr>
        <w:t xml:space="preserve">Lucija Majdandžić,  Lipik, Stjepana </w:t>
      </w:r>
    </w:p>
    <w:p w:rsidRDefault="00160B93" w:rsidP="00160B93" w:rsidR="00160B93" w:rsidRPr="00160B93">
      <w:pPr>
        <w:rPr>
          <w:szCs w:val="22"/>
        </w:rPr>
      </w:pPr>
      <w:r w:rsidRPr="00160B93">
        <w:rPr>
          <w:szCs w:val="22"/>
        </w:rPr>
        <w:t xml:space="preserve">Radića 28, Dobrovac,  OIB: 32634247437        </w:t>
      </w:r>
      <w:r w:rsidR="00226C44">
        <w:rPr>
          <w:szCs w:val="22"/>
        </w:rPr>
        <w:tab/>
      </w:r>
      <w:r w:rsidRPr="00160B93">
        <w:rPr>
          <w:szCs w:val="22"/>
        </w:rPr>
        <w:t xml:space="preserve">  u iznosu od           </w:t>
      </w:r>
      <w:r w:rsidR="00226C44">
        <w:rPr>
          <w:szCs w:val="22"/>
        </w:rPr>
        <w:t xml:space="preserve">     </w:t>
      </w:r>
      <w:r w:rsidRPr="00160B93">
        <w:rPr>
          <w:szCs w:val="22"/>
        </w:rPr>
        <w:t>2.245,06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t xml:space="preserve">9. </w:t>
      </w:r>
      <w:r w:rsidRPr="00160B93">
        <w:rPr>
          <w:szCs w:val="22"/>
        </w:rPr>
        <w:t xml:space="preserve">Mara Šubert,  Lipik, Stjepana Radića </w:t>
      </w:r>
    </w:p>
    <w:p w:rsidRDefault="00160B93" w:rsidP="00160B93" w:rsidR="00160B93" w:rsidRPr="00160B93">
      <w:pPr>
        <w:rPr>
          <w:szCs w:val="22"/>
        </w:rPr>
      </w:pPr>
      <w:r w:rsidRPr="00160B93">
        <w:rPr>
          <w:szCs w:val="22"/>
        </w:rPr>
        <w:t xml:space="preserve">65, Dobrovac,  OIB: 30994023679                      </w:t>
      </w:r>
      <w:r w:rsidR="00226C44">
        <w:rPr>
          <w:szCs w:val="22"/>
        </w:rPr>
        <w:tab/>
        <w:t xml:space="preserve">  </w:t>
      </w:r>
      <w:r w:rsidRPr="00160B93">
        <w:rPr>
          <w:szCs w:val="22"/>
        </w:rPr>
        <w:t xml:space="preserve">u iznosu od        </w:t>
      </w:r>
      <w:r w:rsidR="00226C44">
        <w:rPr>
          <w:szCs w:val="22"/>
        </w:rPr>
        <w:t xml:space="preserve">        </w:t>
      </w:r>
      <w:r w:rsidRPr="00160B93">
        <w:rPr>
          <w:szCs w:val="22"/>
        </w:rPr>
        <w:t xml:space="preserve">   2.245,06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t xml:space="preserve">10. </w:t>
      </w:r>
      <w:r w:rsidRPr="00160B93">
        <w:rPr>
          <w:szCs w:val="22"/>
        </w:rPr>
        <w:t xml:space="preserve">Marijana Mlinar,  Daruvar, Gaja </w:t>
      </w:r>
    </w:p>
    <w:p w:rsidRDefault="00160B93" w:rsidP="00160B93" w:rsidR="00160B93" w:rsidRPr="00160B93">
      <w:pPr>
        <w:rPr>
          <w:szCs w:val="22"/>
        </w:rPr>
      </w:pPr>
      <w:r w:rsidRPr="00160B93">
        <w:rPr>
          <w:szCs w:val="22"/>
        </w:rPr>
        <w:t xml:space="preserve">Ljudevita 11,  OIB: 50305318566                      </w:t>
      </w:r>
      <w:r w:rsidR="00226C44">
        <w:rPr>
          <w:szCs w:val="22"/>
        </w:rPr>
        <w:tab/>
        <w:t xml:space="preserve">  </w:t>
      </w:r>
      <w:r w:rsidRPr="00160B93">
        <w:rPr>
          <w:szCs w:val="22"/>
        </w:rPr>
        <w:t xml:space="preserve">u iznosu od      </w:t>
      </w:r>
      <w:r w:rsidR="00226C44">
        <w:rPr>
          <w:szCs w:val="22"/>
        </w:rPr>
        <w:t xml:space="preserve">        </w:t>
      </w:r>
      <w:r w:rsidRPr="00160B93">
        <w:rPr>
          <w:szCs w:val="22"/>
        </w:rPr>
        <w:t xml:space="preserve">     </w:t>
      </w:r>
      <w:r>
        <w:rPr>
          <w:szCs w:val="22"/>
        </w:rPr>
        <w:t>4.000,00</w:t>
      </w:r>
      <w:r w:rsidRPr="00160B93">
        <w:rPr>
          <w:szCs w:val="22"/>
        </w:rPr>
        <w:t xml:space="preserve">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t xml:space="preserve">11. </w:t>
      </w:r>
      <w:r w:rsidRPr="00160B93">
        <w:rPr>
          <w:szCs w:val="22"/>
        </w:rPr>
        <w:t xml:space="preserve">Renato Ljevar,  Lipik, Hrvatskih </w:t>
      </w:r>
    </w:p>
    <w:p w:rsidRDefault="00160B93" w:rsidP="00160B93" w:rsidR="00160B93" w:rsidRPr="00160B93">
      <w:pPr>
        <w:rPr>
          <w:szCs w:val="22"/>
        </w:rPr>
      </w:pPr>
      <w:r w:rsidRPr="00160B93">
        <w:rPr>
          <w:szCs w:val="22"/>
        </w:rPr>
        <w:t xml:space="preserve">Branitelja 27, OIB: 39257716035                      </w:t>
      </w:r>
      <w:r w:rsidR="00226C44">
        <w:rPr>
          <w:szCs w:val="22"/>
        </w:rPr>
        <w:tab/>
        <w:t xml:space="preserve">   </w:t>
      </w:r>
      <w:r w:rsidRPr="00160B93">
        <w:rPr>
          <w:szCs w:val="22"/>
        </w:rPr>
        <w:t xml:space="preserve">u iznosu od        </w:t>
      </w:r>
      <w:r w:rsidR="00226C44">
        <w:rPr>
          <w:szCs w:val="22"/>
        </w:rPr>
        <w:t xml:space="preserve">         </w:t>
      </w:r>
      <w:r w:rsidRPr="00160B93">
        <w:rPr>
          <w:szCs w:val="22"/>
        </w:rPr>
        <w:t xml:space="preserve"> 2.245,06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t xml:space="preserve">12. </w:t>
      </w:r>
      <w:r w:rsidRPr="00160B93">
        <w:rPr>
          <w:szCs w:val="22"/>
        </w:rPr>
        <w:t xml:space="preserve">Snježana Propadalo,  Lipik, Dobrovac, </w:t>
      </w:r>
    </w:p>
    <w:p w:rsidRDefault="00160B93" w:rsidP="00160B93" w:rsidR="00160B93" w:rsidRPr="00160B93">
      <w:pPr>
        <w:rPr>
          <w:szCs w:val="22"/>
        </w:rPr>
      </w:pPr>
      <w:r w:rsidRPr="00160B93">
        <w:rPr>
          <w:szCs w:val="22"/>
        </w:rPr>
        <w:t xml:space="preserve">Stjepana Radića 49,  OIB: 3205060379                      </w:t>
      </w:r>
      <w:r w:rsidR="00226C44">
        <w:rPr>
          <w:szCs w:val="22"/>
        </w:rPr>
        <w:t xml:space="preserve">  </w:t>
      </w:r>
      <w:r w:rsidRPr="00160B93">
        <w:rPr>
          <w:szCs w:val="22"/>
        </w:rPr>
        <w:t xml:space="preserve">u iznosu od           </w:t>
      </w:r>
      <w:r w:rsidR="00226C44">
        <w:rPr>
          <w:szCs w:val="22"/>
        </w:rPr>
        <w:tab/>
        <w:t xml:space="preserve">   </w:t>
      </w:r>
      <w:r w:rsidRPr="00160B93">
        <w:rPr>
          <w:szCs w:val="22"/>
        </w:rPr>
        <w:t>2.245,06 Kn</w:t>
      </w:r>
    </w:p>
    <w:p w:rsidRDefault="00160B93" w:rsidP="00160B93" w:rsidR="00160B93">
      <w:pPr>
        <w:rPr>
          <w:szCs w:val="22"/>
        </w:rPr>
      </w:pPr>
    </w:p>
    <w:p w:rsidRDefault="00160B93" w:rsidP="00160B93" w:rsidR="00160B93">
      <w:pPr>
        <w:rPr>
          <w:szCs w:val="22"/>
        </w:rPr>
      </w:pPr>
      <w:r>
        <w:rPr>
          <w:szCs w:val="22"/>
        </w:rPr>
        <w:t xml:space="preserve">13. </w:t>
      </w:r>
      <w:r w:rsidRPr="00160B93">
        <w:rPr>
          <w:szCs w:val="22"/>
        </w:rPr>
        <w:t xml:space="preserve">Zorana Komljenović,  Lipik, </w:t>
      </w:r>
    </w:p>
    <w:p w:rsidRDefault="00160B93" w:rsidP="00160B93" w:rsidR="00CF4B5F">
      <w:r w:rsidRPr="00160B93">
        <w:rPr>
          <w:szCs w:val="22"/>
        </w:rPr>
        <w:t>Hrvatskih Branitelja 24,  OIB: 11310491001</w:t>
      </w:r>
      <w:r w:rsidR="004565ED">
        <w:rPr>
          <w:szCs w:val="22"/>
        </w:rPr>
        <w:tab/>
        <w:t xml:space="preserve"> </w:t>
      </w:r>
      <w:r w:rsidR="00226C44">
        <w:rPr>
          <w:szCs w:val="22"/>
        </w:rPr>
        <w:t xml:space="preserve">       </w:t>
      </w:r>
      <w:r w:rsidR="00226C44">
        <w:rPr>
          <w:szCs w:val="22"/>
        </w:rPr>
        <w:tab/>
        <w:t xml:space="preserve">   </w:t>
      </w:r>
      <w:r w:rsidR="004D2BE8">
        <w:t xml:space="preserve">u iznosu od   </w:t>
      </w:r>
      <w:r w:rsidR="004565ED">
        <w:t xml:space="preserve"> </w:t>
      </w:r>
      <w:r>
        <w:t xml:space="preserve">    </w:t>
      </w:r>
      <w:r w:rsidR="004565ED">
        <w:t xml:space="preserve">  </w:t>
      </w:r>
      <w:r w:rsidR="00226C44">
        <w:t xml:space="preserve">       </w:t>
      </w:r>
      <w:r w:rsidR="004D2BE8">
        <w:t xml:space="preserve"> </w:t>
      </w:r>
      <w:r>
        <w:t>2.245,06</w:t>
      </w:r>
      <w:r w:rsidR="004565ED" w:rsidRPr="004565ED">
        <w:t xml:space="preserve"> Kn </w:t>
      </w:r>
    </w:p>
    <w:p w:rsidRDefault="00CD56B6" w:rsidP="004D2BE8" w:rsidR="00CD56B6">
      <w:pPr>
        <w:tabs>
          <w:tab w:pos="5910" w:val="left"/>
        </w:tabs>
      </w:pPr>
    </w:p>
    <w:p w:rsidRDefault="00FF5397" w:rsidP="007314A7" w:rsidR="002E1104" w:rsidRPr="007314A7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="00226C44">
        <w:rPr>
          <w:b/>
        </w:rPr>
        <w:t xml:space="preserve"> </w:t>
      </w:r>
      <w:r w:rsidR="00226C44">
        <w:rPr>
          <w:b/>
        </w:rPr>
        <w:tab/>
        <w:t xml:space="preserve">  </w:t>
      </w:r>
      <w:r w:rsidRPr="00C940F1">
        <w:rPr>
          <w:b/>
        </w:rPr>
        <w:t xml:space="preserve">u iznosu od </w:t>
      </w:r>
      <w:r w:rsidR="00226C44">
        <w:rPr>
          <w:b/>
        </w:rPr>
        <w:t xml:space="preserve">           </w:t>
      </w:r>
      <w:r w:rsidR="000600E4">
        <w:rPr>
          <w:b/>
        </w:rPr>
        <w:t xml:space="preserve"> </w:t>
      </w:r>
      <w:r w:rsidR="005C2234">
        <w:rPr>
          <w:b/>
        </w:rPr>
        <w:t xml:space="preserve">  </w:t>
      </w:r>
      <w:r w:rsidR="004565ED">
        <w:rPr>
          <w:b/>
        </w:rPr>
        <w:t xml:space="preserve"> </w:t>
      </w:r>
      <w:r w:rsidR="00226C44">
        <w:rPr>
          <w:b/>
        </w:rPr>
        <w:t>32.791,98</w:t>
      </w:r>
      <w:r w:rsidR="0006366B">
        <w:rPr>
          <w:b/>
        </w:rPr>
        <w:t xml:space="preserve"> </w:t>
      </w:r>
      <w:r w:rsidRPr="00C940F1">
        <w:rPr>
          <w:b/>
        </w:rPr>
        <w:t>Kn</w:t>
      </w:r>
    </w:p>
    <w:p w:rsidRDefault="002E1104" w:rsidP="00B34AC0" w:rsidR="00CC75ED">
      <w:pPr>
        <w:rPr>
          <w:b/>
        </w:rPr>
      </w:pPr>
      <w:r>
        <w:rPr>
          <w:b/>
        </w:rPr>
        <w:t xml:space="preserve">                </w:t>
      </w: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226C44" w:rsidP="00717E58" w:rsidR="00717E58" w:rsidRPr="00717E58">
      <w:pPr>
        <w:jc w:val="both"/>
      </w:pPr>
      <w:r>
        <w:t>1</w:t>
      </w:r>
      <w:r w:rsidR="00717E58">
        <w:t xml:space="preserve">. </w:t>
      </w:r>
      <w:r w:rsidR="00717E58" w:rsidRPr="00717E58">
        <w:t>REPUBLIKA HRVATSKA</w:t>
      </w:r>
    </w:p>
    <w:p w:rsidRDefault="00717E58" w:rsidP="00717E58" w:rsidR="00717E58" w:rsidRPr="00717E58">
      <w:pPr>
        <w:jc w:val="both"/>
      </w:pPr>
      <w:r w:rsidRPr="00717E58">
        <w:t>Ministarstvo financija, Porezna uprava,</w:t>
      </w:r>
    </w:p>
    <w:p w:rsidRDefault="00717E58" w:rsidP="00717E58" w:rsidR="00717E58">
      <w:pPr>
        <w:jc w:val="both"/>
      </w:pPr>
      <w:r w:rsidRPr="00717E58">
        <w:t xml:space="preserve">Područni ured Slavonija i Baranja, </w:t>
      </w:r>
    </w:p>
    <w:p w:rsidRDefault="00717E58" w:rsidP="00717E58" w:rsidR="00717E58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u iznosu od     </w:t>
      </w:r>
      <w:r w:rsidR="005E5735">
        <w:t xml:space="preserve">   </w:t>
      </w:r>
      <w:r w:rsidR="00226C44">
        <w:t>200.098,81</w:t>
      </w:r>
      <w:r w:rsidRPr="00717E58">
        <w:t xml:space="preserve"> Kn</w:t>
      </w:r>
    </w:p>
    <w:p w:rsidRDefault="00717E58" w:rsidP="00717E58" w:rsidR="00717E58">
      <w:pPr>
        <w:jc w:val="both"/>
      </w:pPr>
      <w:r w:rsidRPr="00717E58">
        <w:t xml:space="preserve">  </w:t>
      </w:r>
      <w:r>
        <w:tab/>
      </w:r>
      <w:r>
        <w:tab/>
      </w:r>
      <w:r>
        <w:tab/>
      </w:r>
      <w:r>
        <w:tab/>
      </w: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5E5735">
        <w:rPr>
          <w:b/>
        </w:rPr>
        <w:t xml:space="preserve">  </w:t>
      </w:r>
      <w:r w:rsidR="0009249A">
        <w:rPr>
          <w:b/>
        </w:rPr>
        <w:t xml:space="preserve"> </w:t>
      </w:r>
      <w:r w:rsidR="00226C44" w:rsidRPr="00226C44">
        <w:rPr>
          <w:b/>
        </w:rPr>
        <w:t>200.098,81 Kn</w:t>
      </w:r>
    </w:p>
    <w:p w:rsidRDefault="00CF4B5F" w:rsidP="00A368D4" w:rsidR="00CF4B5F">
      <w:pPr>
        <w:jc w:val="both"/>
        <w:rPr>
          <w:b/>
        </w:rPr>
      </w:pPr>
    </w:p>
    <w:p w:rsidRDefault="00C80AB6" w:rsidP="004F1773" w:rsidR="006261B8">
      <w:pPr>
        <w:jc w:val="both"/>
      </w:pPr>
      <w:r>
        <w:rPr>
          <w:b/>
        </w:rPr>
        <w:tab/>
      </w:r>
      <w:r>
        <w:rPr>
          <w:b/>
        </w:rPr>
        <w:tab/>
      </w:r>
      <w:r w:rsidR="00961C13">
        <w:t xml:space="preserve">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1D5104" w:rsidP="004F1773" w:rsidR="001D5104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226C44">
        <w:t>124</w:t>
      </w:r>
      <w:r w:rsidRPr="00FA6A11">
        <w:t>/201</w:t>
      </w:r>
      <w:r w:rsidR="00226C44">
        <w:t>6</w:t>
      </w:r>
      <w:r w:rsidRPr="00FA6A11">
        <w:t>-</w:t>
      </w:r>
      <w:r w:rsidR="00226C44">
        <w:t>7</w:t>
      </w:r>
      <w:r w:rsidRPr="00FA6A11">
        <w:t xml:space="preserve"> od </w:t>
      </w:r>
      <w:r w:rsidR="00226C44">
        <w:t>12. svibnja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226C44" w:rsidRPr="00226C44">
        <w:t>FLORA LIPIK d.o.o. za poljoprivredu i usluge "u stečaju", skraćena tvrtka: FLORA LIPIK d.o.o. "u stečaju", Lipik, Kralja Tomislava bb, OIB: 59049574991</w:t>
      </w:r>
      <w:r w:rsidRPr="00FA6A11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B07D34">
        <w:t>0</w:t>
      </w:r>
      <w:r w:rsidR="00226C44">
        <w:t>7</w:t>
      </w:r>
      <w:r w:rsidR="00B07D34">
        <w:t>. rujna</w:t>
      </w:r>
      <w:r w:rsidR="00515EE8">
        <w:t xml:space="preserve"> 201</w:t>
      </w:r>
      <w:r w:rsidR="001C6D7E">
        <w:t>6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CF4B5F" w:rsidR="001D5104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FA6A11">
        <w:t>0</w:t>
      </w:r>
      <w:r w:rsidR="00226C44">
        <w:t>9</w:t>
      </w:r>
      <w:r w:rsidR="00FA6A11">
        <w:t>. rujna</w:t>
      </w:r>
      <w:r w:rsidR="00A34AB3">
        <w:t xml:space="preserve"> 201</w:t>
      </w:r>
      <w:r w:rsidR="005B523C">
        <w:t>6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760B34" w:rsidP="00FA6A11" w:rsidR="00760B34">
      <w:pPr>
        <w:jc w:val="both"/>
      </w:pPr>
    </w:p>
    <w:p w:rsidRDefault="00E65647" w:rsidP="001D5104" w:rsidR="001D5104" w:rsidRPr="00760B34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760B34" w:rsidP="001D5104" w:rsidR="00760B34">
      <w:pPr>
        <w:rPr>
          <w:sz w:val="20"/>
          <w:szCs w:val="20"/>
        </w:rPr>
      </w:pP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17C" w:rsidR="00B7717C">
      <w:r>
        <w:separator/>
      </w:r>
    </w:p>
  </w:endnote>
  <w:endnote w:id="0" w:type="continuationSeparator">
    <w:p w:rsidRDefault="00B7717C" w:rsidR="00B77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17C" w:rsidR="00B7717C">
      <w:r>
        <w:separator/>
      </w:r>
    </w:p>
  </w:footnote>
  <w:footnote w:id="0" w:type="continuationSeparator">
    <w:p w:rsidRDefault="00B7717C" w:rsidR="00B77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CC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60B34" w:rsidP="005E5735" w:rsidR="00E65647" w:rsidRPr="00760960">
    <w:pPr>
      <w:pStyle w:val="Zaglavlje"/>
      <w:jc w:val="right"/>
      <w:rPr>
        <w:b/>
      </w:rPr>
    </w:pPr>
    <w:r w:rsidRPr="00760B34">
      <w:rPr>
        <w:b/>
      </w:rPr>
      <w:t>Broj: 7/St-1965/2016-8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B34" w:rsidP="00760B34" w:rsidR="00760B34">
    <w:pPr>
      <w:pStyle w:val="Zaglavlje"/>
      <w:jc w:val="right"/>
    </w:pPr>
    <w:r w:rsidRPr="00760B34">
      <w:rPr>
        <w:b/>
      </w:rPr>
      <w:t>Broj: 7/St-</w:t>
    </w:r>
    <w:r w:rsidR="00160B93">
      <w:rPr>
        <w:b/>
      </w:rPr>
      <w:t>124</w:t>
    </w:r>
    <w:r w:rsidRPr="00760B34">
      <w:rPr>
        <w:b/>
      </w:rPr>
      <w:t>/2016-</w:t>
    </w:r>
    <w:r w:rsidR="00160B93">
      <w:rPr>
        <w:b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44652"/>
    <w:multiLevelType w:val="hybridMultilevel"/>
    <w:tmpl w:val="F8B27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5F6F1D"/>
    <w:multiLevelType w:val="hybridMultilevel"/>
    <w:tmpl w:val="07E06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112F6"/>
    <w:rsid w:val="001219BB"/>
    <w:rsid w:val="001373D4"/>
    <w:rsid w:val="00155CEB"/>
    <w:rsid w:val="00160B93"/>
    <w:rsid w:val="001715D0"/>
    <w:rsid w:val="0018553C"/>
    <w:rsid w:val="001C6D7E"/>
    <w:rsid w:val="001C79C9"/>
    <w:rsid w:val="001D5104"/>
    <w:rsid w:val="001E1EB6"/>
    <w:rsid w:val="001F529C"/>
    <w:rsid w:val="001F5308"/>
    <w:rsid w:val="00203A23"/>
    <w:rsid w:val="00226C44"/>
    <w:rsid w:val="00231D19"/>
    <w:rsid w:val="00241FFB"/>
    <w:rsid w:val="00253557"/>
    <w:rsid w:val="002A1F76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85310"/>
    <w:rsid w:val="00492EA6"/>
    <w:rsid w:val="004B4134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C6CCA"/>
    <w:rsid w:val="005D0D79"/>
    <w:rsid w:val="005D225E"/>
    <w:rsid w:val="005D4FB4"/>
    <w:rsid w:val="005E4D9F"/>
    <w:rsid w:val="005E5735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B3E36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60B34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7717C"/>
    <w:rsid w:val="00B86E6E"/>
    <w:rsid w:val="00B92C83"/>
    <w:rsid w:val="00B97B92"/>
    <w:rsid w:val="00BA3561"/>
    <w:rsid w:val="00BB7793"/>
    <w:rsid w:val="00BD19CB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80AB6"/>
    <w:rsid w:val="00C82135"/>
    <w:rsid w:val="00C871ED"/>
    <w:rsid w:val="00C9703B"/>
    <w:rsid w:val="00CC6A20"/>
    <w:rsid w:val="00CC75ED"/>
    <w:rsid w:val="00CD56B6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62348"/>
    <w:rsid w:val="00D717F8"/>
    <w:rsid w:val="00D74C16"/>
    <w:rsid w:val="00D946FD"/>
    <w:rsid w:val="00D95E6F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3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3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3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3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3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3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3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3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LIPIK d.o.o. za poljoprivredu i usluge zastupanog po punomoćniku Dejan Šprem</izvorni_sadrzaj>
    <derivirana_varijabla naziv="DomainObject.Predmet.ProtustrankaFormated_1">  FLORA LIPIK d.o.o. za poljoprivredu i usluge zastupanog po punomoćniku Dejan Šprem</derivirana_varijabla>
  </DomainObject.Predmet.ProtustrankaFormated>
  <DomainObject.Predmet.ProtustrankaFormatedOIB>
    <izvorni_sadrzaj>  FLORA LIPIK d.o.o. za poljoprivredu i usluge, OIB 59049574991 zastupanog po punomoćniku Dejan Šprem</izvorni_sadrzaj>
    <derivirana_varijabla naziv="DomainObject.Predmet.ProtustrankaFormatedOIB_1">  FLORA LIPIK d.o.o. za poljoprivredu i usluge, OIB 59049574991 zastupanog po punomoćniku Dejan Šprem</derivirana_varijabla>
  </DomainObject.Predmet.ProtustrankaFormatedOIB>
  <DomainObject.Predmet.ProtustrankaFormatedWithAdress>
    <izvorni_sadrzaj> FLORA LIPIK d.o.o. za poljoprivredu i usluge, Kralja Tomislava bb , 34551 Lipik zastupanog po punomoćniku Dejan Šprem</izvorni_sadrzaj>
    <derivirana_varijabla naziv="DomainObject.Predmet.ProtustrankaFormatedWithAdress_1"> FLORA LIPIK d.o.o. za poljoprivredu i usluge, Kralja Tomislava bb , 34551 Lipik zastupanog po punomoćniku Dejan Šprem</derivirana_varijabla>
  </DomainObject.Predmet.ProtustrankaFormatedWithAdress>
  <DomainObject.Predmet.ProtustrankaFormatedWithAdressOIB>
    <izvorni_sadrzaj> FLORA LIPIK d.o.o. za poljoprivredu i usluge, OIB 59049574991, Kralja Tomislava bb , 34551 Lipik zastupanog po punomoćniku Dejan Šprem</izvorni_sadrzaj>
    <derivirana_varijabla naziv="DomainObject.Predmet.ProtustrankaFormatedWithAdressOIB_1"> FLORA LIPIK d.o.o. za poljoprivredu i usluge, OIB 59049574991, Kralja Tomislava bb , 34551 Lipik zastupanog po punomoćniku Dejan Šprem</derivirana_varijabla>
  </DomainObject.Predmet.ProtustrankaFormatedWithAdressOIB>
  <DomainObject.Predmet.ProtustrankaWithAdress>
    <izvorni_sadrzaj>FLORA LIPIK d.o.o. za poljoprivredu i usluge Kralja Tomislava bb , 34551 Lipik</izvorni_sadrzaj>
    <derivirana_varijabla naziv="DomainObject.Predmet.ProtustrankaWithAdress_1">FLORA LIPIK d.o.o. za poljoprivredu i usluge Kralja Tomislava bb , 34551 Lipik</derivirana_varijabla>
  </DomainObject.Predmet.ProtustrankaWithAdress>
  <DomainObject.Predmet.ProtustrankaWithAdressOIB>
    <izvorni_sadrzaj>FLORA LIPIK d.o.o. za poljoprivredu i usluge, OIB 59049574991, Kralja Tomislava bb , 34551 Lipik</izvorni_sadrzaj>
    <derivirana_varijabla naziv="DomainObject.Predmet.ProtustrankaWithAdressOIB_1">FLORA LIPIK d.o.o. za poljoprivredu i usluge, OIB 59049574991, Kralja Tomislava bb , 34551 Lipik</derivirana_varijabla>
  </DomainObject.Predmet.ProtustrankaWithAdressOIB>
  <DomainObject.Predmet.ProtustrankaNazivFormated>
    <izvorni_sadrzaj>FLORA LIPIK d.o.o. za poljoprivredu i usluge</izvorni_sadrzaj>
    <derivirana_varijabla naziv="DomainObject.Predmet.ProtustrankaNazivFormated_1">FLORA LIPIK d.o.o. za poljoprivredu i usluge</derivirana_varijabla>
  </DomainObject.Predmet.ProtustrankaNazivFormated>
  <DomainObject.Predmet.ProtustrankaNazivFormatedOIB>
    <izvorni_sadrzaj>FLORA LIPIK d.o.o. za poljoprivredu i usluge, OIB 59049574991</izvorni_sadrzaj>
    <derivirana_varijabla naziv="DomainObject.Predmet.ProtustrankaNazivFormatedOIB_1">FLORA LIPIK d.o.o. za poljoprivredu i usluge, OIB 59049574991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 MINISTARSTVO FINANCIJA POREZNA UPRAVA POŽEGA zastupanog po punomoćniku ŽUPANIJSKO DRŽAVNO ODVJETNIŠTVO SLAVONSKI BROD; Gabriel Zovak</izvorni_sadrzaj>
    <derivirana_varijabla naziv="DomainObject.Predmet.StrankaFormated_1">  RH  MINISTARSTVO FINANCIJA POREZNA UPRAVA POŽEGA zastupanog po punomoćniku ŽUPANIJSKO DRŽAVNO ODVJETNIŠTVO SLAVONSKI BROD; Gabriel Zovak</derivirana_varijabla>
  </DomainObject.Predmet.StrankaFormated>
  <DomainObject.Predmet.StrankaFormatedOIB>
    <izvorni_sadrzaj>  RH  MINISTARSTVO FINANCIJA POREZNA UPRAVA POŽEGA zastupanog po punomoćniku ŽUPANIJSKO DRŽAVNO ODVJETNIŠTVO SLAVONSKI BROD; Gabriel Zovak</izvorni_sadrzaj>
    <derivirana_varijabla naziv="DomainObject.Predmet.StrankaFormatedOIB_1">  RH  MINISTARSTVO FINANCIJA POREZNA UPRAVA POŽEGA zastupanog po punomoćniku ŽUPANIJSKO DRŽAVNO ODVJETNIŠTVO SLAVONSKI BROD; Gabriel Zovak</derivirana_varijabla>
  </DomainObject.Predmet.StrankaFormatedOIB>
  <DomainObject.Predmet.StrankaFormatedWithAdress>
    <izvorni_sadrzaj> RH  MINISTARSTVO FINANCIJA POREZNA UPRAVA POŽEGA zastupanog po punomoćniku ŽUPANIJSKO DRŽAVNO ODVJETNIŠTVO SLAVONSKI BROD; Gabriel Zovak</izvorni_sadrzaj>
    <derivirana_varijabla naziv="DomainObject.Predmet.StrankaFormatedWithAdress_1"> RH  MINISTARSTVO FINANCIJA POREZNA UPRAVA POŽEGA zastupanog po punomoćniku ŽUPANIJSKO DRŽAVNO ODVJETNIŠTVO SLAVONSKI BROD; Gabriel Zovak</derivirana_varijabla>
  </DomainObject.Predmet.StrankaFormatedWithAdress>
  <DomainObject.Predmet.StrankaFormatedWithAdressOIB>
    <izvorni_sadrzaj> RH  MINISTARSTVO FINANCIJA POREZNA UPRAVA POŽEGA zastupanog po punomoćniku ŽUPANIJSKO DRŽAVNO ODVJETNIŠTVO SLAVONSKI BROD; Gabriel Zovak</izvorni_sadrzaj>
    <derivirana_varijabla naziv="DomainObject.Predmet.StrankaFormatedWithAdressOIB_1"> RH  MINISTARSTVO FINANCIJA POREZNA UPRAVA POŽEGA zastupanog po punomoćniku ŽUPANIJSKO DRŽAVNO ODVJETNIŠTVO SLAVONSKI BROD; Gabriel Zovak</derivirana_varijabla>
  </DomainObject.Predmet.StrankaFormatedWithAdressOIB>
  <DomainObject.Predmet.StrankaWithAdress>
    <izvorni_sadrzaj>RH  MINISTARSTVO FINANCIJA POREZNA UPRAVA POŽEGA </izvorni_sadrzaj>
    <derivirana_varijabla naziv="DomainObject.Predmet.StrankaWithAdress_1">RH  MINISTARSTVO FINANCIJA POREZNA UPRAVA POŽEGA </derivirana_varijabla>
  </DomainObject.Predmet.StrankaWithAdress>
  <DomainObject.Predmet.StrankaWithAdressOIB>
    <izvorni_sadrzaj>RH  MINISTARSTVO FINANCIJA POREZNA UPRAVA POŽEGA</izvorni_sadrzaj>
    <derivirana_varijabla naziv="DomainObject.Predmet.StrankaWithAdressOIB_1">RH  MINISTARSTVO FINANCIJA POREZNA UPRAVA POŽEGA</derivirana_varijabla>
  </DomainObject.Predmet.StrankaWithAdressOIB>
  <DomainObject.Predmet.StrankaNazivFormated>
    <izvorni_sadrzaj>RH  MINISTARSTVO FINANCIJA POREZNA UPRAVA POŽEGA</izvorni_sadrzaj>
    <derivirana_varijabla naziv="DomainObject.Predmet.StrankaNazivFormated_1">RH  MINISTARSTVO FINANCIJA POREZNA UPRAVA POŽEGA</derivirana_varijabla>
  </DomainObject.Predmet.StrankaNazivFormated>
  <DomainObject.Predmet.StrankaNazivFormatedOIB>
    <izvorni_sadrzaj>RH  MINISTARSTVO FINANCIJA POREZNA UPRAVA POŽEGA</izvorni_sadrzaj>
    <derivirana_varijabla naziv="DomainObject.Predmet.StrankaNazivFormatedOIB_1">RH  MINISTARSTVO FINANCIJA POREZNA UPRAVA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132304.88</izvorni_sadrzaj>
    <derivirana_varijabla naziv="DomainObject.Predmet.TrenutnaVrijednost_1">132304.88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_1">
      <item>RH  MINISTARSTVO FINANCIJA POREZNA UPRAVA POŽEGA zastupanog po punomoćniku ŽUPANIJSKO DRŽAVNO ODVJETNIŠTVO SLAVONSKI BROD; Gabriel Zovak</item>
    </derivirana_varijabla>
  </DomainObject.Predmet.StrankaListFormated>
  <DomainObject.Predmet.StrankaListFormated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OIB_1">
      <item>RH  MINISTARSTVO FINANCIJA POREZNA UPRAVA POŽEGA zastupanog po punomoćniku ŽUPANIJSKO DRŽAVNO ODVJETNIŠTVO SLAVONSKI BROD; Gabriel Zovak</item>
    </derivirana_varijabla>
  </DomainObject.Predmet.StrankaListFormatedOIB>
  <DomainObject.Predmet.StrankaListFormatedWithAdress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_1">
      <item>RH  MINISTARSTVO FINANCIJA POREZNA UPRAVA POŽEGA zastupanog po punomoćniku ŽUPANIJSKO DRŽAVNO ODVJETNIŠTVO SLAVONSKI BROD; Gabriel Zovak</item>
    </derivirana_varijabla>
  </DomainObject.Predmet.StrankaListFormatedWithAdress>
  <DomainObject.Predmet.StrankaListFormatedWithAdress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OIB_1">
      <item>RH  MINISTARSTVO FINANCIJA POREZNA UPRAVA POŽEGA zastupanog po punomoćniku ŽUPANIJSKO DRŽAVNO ODVJETNIŠTVO SLAVONSKI BROD; Gabriel Zovak</item>
    </derivirana_varijabla>
  </DomainObject.Predmet.StrankaListFormatedWithAdressOIB>
  <DomainObject.Predmet.StrankaListNazivFormated>
    <izvorni_sadrzaj>
      <item>RH  MINISTARSTVO FINANCIJA POREZNA UPRAVA POŽEGA</item>
    </izvorni_sadrzaj>
    <derivirana_varijabla naziv="DomainObject.Predmet.StrankaListNazivFormated_1">
      <item>RH  MINISTARSTVO FINANCIJA POREZNA UPRAVA POŽEGA</item>
    </derivirana_varijabla>
  </DomainObject.Predmet.StrankaListNazivFormated>
  <DomainObject.Predmet.StrankaListNazivFormatedOIB>
    <izvorni_sadrzaj>
      <item>RH  MINISTARSTVO FINANCIJA POREZNA UPRAVA POŽEGA</item>
    </izvorni_sadrzaj>
    <derivirana_varijabla naziv="DomainObject.Predmet.StrankaListNazivFormatedOIB_1">
      <item>RH  MINISTARSTVO FINANCIJA POREZNA UPRAVA POŽEGA</item>
    </derivirana_varijabla>
  </DomainObject.Predmet.StrankaListNazivFormatedOIB>
  <DomainObject.Predmet.ProtuStrankaListFormated>
    <izvorni_sadrzaj>
      <item>FLORA LIPIK d.o.o. za poljoprivredu i usluge zastupanog po punomoćniku Dejan Šprem</item>
    </izvorni_sadrzaj>
    <derivirana_varijabla naziv="DomainObject.Predmet.ProtuStrankaListFormated_1">
      <item>FLORA LIPIK d.o.o. za poljoprivredu i usluge zastupanog po punomoćniku Dejan Šprem</item>
    </derivirana_varijabla>
  </DomainObject.Predmet.ProtuStrankaListFormated>
  <DomainObject.Predmet.ProtuStrankaListFormatedOIB>
    <izvorni_sadrzaj>
      <item>FLORA LIPIK d.o.o. za poljoprivredu i usluge, OIB 59049574991 zastupanog po punomoćniku Dejan Šprem</item>
    </izvorni_sadrzaj>
    <derivirana_varijabla naziv="DomainObject.Predmet.ProtuStrankaListFormatedOIB_1">
      <item>FLORA LIPIK d.o.o. za poljoprivredu i usluge, OIB 59049574991 zastupanog po punomoćniku Dejan Šprem</item>
    </derivirana_varijabla>
  </DomainObject.Predmet.ProtuStrankaListFormatedOIB>
  <DomainObject.Predmet.ProtuStrankaListFormatedWithAdress>
    <izvorni_sadrzaj>
      <item>FLORA LIPIK d.o.o. za poljoprivredu i usluge, Kralja Tomislava bb , 34551 Lipik zastupanog po punomoćniku Dejan Šprem</item>
    </izvorni_sadrzaj>
    <derivirana_varijabla naziv="DomainObject.Predmet.ProtuStrankaListFormatedWithAdress_1">
      <item>FLORA LIPIK d.o.o. za poljoprivredu i usluge, Kralja Tomislava bb , 34551 Lipik zastupanog po punomoćniku Dejan Šprem</item>
    </derivirana_varijabla>
  </DomainObject.Predmet.ProtuStrankaListFormatedWithAdress>
  <DomainObject.Predmet.ProtuStrankaListFormatedWithAdressOIB>
    <izvorni_sadrzaj>
      <item>FLORA LIPIK d.o.o. za poljoprivredu i usluge, OIB 59049574991, Kralja Tomislava bb , 34551 Lipik zastupanog po punomoćniku Dejan Šprem</item>
    </izvorni_sadrzaj>
    <derivirana_varijabla naziv="DomainObject.Predmet.ProtuStrankaListFormatedWithAdressOIB_1">
      <item>FLORA LIPIK d.o.o. za poljoprivredu i usluge, OIB 59049574991, Kralja Tomislava bb , 34551 Lipik zastupanog po punomoćniku Dejan Šprem</item>
    </derivirana_varijabla>
  </DomainObject.Predmet.ProtuStrankaListFormatedWithAdressOIB>
  <DomainObject.Predmet.ProtuStrankaListNazivFormated>
    <izvorni_sadrzaj>
      <item>FLORA LIPIK d.o.o. za poljoprivredu i usluge</item>
    </izvorni_sadrzaj>
    <derivirana_varijabla naziv="DomainObject.Predmet.ProtuStrankaListNazivFormated_1">
      <item>FLORA LIPIK d.o.o. za poljoprivredu i usluge</item>
    </derivirana_varijabla>
  </DomainObject.Predmet.ProtuStrankaListNazivFormated>
  <DomainObject.Predmet.ProtuStrankaListNazivFormatedOIB>
    <izvorni_sadrzaj>
      <item>FLORA LIPIK d.o.o. za poljoprivredu i usluge, OIB 59049574991</item>
    </izvorni_sadrzaj>
    <derivirana_varijabla naziv="DomainObject.Predmet.ProtuStrankaListNazivFormatedOIB_1">
      <item>FLORA LIPIK d.o.o. za poljoprivredu i usluge, OIB 59049574991</item>
    </derivirana_varijabla>
  </DomainObject.Predmet.ProtuStrankaListNazivFormatedOIB>
  <DomainObject.Predmet.OstaliListFormated>
    <izvorni_sadrzaj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_1"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>
  <DomainObject.Predmet.OstaliListFormatedOIB>
    <izvorni_sadrzaj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OIB_1"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OIB>
  <DomainObject.Predmet.OstaliListFormatedWithAdress>
    <izvorni_sadrzaj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_1"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>
  <DomainObject.Predmet.OstaliListFormatedWithAdressOIB>
    <izvorni_sadrzaj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OIB_1"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OIB>
  <DomainObject.Predmet.OstaliListNazivFormated>
    <izvorni_sadrzaj>
      <item>Dejan Šprem</item>
      <item>ŽUPANIJSKO DRŽAVNO ODVJETNIŠTVO SLAVONSKI BROD</item>
      <item>Gabriel Zovak</item>
      <item>Vinko Dukić</item>
    </izvorni_sadrzaj>
    <derivirana_varijabla naziv="DomainObject.Predmet.OstaliListNazivFormated_1">
      <item>Dejan Šprem</item>
      <item>ŽUPANIJSKO DRŽAVNO ODVJETNIŠTVO SLAVONSKI BROD</item>
      <item>Gabriel Zovak</item>
      <item>Vinko Dukić</item>
    </derivirana_varijabla>
  </DomainObject.Predmet.OstaliListNazivFormated>
  <DomainObject.Predmet.OstaliListNazivFormatedOIB>
    <izvorni_sadrzaj>
      <item>Dejan Šprem, OIB 87939784830</item>
      <item>ŽUPANIJSKO DRŽAVNO ODVJETNIŠTVO SLAVONSKI BROD</item>
      <item>Gabriel Zovak</item>
      <item>Vinko Dukić</item>
    </izvorni_sadrzaj>
    <derivirana_varijabla naziv="DomainObject.Predmet.OstaliListNazivFormatedOIB_1">
      <item>Dejan Šprem, OIB 87939784830</item>
      <item>ŽUPANIJSKO DRŽAVNO ODVJETNIŠTVO SLAVONSKI BROD</item>
      <item>Gabriel Zovak</item>
      <item>Vinko Dukić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 MINISTARSTVO FINANCIJA POREZNA UPRAVA POŽEGA</izvorni_sadrzaj>
    <derivirana_varijabla naziv="DomainObject.Predmet.StrankaIDrugi_1">RH  MINISTARSTVO FINANCIJA POREZNA UPRAVA POŽEGA</derivirana_varijabla>
  </DomainObject.Predmet.StrankaIDrugi>
  <DomainObject.Predmet.ProtustrankaIDrugi>
    <izvorni_sadrzaj>FLORA LIPIK d.o.o. za poljoprivredu i usluge</izvorni_sadrzaj>
    <derivirana_varijabla naziv="DomainObject.Predmet.ProtustrankaIDrugi_1">FLORA LIPIK d.o.o. za poljoprivredu i usluge</derivirana_varijabla>
  </DomainObject.Predmet.ProtustrankaIDrugi>
  <DomainObject.Predmet.StrankaIDrugiAdressOIB>
    <izvorni_sadrzaj>RH  MINISTARSTVO FINANCIJA POREZNA UPRAVA POŽEGA</izvorni_sadrzaj>
    <derivirana_varijabla naziv="DomainObject.Predmet.StrankaIDrugiAdressOIB_1">RH  MINISTARSTVO FINANCIJA POREZNA UPRAVA POŽEGA</derivirana_varijabla>
  </DomainObject.Predmet.StrankaIDrugiAdressOIB>
  <DomainObject.Predmet.ProtustrankaIDrugiAdressOIB>
    <izvorni_sadrzaj>FLORA LIPIK d.o.o. za poljoprivredu i usluge, OIB 59049574991, Kralja Tomislava bb , 34551 Lipik</izvorni_sadrzaj>
    <derivirana_varijabla naziv="DomainObject.Predmet.ProtustrankaIDrugiAdressOIB_1">FLORA LIPIK d.o.o. za poljoprivredu i usluge, OIB 59049574991, Kralja Tomislava bb 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Naziv_1"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derivirana_varijabla>
  </DomainObject.Predmet.SudioniciListNaziv>
  <DomainObject.Predmet.SudioniciListAdressOIB>
    <izvorni_sadrzaj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AdressOIB_1"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59049574991</item>
      <item>, OIB 87939784830</item>
      <item>, OIB null</item>
      <item>, OIB null</item>
      <item>, OIB null</item>
      <item>, OIB null</item>
    </izvorni_sadrzaj>
    <derivirana_varijabla naziv="DomainObject.Predmet.SudioniciListNazivOIB_1">
      <item>, OIB 59049574991</item>
      <item>, OIB 87939784830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FBBF0-C153-4E51-81BD-B22785859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561</properties:Words>
  <properties:Characters>2988</properties:Characters>
  <properties:Lines>112</properties:Lines>
  <properties:Paragraphs>59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2016-09-06T12:43:00Z</dcterms:created>
  <dc:creator>zbiondic</dc:creator>
  <dc:description/>
  <cp:keywords/>
  <cp:lastModifiedBy>wsadmin</cp:lastModifiedBy>
  <cp:lastPrinted>2016-09-07T06:37:00Z</cp:lastPrinted>
  <dcterms:modified xmlns:xsi="http://www.w3.org/2001/XMLSchema-instance" xsi:type="dcterms:W3CDTF">2016-09-09T06:08:00Z</dcterms:modified>
  <cp:revision>8</cp:revision>
  <dc:subject/>
  <dc:title>REPUBLIKA HRVATSKA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