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7936" w14:paraId="7c57936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>7275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>7275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6FD7" w:rsidRP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>ŽENSKI KOŠARKAŠKI KLUB "DUBRAVA", Zagreb, Antuna Kuzmanića 42, registarski broj:21001798, OIB:47408627859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1. rujna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>290.264,30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BE1D51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BE1D51" w:rsidP="008C712F" w:rsidR="00BE1D51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BE1D51" w:rsidP="008C712F" w:rsidR="00BE1D51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E6FD7"/>
    <w:rsid w:val="000F76C7"/>
    <w:rsid w:val="001F53E5"/>
    <w:rsid w:val="002A0312"/>
    <w:rsid w:val="002B63E9"/>
    <w:rsid w:val="003A3787"/>
    <w:rsid w:val="003D0369"/>
    <w:rsid w:val="004E57B6"/>
    <w:rsid w:val="00577106"/>
    <w:rsid w:val="00775EC2"/>
    <w:rsid w:val="008C712F"/>
    <w:rsid w:val="00A04FCB"/>
    <w:rsid w:val="00AE0C19"/>
    <w:rsid w:val="00B519FA"/>
    <w:rsid w:val="00BD20BD"/>
    <w:rsid w:val="00BD2AAE"/>
    <w:rsid w:val="00BE1D51"/>
    <w:rsid w:val="00D23843"/>
    <w:rsid w:val="00D307D7"/>
    <w:rsid w:val="00EB1367"/>
    <w:rsid w:val="00EB19CF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1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D5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1D5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1D5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1D5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1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D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1D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1D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1D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7275</izvorni_sadrzaj>
    <derivirana_varijabla naziv="DomainObject.Predmet.Broj_1">7275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St-7275/2015</izvorni_sadrzaj>
    <derivirana_varijabla naziv="DomainObject.Predmet.OznakaBroj_1">St-7275/2015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DUBRAVA</izvorni_sadrzaj>
    <derivirana_varijabla naziv="DomainObject.Predmet.ProtustrankaFormated_1">  ŽENSKI KOŠARKAŠKI KLUB DUBRAVA</derivirana_varijabla>
  </DomainObject.Predmet.ProtustrankaFormated>
  <DomainObject.Predmet.ProtustrankaFormatedOIB>
    <izvorni_sadrzaj>  ŽENSKI KOŠARKAŠKI KLUB DUBRAVA, OIB 47408627859</izvorni_sadrzaj>
    <derivirana_varijabla naziv="DomainObject.Predmet.ProtustrankaFormatedOIB_1">  ŽENSKI KOŠARKAŠKI KLUB DUBRAVA, OIB 47408627859</derivirana_varijabla>
  </DomainObject.Predmet.ProtustrankaFormatedOIB>
  <DomainObject.Predmet.ProtustrankaFormatedWithAdress>
    <izvorni_sadrzaj> ŽENSKI KOŠARKAŠKI KLUB DUBRAVA, Antuna Kuzmanića 42, 10000 Zagreb</izvorni_sadrzaj>
    <derivirana_varijabla naziv="DomainObject.Predmet.ProtustrankaFormatedWithAdress_1"> ŽENSKI KOŠARKAŠKI KLUB DUBRAVA, Antuna Kuzmanića 42, 10000 Zagreb</derivirana_varijabla>
  </DomainObject.Predmet.ProtustrankaFormatedWithAdress>
  <DomainObject.Predmet.ProtustrankaFormatedWithAdressOIB>
    <izvorni_sadrzaj> ŽENSKI KOŠARKAŠKI KLUB DUBRAVA, OIB 47408627859, Antuna Kuzmanića 42, 10000 Zagreb</izvorni_sadrzaj>
    <derivirana_varijabla naziv="DomainObject.Predmet.ProtustrankaFormatedWithAdressOIB_1"> ŽENSKI KOŠARKAŠKI KLUB DUBRAVA, OIB 47408627859, Antuna Kuzmanića 42, 10000 Zagreb</derivirana_varijabla>
  </DomainObject.Predmet.ProtustrankaFormatedWithAdressOIB>
  <DomainObject.Predmet.ProtustrankaWithAdress>
    <izvorni_sadrzaj>ŽENSKI KOŠARKAŠKI KLUB DUBRAVA Antuna Kuzmanića 42, 10000 Zagreb</izvorni_sadrzaj>
    <derivirana_varijabla naziv="DomainObject.Predmet.ProtustrankaWithAdress_1">ŽENSKI KOŠARKAŠKI KLUB DUBRAVA Antuna Kuzmanića 42, 10000 Zagreb</derivirana_varijabla>
  </DomainObject.Predmet.ProtustrankaWithAdress>
  <DomainObject.Predmet.ProtustrankaWithAdressOIB>
    <izvorni_sadrzaj>ŽENSKI KOŠARKAŠKI KLUB DUBRAVA, OIB 47408627859, Antuna Kuzmanića 42, 10000 Zagreb</izvorni_sadrzaj>
    <derivirana_varijabla naziv="DomainObject.Predmet.ProtustrankaWithAdressOIB_1">ŽENSKI KOŠARKAŠKI KLUB DUBRAVA, OIB 47408627859, Antuna Kuzmanića 42, 10000 Zagreb</derivirana_varijabla>
  </DomainObject.Predmet.ProtustrankaWithAdressOIB>
  <DomainObject.Predmet.ProtustrankaNazivFormated>
    <izvorni_sadrzaj>ŽENSKI KOŠARKAŠKI KLUB DUBRAVA</izvorni_sadrzaj>
    <derivirana_varijabla naziv="DomainObject.Predmet.ProtustrankaNazivFormated_1">ŽENSKI KOŠARKAŠKI KLUB DUBRAVA</derivirana_varijabla>
  </DomainObject.Predmet.ProtustrankaNazivFormated>
  <DomainObject.Predmet.ProtustrankaNazivFormatedOIB>
    <izvorni_sadrzaj>ŽENSKI KOŠARKAŠKI KLUB DUBRAVA, OIB 47408627859</izvorni_sadrzaj>
    <derivirana_varijabla naziv="DomainObject.Predmet.ProtustrankaNazivFormatedOIB_1">ŽENSKI KOŠARKAŠKI KLUB DUBRAVA, OIB 47408627859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DUBRAVA</item>
    </izvorni_sadrzaj>
    <derivirana_varijabla naziv="DomainObject.Predmet.ProtuStrankaListFormated_1">
      <item>ŽENSKI KOŠARKAŠKI KLUB DUBRAVA</item>
    </derivirana_varijabla>
  </DomainObject.Predmet.ProtuStrankaListFormated>
  <DomainObject.Predmet.ProtuStrankaListFormatedOIB>
    <izvorni_sadrzaj>
      <item>ŽENSKI KOŠARKAŠKI KLUB DUBRAVA, OIB 47408627859</item>
    </izvorni_sadrzaj>
    <derivirana_varijabla naziv="DomainObject.Predmet.ProtuStrankaListFormatedOIB_1">
      <item>ŽENSKI KOŠARKAŠKI KLUB DUBRAVA, OIB 47408627859</item>
    </derivirana_varijabla>
  </DomainObject.Predmet.ProtuStrankaListFormatedOIB>
  <DomainObject.Predmet.ProtuStrankaListFormatedWithAdress>
    <izvorni_sadrzaj>
      <item>ŽENSKI KOŠARKAŠKI KLUB DUBRAVA, Antuna Kuzmanića 42, 10000 Zagreb</item>
    </izvorni_sadrzaj>
    <derivirana_varijabla naziv="DomainObject.Predmet.ProtuStrankaListFormatedWithAdress_1">
      <item>ŽENSKI KOŠARKAŠKI KLUB DUBRAVA, Antuna Kuzmanića 42, 10000 Zagreb</item>
    </derivirana_varijabla>
  </DomainObject.Predmet.ProtuStrankaListFormatedWithAdress>
  <DomainObject.Predmet.ProtuStrankaListFormatedWithAdressOIB>
    <izvorni_sadrzaj>
      <item>ŽENSKI KOŠARKAŠKI KLUB DUBRAVA, OIB 47408627859, Antuna Kuzmanića 42, 10000 Zagreb</item>
    </izvorni_sadrzaj>
    <derivirana_varijabla naziv="DomainObject.Predmet.ProtuStrankaListFormatedWithAdressOIB_1">
      <item>ŽENSKI KOŠARKAŠKI KLUB DUBRAVA, OIB 47408627859, Antuna Kuzmanića 42, 10000 Zagreb</item>
    </derivirana_varijabla>
  </DomainObject.Predmet.ProtuStrankaListFormatedWithAdressOIB>
  <DomainObject.Predmet.ProtuStrankaListNazivFormated>
    <izvorni_sadrzaj>
      <item>ŽENSKI KOŠARKAŠKI KLUB DUBRAVA</item>
    </izvorni_sadrzaj>
    <derivirana_varijabla naziv="DomainObject.Predmet.ProtuStrankaListNazivFormated_1">
      <item>ŽENSKI KOŠARKAŠKI KLUB DUBRAVA</item>
    </derivirana_varijabla>
  </DomainObject.Predmet.ProtuStrankaListNazivFormated>
  <DomainObject.Predmet.ProtuStrankaListNazivFormatedOIB>
    <izvorni_sadrzaj>
      <item>ŽENSKI KOŠARKAŠKI KLUB DUBRAVA, OIB 47408627859</item>
    </izvorni_sadrzaj>
    <derivirana_varijabla naziv="DomainObject.Predmet.ProtuStrankaListNazivFormatedOIB_1">
      <item>ŽENSKI KOŠARKAŠKI KLUB DUBRAVA, OIB 47408627859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DUBRAVA</izvorni_sadrzaj>
    <derivirana_varijabla naziv="DomainObject.Predmet.ProtustrankaIDrugi_1">ŽENSKI KOŠARKAŠKI KLUB DUBRAVA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ŽENSKI KOŠARKAŠKI KLUB DUBRAVA, OIB 47408627859, Antuna Kuzmanića 42, 10000 Zagreb</izvorni_sadrzaj>
    <derivirana_varijabla naziv="DomainObject.Predmet.ProtustrankaIDrugiAdressOIB_1">ŽENSKI KOŠARKAŠKI KLUB DUBRAVA, OIB 47408627859, Antuna Kuzmanića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DUBRAVA</item>
    </izvorni_sadrzaj>
    <derivirana_varijabla naziv="DomainObject.Predmet.SudioniciListNaziv_1">
      <item>FINA Regionalni centar Zagreb</item>
      <item>ŽENSKI KOŠARKAŠKI KLUB DUBRAVA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ŽENSKI KOŠARKAŠKI KLUB DUBRAVA, OIB 47408627859, Antuna Kuzmanića 42,10000 Zagreb</item>
    </izvorni_sadrzaj>
    <derivirana_varijabla naziv="DomainObject.Predmet.SudioniciListAdressOIB_1">
      <item>FINA Regionalni centar Zagreb, OIB 85821130368, Trg svibanjskih žrtava 1995. br 1,10000 Zagreb</item>
      <item>ŽENSKI KOŠARKAŠKI KLUB DUBRAVA, OIB 47408627859, Antuna Kuzmanića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47408627859</item>
    </izvorni_sadrzaj>
    <derivirana_varijabla naziv="DomainObject.Predmet.SudioniciListNazivOIB_1">
      <item>, OIB 85821130368</item>
      <item>, OIB 47408627859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CB93D-EE01-4402-8332-84AE495B8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1420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2016-07-26T08:03:00Z</dcterms:created>
  <dc:creator>Mario Žišković</dc:creator>
  <cp:lastModifiedBy>Višnja Svečak</cp:lastModifiedBy>
  <cp:lastPrinted>2016-07-26T08:03:00Z</cp:lastPrinted>
  <dcterms:modified xmlns:xsi="http://www.w3.org/2001/XMLSchema-instance" xsi:type="dcterms:W3CDTF">2016-07-26T08:04:00Z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