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2ea5" w14:paraId="c1a2ea5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6255B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C6255B">
        <w:rPr>
          <w:rFonts w:cs="Times New Roman" w:hAnsi="Times New Roman" w:ascii="Times New Roman"/>
          <w:sz w:val="24"/>
          <w:szCs w:val="24"/>
        </w:rPr>
        <w:t xml:space="preserve"> UDRUGA "ZA BOLJE SUTRA", Kotoriba, Kolodvorska 4, OIB: 68550317476</w:t>
      </w:r>
      <w:r w:rsidR="00C352A7">
        <w:rPr>
          <w:rFonts w:cs="Times New Roman" w:hAnsi="Times New Roman" w:ascii="Times New Roman"/>
          <w:sz w:val="24"/>
          <w:szCs w:val="24"/>
        </w:rPr>
        <w:t>, 14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C6255B">
        <w:rPr>
          <w:rFonts w:cs="Times New Roman" w:hAnsi="Times New Roman" w:ascii="Times New Roman"/>
          <w:sz w:val="24"/>
          <w:szCs w:val="24"/>
        </w:rPr>
        <w:t xml:space="preserve"> UDRUGA "ZA BOLJE SUTRA", Kotoriba, Kolodvorska 4, OIB: 68550317476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6255B">
        <w:rPr>
          <w:rFonts w:cs="Times New Roman" w:hAnsi="Times New Roman" w:ascii="Times New Roman"/>
          <w:sz w:val="24"/>
          <w:szCs w:val="24"/>
        </w:rPr>
        <w:t xml:space="preserve"> Davor Ivančić, Čakovec, Ivana pl. Zajca 17, OIB: 21146522885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Nakon pravomoćnosti ovoga rješenja stečajni dužnik će biti brisan iz </w:t>
      </w:r>
      <w:r w:rsidR="009B4889">
        <w:rPr>
          <w:rFonts w:cs="Times New Roman" w:hAnsi="Times New Roman" w:ascii="Times New Roman"/>
          <w:sz w:val="24"/>
          <w:szCs w:val="24"/>
        </w:rPr>
        <w:t>Registra udruga.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42600D">
        <w:rPr>
          <w:rFonts w:cs="Times New Roman" w:hAnsi="Times New Roman" w:ascii="Times New Roman"/>
          <w:sz w:val="24"/>
          <w:szCs w:val="24"/>
        </w:rPr>
        <w:t xml:space="preserve"> </w:t>
      </w:r>
      <w:r w:rsidR="00C6255B">
        <w:rPr>
          <w:rFonts w:cs="Times New Roman" w:hAnsi="Times New Roman" w:ascii="Times New Roman"/>
          <w:sz w:val="24"/>
          <w:szCs w:val="24"/>
        </w:rPr>
        <w:t xml:space="preserve">11. prosinca 2015.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C352A7">
        <w:rPr>
          <w:rFonts w:cs="Times New Roman" w:hAnsi="Times New Roman" w:ascii="Times New Roman"/>
          <w:sz w:val="24"/>
          <w:szCs w:val="24"/>
        </w:rPr>
        <w:t>14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C6255B">
        <w:rPr>
          <w:rFonts w:cs="Times New Roman" w:hAnsi="Times New Roman" w:ascii="Times New Roman"/>
          <w:sz w:val="24"/>
          <w:szCs w:val="24"/>
        </w:rPr>
        <w:t xml:space="preserve">UDRUGA "ZA BOLJE SUTRA", Kotoriba, Kolodvorska 4, </w:t>
      </w:r>
    </w:p>
    <w:p w:rsidRDefault="00C6255B" w:rsidP="00F725F4" w:rsidR="0042600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Predsjedniku udruge dužnika, Damiru Ignac, Kotoriba, Ulica bana Josipa Jelačića 3,</w:t>
      </w:r>
    </w:p>
    <w:p w:rsidRDefault="00173491" w:rsidP="00F725F4" w:rsidR="00173491" w:rsidRPr="0042600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600D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6255B">
        <w:rPr>
          <w:rFonts w:cs="Times New Roman" w:hAnsi="Times New Roman" w:ascii="Times New Roman"/>
          <w:sz w:val="24"/>
          <w:szCs w:val="24"/>
        </w:rPr>
        <w:t>Davor Ivančić, Čakovec, Ivana pl. Zajca 17,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42600D">
        <w:rPr>
          <w:rFonts w:cs="Times New Roman" w:hAnsi="Times New Roman" w:ascii="Times New Roman"/>
          <w:sz w:val="24"/>
          <w:szCs w:val="24"/>
        </w:rPr>
        <w:t>Čakovec, O. Keršovanija 11,</w:t>
      </w:r>
    </w:p>
    <w:p w:rsidRDefault="009B4889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Registar udruga, Čakovec, R. Boškovića 2</w:t>
      </w:r>
      <w:r w:rsidR="00173491" w:rsidRPr="00123254">
        <w:rPr>
          <w:rFonts w:cs="Times New Roman" w:hAnsi="Times New Roman" w:ascii="Times New Roman"/>
          <w:sz w:val="24"/>
          <w:szCs w:val="24"/>
        </w:rPr>
        <w:t>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E9D" w:rsidP="00880AAB" w:rsidR="00276E9D">
      <w:pPr>
        <w:spacing w:lineRule="auto" w:line="240" w:after="0"/>
      </w:pPr>
      <w:r>
        <w:separator/>
      </w:r>
    </w:p>
  </w:endnote>
  <w:endnote w:id="0" w:type="continuationSeparator">
    <w:p w:rsidRDefault="00276E9D" w:rsidP="00880AAB" w:rsidR="00276E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E9D" w:rsidP="00880AAB" w:rsidR="00276E9D">
      <w:pPr>
        <w:spacing w:lineRule="auto" w:line="240" w:after="0"/>
      </w:pPr>
      <w:r>
        <w:separator/>
      </w:r>
    </w:p>
  </w:footnote>
  <w:footnote w:id="0" w:type="continuationSeparator">
    <w:p w:rsidRDefault="00276E9D" w:rsidP="00880AAB" w:rsidR="00276E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F17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 xml:space="preserve">Poslovni broj: 5 </w:t>
        </w:r>
        <w:r w:rsidR="00C6255B">
          <w:rPr>
            <w:rFonts w:cs="Times New Roman" w:hAnsi="Times New Roman" w:ascii="Times New Roman"/>
            <w:sz w:val="24"/>
            <w:szCs w:val="24"/>
          </w:rPr>
          <w:t>St-1064/15-5</w:t>
        </w:r>
      </w:p>
      <w:p w:rsidRDefault="00EF17AA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C6255B">
      <w:rPr>
        <w:rFonts w:cs="Times New Roman" w:hAnsi="Times New Roman" w:ascii="Times New Roman"/>
        <w:sz w:val="24"/>
        <w:szCs w:val="24"/>
      </w:rPr>
      <w:t>1064/15-5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276E9D"/>
    <w:rsid w:val="0036366A"/>
    <w:rsid w:val="00370D34"/>
    <w:rsid w:val="003A6C0D"/>
    <w:rsid w:val="003C6373"/>
    <w:rsid w:val="003D04C8"/>
    <w:rsid w:val="003D7114"/>
    <w:rsid w:val="003E79BD"/>
    <w:rsid w:val="0041156E"/>
    <w:rsid w:val="0042600D"/>
    <w:rsid w:val="00445AD3"/>
    <w:rsid w:val="004559FB"/>
    <w:rsid w:val="004C50EF"/>
    <w:rsid w:val="004F79C5"/>
    <w:rsid w:val="00516AD6"/>
    <w:rsid w:val="0061134C"/>
    <w:rsid w:val="006636D7"/>
    <w:rsid w:val="006C6D0F"/>
    <w:rsid w:val="006D30B9"/>
    <w:rsid w:val="007B1B2C"/>
    <w:rsid w:val="007F22F1"/>
    <w:rsid w:val="008423F1"/>
    <w:rsid w:val="00880AAB"/>
    <w:rsid w:val="00985E03"/>
    <w:rsid w:val="009B4889"/>
    <w:rsid w:val="009D5DC4"/>
    <w:rsid w:val="00B00D7D"/>
    <w:rsid w:val="00B04B0E"/>
    <w:rsid w:val="00B41215"/>
    <w:rsid w:val="00B9206A"/>
    <w:rsid w:val="00C352A7"/>
    <w:rsid w:val="00C6255B"/>
    <w:rsid w:val="00CA16A9"/>
    <w:rsid w:val="00CF32CC"/>
    <w:rsid w:val="00D54613"/>
    <w:rsid w:val="00D67BA6"/>
    <w:rsid w:val="00E00009"/>
    <w:rsid w:val="00E06E5C"/>
    <w:rsid w:val="00E11800"/>
    <w:rsid w:val="00EA0B86"/>
    <w:rsid w:val="00EB4A18"/>
    <w:rsid w:val="00ED629F"/>
    <w:rsid w:val="00EF17AA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1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7A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7A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7A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7A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1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7A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7A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7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7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St-1064/2015-5</izvorni_sadrzaj>
    <derivirana_varijabla naziv="DomainObject.Oznaka_1">St-1064/2015-5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"ZA BOLJE SUTRA" zastupanog po punomoćniku Damir Ignac</izvorni_sadrzaj>
    <derivirana_varijabla naziv="DomainObject.Predmet.ProtustrankaFormated_1">  UDRUGA "ZA BOLJE SUTRA" zastupanog po punomoćniku Damir Ignac</derivirana_varijabla>
  </DomainObject.Predmet.ProtustrankaFormated>
  <DomainObject.Predmet.ProtustrankaFormatedOIB>
    <izvorni_sadrzaj>  UDRUGA "ZA BOLJE SUTRA", OIB 68550317476 zastupanog po punomoćniku Damir Ignac</izvorni_sadrzaj>
    <derivirana_varijabla naziv="DomainObject.Predmet.ProtustrankaFormatedOIB_1">  UDRUGA "ZA BOLJE SUTRA", OIB 68550317476 zastupanog po punomoćniku Damir Ignac</derivirana_varijabla>
  </DomainObject.Predmet.ProtustrankaFormatedOIB>
  <DomainObject.Predmet.ProtustrankaFormatedWithAdress>
    <izvorni_sadrzaj> UDRUGA "ZA BOLJE SUTRA", Kolodvorska 4, 40320 Kotoriba zastupanog po punomoćniku Damir Ignac</izvorni_sadrzaj>
    <derivirana_varijabla naziv="DomainObject.Predmet.ProtustrankaFormatedWithAdress_1"> UDRUGA "ZA BOLJE SUTRA", Kolodvorska 4, 40320 Kotoriba zastupanog po punomoćniku Damir Ignac</derivirana_varijabla>
  </DomainObject.Predmet.ProtustrankaFormatedWithAdress>
  <DomainObject.Predmet.ProtustrankaFormatedWithAdressOIB>
    <izvorni_sadrzaj> UDRUGA "ZA BOLJE SUTRA", OIB 68550317476, Kolodvorska 4, 40320 Kotoriba zastupanog po punomoćniku Damir Ignac</izvorni_sadrzaj>
    <derivirana_varijabla naziv="DomainObject.Predmet.ProtustrankaFormatedWithAdressOIB_1"> UDRUGA "ZA BOLJE SUTRA", OIB 68550317476, Kolodvorska 4, 40320 Kotoriba zastupanog po punomoćniku Damir Ignac</derivirana_varijabla>
  </DomainObject.Predmet.ProtustrankaFormatedWithAdressOIB>
  <DomainObject.Predmet.ProtustrankaWithAdress>
    <izvorni_sadrzaj>UDRUGA "ZA BOLJE SUTRA" Kolodvorska 4, 40320 Kotoriba</izvorni_sadrzaj>
    <derivirana_varijabla naziv="DomainObject.Predmet.ProtustrankaWithAdress_1">UDRUGA "ZA BOLJE SUTRA" Kolodvorska 4, 40320 Kotoriba</derivirana_varijabla>
  </DomainObject.Predmet.ProtustrankaWithAdress>
  <DomainObject.Predmet.ProtustrankaWithAdressOIB>
    <izvorni_sadrzaj>UDRUGA "ZA BOLJE SUTRA", OIB 68550317476, Kolodvorska 4, 40320 Kotoriba</izvorni_sadrzaj>
    <derivirana_varijabla naziv="DomainObject.Predmet.ProtustrankaWithAdressOIB_1">UDRUGA "ZA BOLJE SUTRA", OIB 68550317476, Kolodvorska 4, 40320 Kotoriba</derivirana_varijabla>
  </DomainObject.Predmet.ProtustrankaWithAdressOIB>
  <DomainObject.Predmet.ProtustrankaNazivFormated>
    <izvorni_sadrzaj>UDRUGA "ZA BOLJE SUTRA"</izvorni_sadrzaj>
    <derivirana_varijabla naziv="DomainObject.Predmet.ProtustrankaNazivFormated_1">UDRUGA "ZA BOLJE SUTRA"</derivirana_varijabla>
  </DomainObject.Predmet.ProtustrankaNazivFormated>
  <DomainObject.Predmet.ProtustrankaNazivFormatedOIB>
    <izvorni_sadrzaj>UDRUGA "ZA BOLJE SUTRA", OIB 68550317476</izvorni_sadrzaj>
    <derivirana_varijabla naziv="DomainObject.Predmet.ProtustrankaNazivFormatedOIB_1">UDRUGA "ZA BOLJE SUTRA", OIB 68550317476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11319.51</izvorni_sadrzaj>
    <derivirana_varijabla naziv="DomainObject.Predmet.TrenutnaVrijednost_1">11319.51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"ZA BOLJE SUTRA" zastupanog po punomoćniku Damir Ignac</item>
    </izvorni_sadrzaj>
    <derivirana_varijabla naziv="DomainObject.Predmet.ProtuStrankaListFormated_1">
      <item>UDRUGA "ZA BOLJE SUTRA" zastupanog po punomoćniku Damir Ignac</item>
    </derivirana_varijabla>
  </DomainObject.Predmet.ProtuStrankaListFormated>
  <DomainObject.Predmet.ProtuStrankaListFormatedOIB>
    <izvorni_sadrzaj>
      <item>UDRUGA "ZA BOLJE SUTRA", OIB 68550317476 zastupanog po punomoćniku Damir Ignac</item>
    </izvorni_sadrzaj>
    <derivirana_varijabla naziv="DomainObject.Predmet.ProtuStrankaListFormatedOIB_1">
      <item>UDRUGA "ZA BOLJE SUTRA", OIB 68550317476 zastupanog po punomoćniku Damir Ignac</item>
    </derivirana_varijabla>
  </DomainObject.Predmet.ProtuStrankaListFormatedOIB>
  <DomainObject.Predmet.ProtuStrankaListFormatedWithAdress>
    <izvorni_sadrzaj>
      <item>UDRUGA "ZA BOLJE SUTRA", Kolodvorska 4, 40320 Kotoriba zastupanog po punomoćniku Damir Ignac</item>
    </izvorni_sadrzaj>
    <derivirana_varijabla naziv="DomainObject.Predmet.ProtuStrankaListFormatedWithAdress_1">
      <item>UDRUGA "ZA BOLJE SUTRA", Kolodvorska 4, 40320 Kotoriba zastupanog po punomoćniku Damir Ignac</item>
    </derivirana_varijabla>
  </DomainObject.Predmet.ProtuStrankaListFormatedWithAdress>
  <DomainObject.Predmet.ProtuStrankaListFormatedWithAdressOIB>
    <izvorni_sadrzaj>
      <item>UDRUGA "ZA BOLJE SUTRA", OIB 68550317476, Kolodvorska 4, 40320 Kotoriba zastupanog po punomoćniku Damir Ignac</item>
    </izvorni_sadrzaj>
    <derivirana_varijabla naziv="DomainObject.Predmet.ProtuStrankaListFormatedWithAdressOIB_1">
      <item>UDRUGA "ZA BOLJE SUTRA", OIB 68550317476, Kolodvorska 4, 40320 Kotoriba zastupanog po punomoćniku Damir Ignac</item>
    </derivirana_varijabla>
  </DomainObject.Predmet.ProtuStrankaListFormatedWithAdressOIB>
  <DomainObject.Predmet.ProtuStrankaListNazivFormated>
    <izvorni_sadrzaj>
      <item>UDRUGA "ZA BOLJE SUTRA"</item>
    </izvorni_sadrzaj>
    <derivirana_varijabla naziv="DomainObject.Predmet.ProtuStrankaListNazivFormated_1">
      <item>UDRUGA "ZA BOLJE SUTRA"</item>
    </derivirana_varijabla>
  </DomainObject.Predmet.ProtuStrankaListNazivFormated>
  <DomainObject.Predmet.ProtuStrankaListNazivFormatedOIB>
    <izvorni_sadrzaj>
      <item>UDRUGA "ZA BOLJE SUTRA", OIB 68550317476</item>
    </izvorni_sadrzaj>
    <derivirana_varijabla naziv="DomainObject.Predmet.ProtuStrankaListNazivFormatedOIB_1">
      <item>UDRUGA "ZA BOLJE SUTRA", OIB 68550317476</item>
    </derivirana_varijabla>
  </DomainObject.Predmet.ProtuStrankaListNazivFormatedOIB>
  <DomainObject.Predmet.OstaliListFormated>
    <izvorni_sadrzaj>
      <item>Damir Ignac punomoćnik sudionika u postupku UDRUGA "ZA BOLJE SUTRA"</item>
    </izvorni_sadrzaj>
    <derivirana_varijabla naziv="DomainObject.Predmet.OstaliListFormated_1">
      <item>Damir Ignac punomoćnik sudionika u postupku UDRUGA "ZA BOLJE SUTRA"</item>
    </derivirana_varijabla>
  </DomainObject.Predmet.OstaliListFormated>
  <DomainObject.Predmet.OstaliListFormatedOIB>
    <izvorni_sadrzaj>
      <item>Damir Ignac punomoćnik sudionika u postupku UDRUGA "ZA BOLJE SUTRA"</item>
    </izvorni_sadrzaj>
    <derivirana_varijabla naziv="DomainObject.Predmet.OstaliListFormatedOIB_1">
      <item>Damir Ignac punomoćnik sudionika u postupku UDRUGA "ZA BOLJE SUTRA"</item>
    </derivirana_varijabla>
  </DomainObject.Predmet.OstaliListFormatedOIB>
  <DomainObject.Predmet.OstaliListFormatedWithAdress>
    <izvorni_sadrzaj>
      <item>Damir Ignac, Kolodvorska 4 (kod Udruga "ZA BOLJE SUTRA"), 40320 Kotoriba punomoćnik sudionika u postupku UDRUGA "ZA BOLJE SUTRA"</item>
    </izvorni_sadrzaj>
    <derivirana_varijabla naziv="DomainObject.Predmet.OstaliListFormatedWithAdress_1">
      <item>Damir Ignac, Kolodvorska 4 (kod Udruga "ZA BOLJE SUTRA"), 40320 Kotoriba punomoćnik sudionika u postupku UDRUGA "ZA BOLJE SUTRA"</item>
    </derivirana_varijabla>
  </DomainObject.Predmet.OstaliListFormatedWithAdress>
  <DomainObject.Predmet.OstaliListFormatedWithAdressOIB>
    <izvorni_sadrzaj>
      <item>Damir Ignac, Kolodvorska 4 (kod Udruga "ZA BOLJE SUTRA"), 40320 Kotoriba punomoćnik sudionika u postupku UDRUGA "ZA BOLJE SUTRA"</item>
    </izvorni_sadrzaj>
    <derivirana_varijabla naziv="DomainObject.Predmet.OstaliListFormatedWithAdressOIB_1">
      <item>Damir Ignac, Kolodvorska 4 (kod Udruga "ZA BOLJE SUTRA"), 40320 Kotoriba punomoćnik sudionika u postupku UDRUGA "ZA BOLJE SUTRA"</item>
    </derivirana_varijabla>
  </DomainObject.Predmet.OstaliListFormatedWithAdressOIB>
  <DomainObject.Predmet.OstaliListNazivFormated>
    <izvorni_sadrzaj>
      <item>Damir Ignac</item>
    </izvorni_sadrzaj>
    <derivirana_varijabla naziv="DomainObject.Predmet.OstaliListNazivFormated_1">
      <item>Damir Ignac</item>
    </derivirana_varijabla>
  </DomainObject.Predmet.OstaliListNazivFormated>
  <DomainObject.Predmet.OstaliListNazivFormatedOIB>
    <izvorni_sadrzaj>
      <item>Damir Ignac</item>
    </izvorni_sadrzaj>
    <derivirana_varijabla naziv="DomainObject.Predmet.OstaliListNazivFormatedOIB_1">
      <item>Damir Ignac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St-1064/2015-5</izvorni_sadrzaj>
    <derivirana_varijabla naziv="DomainObject.PoslovniBrojDokumenta_1">St-1064/2015-5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"ZA BOLJE SUTRA"</izvorni_sadrzaj>
    <derivirana_varijabla naziv="DomainObject.Predmet.ProtustrankaIDrugi_1">UDRUGA "ZA BOLJE SUTRA"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"ZA BOLJE SUTRA", OIB 68550317476, Kolodvorska 4, 40320 Kotoriba</izvorni_sadrzaj>
    <derivirana_varijabla naziv="DomainObject.Predmet.ProtustrankaIDrugiAdressOIB_1">UDRUGA "ZA BOLJE SUTRA", OIB 68550317476, Kolodvorska 4,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"ZA BOLJE SUTRA"</item>
      <item>Damir Ignac</item>
    </izvorni_sadrzaj>
    <derivirana_varijabla naziv="DomainObject.Predmet.SudioniciListNaziv_1">
      <item>Financijska agencija</item>
      <item>UDRUGA "ZA BOLJE SUTRA"</item>
      <item>Damir Ignac</item>
    </derivirana_varijabla>
  </DomainObject.Predmet.SudioniciListNaziv>
  <DomainObject.Predmet.SudioniciListAdressOIB>
    <izvorni_sadrzaj>
      <item>Financijska agencija, OIB 85821130368, A. Cesarca 2,42000 Varaždin</item>
      <item>UDRUGA "ZA BOLJE SUTRA", OIB 68550317476, Kolodvorska 4,40320 Kotoriba</item>
      <item>Damir Ignac, Kolodvorska 4 (kod Udruga "ZA BOLJE SUTRA"),40320 Kotoriba</item>
    </izvorni_sadrzaj>
    <derivirana_varijabla naziv="DomainObject.Predmet.SudioniciListAdressOIB_1">
      <item>Financijska agencija, OIB 85821130368, A. Cesarca 2,42000 Varaždin</item>
      <item>UDRUGA "ZA BOLJE SUTRA", OIB 68550317476, Kolodvorska 4,40320 Kotoriba</item>
      <item>Damir Ignac, Kolodvorska 4 (kod Udruga "ZA BOLJE SUTRA"),40320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68550317476</item>
      <item>, OIB null</item>
    </izvorni_sadrzaj>
    <derivirana_varijabla naziv="DomainObject.Predmet.SudioniciListNazivOIB_1">
      <item>, OIB 85821130368</item>
      <item>, OIB 68550317476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2616</properties:Characters>
  <properties:Lines>74</properties:Lines>
  <properties:Paragraphs>30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2016-04-14T10:57:00Z</cp:lastPrinted>
  <dcterms:modified xmlns:xsi="http://www.w3.org/2001/XMLSchema-instance" xsi:type="dcterms:W3CDTF">2016-04-14T10:59:00Z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