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b0398" w14:paraId="1db0398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2A55A7" w:rsidP="002A55A7" w:rsidR="002A55A7">
      <w:pPr>
        <w:ind w:left="5040"/>
        <w:jc w:val="right"/>
      </w:pPr>
      <w:r>
        <w:t>ŠIMON JINDŘICH,</w:t>
      </w:r>
    </w:p>
    <w:p w:rsidRDefault="002A55A7" w:rsidP="002A55A7" w:rsidR="00A75CA0">
      <w:pPr>
        <w:ind w:left="5040"/>
        <w:jc w:val="right"/>
      </w:pPr>
      <w:r>
        <w:t>Lejšovka 52</w:t>
      </w:r>
    </w:p>
    <w:p w:rsidRDefault="002A55A7" w:rsidP="002A55A7" w:rsidR="002A55A7">
      <w:pPr>
        <w:ind w:left="5040"/>
        <w:jc w:val="right"/>
      </w:pPr>
      <w:r>
        <w:t>50303 Smiřice</w:t>
      </w:r>
    </w:p>
    <w:p w:rsidRDefault="002A55A7" w:rsidP="002A55A7" w:rsidR="002A55A7" w:rsidRPr="00B0613D">
      <w:pPr>
        <w:ind w:left="5040"/>
        <w:jc w:val="right"/>
      </w:pPr>
      <w:r>
        <w:t>ČEŠKA</w:t>
      </w:r>
    </w:p>
    <w:p w:rsidRDefault="00950D8B" w:rsidP="00913AF3" w:rsidR="00666CD8" w:rsidRPr="00B0613D">
      <w:pPr>
        <w:ind w:left="5040"/>
      </w:pPr>
      <w:r w:rsidRPr="00B0613D">
        <w:t xml:space="preserve"> </w:t>
      </w:r>
    </w:p>
    <w:p w:rsidRDefault="00F2122B" w:rsidP="00F2122B" w:rsidR="00F2122B" w:rsidRPr="00B0613D">
      <w:pPr>
        <w:ind w:left="5040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2A55A7">
        <w:t>161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BE7BE4">
        <w:t>5</w:t>
      </w:r>
      <w:r w:rsidR="001A7D41">
        <w:t xml:space="preserve"> </w:t>
      </w:r>
      <w:r w:rsidRPr="00B0613D">
        <w:t>od</w:t>
      </w:r>
      <w:r w:rsidR="002A55A7">
        <w:t xml:space="preserve"> 05</w:t>
      </w:r>
      <w:r w:rsidR="00BE7BE4">
        <w:t>. veljače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2A55A7">
        <w:t>ŠIMON ZADAR d.o.o., Zadar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BE7BE4">
        <w:t>25. veljače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BE7BE4">
        <w:t>11</w:t>
      </w:r>
      <w:r w:rsidR="001B7DF8">
        <w:t>,</w:t>
      </w:r>
      <w:r w:rsidR="002A55A7">
        <w:t>45</w:t>
      </w:r>
      <w:r w:rsidR="004B24FA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BE7BE4">
        <w:t>25. veljače</w:t>
      </w:r>
      <w:r w:rsidR="00036579">
        <w:t xml:space="preserve"> 2016. </w:t>
      </w:r>
      <w:r w:rsidR="001B7DF8" w:rsidRPr="00B0613D">
        <w:t xml:space="preserve">u </w:t>
      </w:r>
      <w:r w:rsidR="00BE7BE4">
        <w:t>11</w:t>
      </w:r>
      <w:r w:rsidR="001B7DF8">
        <w:t>,</w:t>
      </w:r>
      <w:r w:rsidR="002A55A7">
        <w:t>50</w:t>
      </w:r>
      <w:r w:rsidR="001B7DF8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2A55A7">
        <w:t>05</w:t>
      </w:r>
      <w:r w:rsidR="00BE7BE4">
        <w:t>. veljače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    </w:t>
      </w:r>
      <w:r w:rsidRPr="002C500F">
        <w:t>Stečajni sudac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16182815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2A55A7">
      <w:t>161</w:t>
    </w:r>
    <w:r w:rsidR="0053063B">
      <w:t>/1</w:t>
    </w:r>
    <w:r w:rsidR="00BE7BE4">
      <w:t>6</w:t>
    </w:r>
    <w:r w:rsidR="0053063B">
      <w:t>-</w:t>
    </w:r>
    <w:r w:rsidR="00BE7BE4">
      <w:t>6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A55A7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D1F4E"/>
    <w:rsid w:val="005E117E"/>
    <w:rsid w:val="005E5126"/>
    <w:rsid w:val="00603D3A"/>
    <w:rsid w:val="006129B1"/>
    <w:rsid w:val="00622150"/>
    <w:rsid w:val="0063095A"/>
    <w:rsid w:val="0063552E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60137"/>
    <w:rsid w:val="00A62539"/>
    <w:rsid w:val="00A66D04"/>
    <w:rsid w:val="00A75CA0"/>
    <w:rsid w:val="00A82235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388D"/>
    <w:rsid w:val="00BA556A"/>
    <w:rsid w:val="00BB1A7F"/>
    <w:rsid w:val="00BE7BE4"/>
    <w:rsid w:val="00BF4984"/>
    <w:rsid w:val="00C11E12"/>
    <w:rsid w:val="00C47314"/>
    <w:rsid w:val="00C55BC5"/>
    <w:rsid w:val="00C57528"/>
    <w:rsid w:val="00C6342D"/>
    <w:rsid w:val="00C675F5"/>
    <w:rsid w:val="00C71E24"/>
    <w:rsid w:val="00C87703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5D1F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1F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1F4E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1F4E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1F4E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5D1F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1F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1F4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1F4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1F4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St-161/2016</izvorni_sadrzaj>
    <derivirana_varijabla naziv="DomainObject.Predmet.OznakaBroj_1">St-161/2016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ŠIMON ZADAR d.o.o. za trgovinu</izvorni_sadrzaj>
    <derivirana_varijabla naziv="DomainObject.Predmet.ProtustrankaFormated_1">  ŠIMON ZADAR d.o.o. za trgovinu</derivirana_varijabla>
  </DomainObject.Predmet.ProtustrankaFormated>
  <DomainObject.Predmet.ProtustrankaFormatedOIB>
    <izvorni_sadrzaj>  ŠIMON ZADAR d.o.o. za trgovinu, OIB 80003962001</izvorni_sadrzaj>
    <derivirana_varijabla naziv="DomainObject.Predmet.ProtustrankaFormatedOIB_1">  ŠIMON ZADAR d.o.o. za trgovinu, OIB 80003962001</derivirana_varijabla>
  </DomainObject.Predmet.ProtustrankaFormatedOIB>
  <DomainObject.Predmet.ProtustrankaFormatedWithAdress>
    <izvorni_sadrzaj> ŠIMON ZADAR d.o.o. za trgovinu, Vatroslava Jagića 7, 23000 Zadar</izvorni_sadrzaj>
    <derivirana_varijabla naziv="DomainObject.Predmet.ProtustrankaFormatedWithAdress_1"> ŠIMON ZADAR d.o.o. za trgovinu, Vatroslava Jagića 7, 23000 Zadar</derivirana_varijabla>
  </DomainObject.Predmet.ProtustrankaFormatedWithAdress>
  <DomainObject.Predmet.ProtustrankaFormatedWithAdressOIB>
    <izvorni_sadrzaj> ŠIMON ZADAR d.o.o. za trgovinu, OIB 80003962001, Vatroslava Jagića 7, 23000 Zadar</izvorni_sadrzaj>
    <derivirana_varijabla naziv="DomainObject.Predmet.ProtustrankaFormatedWithAdressOIB_1"> ŠIMON ZADAR d.o.o. za trgovinu, OIB 80003962001, Vatroslava Jagića 7, 23000 Zadar</derivirana_varijabla>
  </DomainObject.Predmet.ProtustrankaFormatedWithAdressOIB>
  <DomainObject.Predmet.ProtustrankaWithAdress>
    <izvorni_sadrzaj>ŠIMON ZADAR d.o.o. za trgovinu Vatroslava Jagića 7, 23000 Zadar</izvorni_sadrzaj>
    <derivirana_varijabla naziv="DomainObject.Predmet.ProtustrankaWithAdress_1">ŠIMON ZADAR d.o.o. za trgovinu Vatroslava Jagića 7, 23000 Zadar</derivirana_varijabla>
  </DomainObject.Predmet.ProtustrankaWithAdress>
  <DomainObject.Predmet.ProtustrankaWithAdressOIB>
    <izvorni_sadrzaj>ŠIMON ZADAR d.o.o. za trgovinu, OIB 80003962001, Vatroslava Jagića 7, 23000 Zadar</izvorni_sadrzaj>
    <derivirana_varijabla naziv="DomainObject.Predmet.ProtustrankaWithAdressOIB_1">ŠIMON ZADAR d.o.o. za trgovinu, OIB 80003962001, Vatroslava Jagića 7, 23000 Zadar</derivirana_varijabla>
  </DomainObject.Predmet.ProtustrankaWithAdressOIB>
  <DomainObject.Predmet.ProtustrankaNazivFormated>
    <izvorni_sadrzaj>ŠIMON ZADAR d.o.o. za trgovinu</izvorni_sadrzaj>
    <derivirana_varijabla naziv="DomainObject.Predmet.ProtustrankaNazivFormated_1">ŠIMON ZADAR d.o.o. za trgovinu</derivirana_varijabla>
  </DomainObject.Predmet.ProtustrankaNazivFormated>
  <DomainObject.Predmet.ProtustrankaNazivFormatedOIB>
    <izvorni_sadrzaj>ŠIMON ZADAR d.o.o. za trgovinu, OIB 80003962001</izvorni_sadrzaj>
    <derivirana_varijabla naziv="DomainObject.Predmet.ProtustrankaNazivFormatedOIB_1">ŠIMON ZADAR d.o.o. za trgovinu, OIB 80003962001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198689.47</izvorni_sadrzaj>
    <derivirana_varijabla naziv="DomainObject.Predmet.TrenutnaVrijednost_1">198689.47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ŠIMON ZADAR d.o.o. za trgovinu</item>
    </izvorni_sadrzaj>
    <derivirana_varijabla naziv="DomainObject.Predmet.ProtuStrankaListFormated_1">
      <item>ŠIMON ZADAR d.o.o. za trgovinu</item>
    </derivirana_varijabla>
  </DomainObject.Predmet.ProtuStrankaListFormated>
  <DomainObject.Predmet.ProtuStrankaListFormatedOIB>
    <izvorni_sadrzaj>
      <item>ŠIMON ZADAR d.o.o. za trgovinu, OIB 80003962001</item>
    </izvorni_sadrzaj>
    <derivirana_varijabla naziv="DomainObject.Predmet.ProtuStrankaListFormatedOIB_1">
      <item>ŠIMON ZADAR d.o.o. za trgovinu, OIB 80003962001</item>
    </derivirana_varijabla>
  </DomainObject.Predmet.ProtuStrankaListFormatedOIB>
  <DomainObject.Predmet.ProtuStrankaListFormatedWithAdress>
    <izvorni_sadrzaj>
      <item>ŠIMON ZADAR d.o.o. za trgovinu, Vatroslava Jagića 7, 23000 Zadar</item>
    </izvorni_sadrzaj>
    <derivirana_varijabla naziv="DomainObject.Predmet.ProtuStrankaListFormatedWithAdress_1">
      <item>ŠIMON ZADAR d.o.o. za trgovinu, Vatroslava Jagića 7, 23000 Zadar</item>
    </derivirana_varijabla>
  </DomainObject.Predmet.ProtuStrankaListFormatedWithAdress>
  <DomainObject.Predmet.ProtuStrankaListFormatedWithAdressOIB>
    <izvorni_sadrzaj>
      <item>ŠIMON ZADAR d.o.o. za trgovinu, OIB 80003962001, Vatroslava Jagića 7, 23000 Zadar</item>
    </izvorni_sadrzaj>
    <derivirana_varijabla naziv="DomainObject.Predmet.ProtuStrankaListFormatedWithAdressOIB_1">
      <item>ŠIMON ZADAR d.o.o. za trgovinu, OIB 80003962001, Vatroslava Jagića 7, 23000 Zadar</item>
    </derivirana_varijabla>
  </DomainObject.Predmet.ProtuStrankaListFormatedWithAdressOIB>
  <DomainObject.Predmet.ProtuStrankaListNazivFormated>
    <izvorni_sadrzaj>
      <item>ŠIMON ZADAR d.o.o. za trgovinu</item>
    </izvorni_sadrzaj>
    <derivirana_varijabla naziv="DomainObject.Predmet.ProtuStrankaListNazivFormated_1">
      <item>ŠIMON ZADAR d.o.o. za trgovinu</item>
    </derivirana_varijabla>
  </DomainObject.Predmet.ProtuStrankaListNazivFormated>
  <DomainObject.Predmet.ProtuStrankaListNazivFormatedOIB>
    <izvorni_sadrzaj>
      <item>ŠIMON ZADAR d.o.o. za trgovinu, OIB 80003962001</item>
    </izvorni_sadrzaj>
    <derivirana_varijabla naziv="DomainObject.Predmet.ProtuStrankaListNazivFormatedOIB_1">
      <item>ŠIMON ZADAR d.o.o. za trgovinu, OIB 80003962001</item>
    </derivirana_varijabla>
  </DomainObject.Predmet.ProtuStrankaListNazivFormatedOIB>
  <DomainObject.Predmet.OstaliListFormated>
    <izvorni_sadrzaj>
      <item>Šimon Jindřich</item>
    </izvorni_sadrzaj>
    <derivirana_varijabla naziv="DomainObject.Predmet.OstaliListFormated_1">
      <item>Šimon Jindřich</item>
    </derivirana_varijabla>
  </DomainObject.Predmet.OstaliListFormated>
  <DomainObject.Predmet.OstaliListFormatedOIB>
    <izvorni_sadrzaj>
      <item>Šimon Jindřich, OIB 09048145651</item>
    </izvorni_sadrzaj>
    <derivirana_varijabla naziv="DomainObject.Predmet.OstaliListFormatedOIB_1">
      <item>Šimon Jindřich, OIB 09048145651</item>
    </derivirana_varijabla>
  </DomainObject.Predmet.OstaliListFormatedOIB>
  <DomainObject.Predmet.OstaliListFormatedWithAdress>
    <izvorni_sadrzaj>
      <item>Šimon Jindřich, Lejšovka 52, 50303 Smiřice</item>
    </izvorni_sadrzaj>
    <derivirana_varijabla naziv="DomainObject.Predmet.OstaliListFormatedWithAdress_1">
      <item>Šimon Jindřich, Lejšovka 52, 50303 Smiřice</item>
    </derivirana_varijabla>
  </DomainObject.Predmet.OstaliListFormatedWithAdress>
  <DomainObject.Predmet.OstaliListFormatedWithAdressOIB>
    <izvorni_sadrzaj>
      <item>Šimon Jindřich, OIB 09048145651, Lejšovka 52, 50303 Smiřice</item>
    </izvorni_sadrzaj>
    <derivirana_varijabla naziv="DomainObject.Predmet.OstaliListFormatedWithAdressOIB_1">
      <item>Šimon Jindřich, OIB 09048145651, Lejšovka 52, 50303 Smiřice</item>
    </derivirana_varijabla>
  </DomainObject.Predmet.OstaliListFormatedWithAdressOIB>
  <DomainObject.Predmet.OstaliListNazivFormated>
    <izvorni_sadrzaj>
      <item>Šimon Jindřich</item>
    </izvorni_sadrzaj>
    <derivirana_varijabla naziv="DomainObject.Predmet.OstaliListNazivFormated_1">
      <item>Šimon Jindřich</item>
    </derivirana_varijabla>
  </DomainObject.Predmet.OstaliListNazivFormated>
  <DomainObject.Predmet.OstaliListNazivFormatedOIB>
    <izvorni_sadrzaj>
      <item>Šimon Jindřich, OIB 09048145651</item>
    </izvorni_sadrzaj>
    <derivirana_varijabla naziv="DomainObject.Predmet.OstaliListNazivFormatedOIB_1">
      <item>Šimon Jindřich, OIB 09048145651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ŠIMON ZADAR d.o.o. za trgovinu</izvorni_sadrzaj>
    <derivirana_varijabla naziv="DomainObject.Predmet.ProtustrankaIDrugi_1">ŠIMON ZADAR 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ŠIMON ZADAR d.o.o. za trgovinu, OIB 80003962001, Vatroslava Jagića 7, 23000 Zadar</izvorni_sadrzaj>
    <derivirana_varijabla naziv="DomainObject.Predmet.ProtustrankaIDrugiAdressOIB_1">ŠIMON ZADAR d.o.o. za trgovinu, OIB 80003962001, Vatroslava Jagića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ŠIMON ZADAR d.o.o. za trgovinu</item>
      <item>Šimon Jindřich</item>
    </izvorni_sadrzaj>
    <derivirana_varijabla naziv="DomainObject.Predmet.SudioniciListNaziv_1">
      <item>FINA</item>
      <item>ŠIMON ZADAR d.o.o. za trgovinu</item>
      <item>Šimon Jindřich</item>
    </derivirana_varijabla>
  </DomainObject.Predmet.SudioniciListNaziv>
  <DomainObject.Predmet.SudioniciListAdressOIB>
    <izvorni_sadrzaj>
      <item>FINA, OIB 85821130368</item>
      <item>ŠIMON ZADAR d.o.o. za trgovinu, OIB 80003962001, Vatroslava Jagića 7,23000 Zadar</item>
      <item>Šimon Jindřich, OIB 09048145651, Lejšovka 52,50303 Smiřice</item>
    </izvorni_sadrzaj>
    <derivirana_varijabla naziv="DomainObject.Predmet.SudioniciListAdressOIB_1">
      <item>FINA, OIB 85821130368</item>
      <item>ŠIMON ZADAR d.o.o. za trgovinu, OIB 80003962001, Vatroslava Jagića 7,23000 Zadar</item>
      <item>Šimon Jindřich, OIB 09048145651, Lejšovka 52,50303 Smiřice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80003962001</item>
      <item>, OIB 09048145651</item>
    </izvorni_sadrzaj>
    <derivirana_varijabla naziv="DomainObject.Predmet.SudioniciListNazivOIB_1">
      <item>, OIB 85821130368</item>
      <item>, OIB 80003962001</item>
      <item>, OIB 09048145651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0368BE-6B30-44C5-9DFC-D37AAB7BE6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141</properties:Words>
  <properties:Characters>781</properties:Characters>
  <properties:Lines>35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2016-02-05T07:50:00Z</dcterms:created>
  <dc:creator>Ardena Bajlo</dc:creator>
  <cp:lastModifiedBy>wsadmin</cp:lastModifiedBy>
  <cp:lastPrinted>2015-08-27T09:31:00Z</cp:lastPrinted>
  <dcterms:modified xmlns:xsi="http://www.w3.org/2001/XMLSchema-instance" xsi:type="dcterms:W3CDTF">2016-02-05T12:07:00Z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