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6b2b" w14:paraId="7956b2b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CB1D60">
        <w:t>2173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  <w:r>
        <w:t xml:space="preserve">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 nad dužnikom </w:t>
      </w:r>
      <w:r w:rsidR="00CB1D60">
        <w:t>CROPOS j.</w:t>
      </w:r>
      <w:r w:rsidR="00EE13C2">
        <w:t xml:space="preserve">d.o.o. za </w:t>
      </w:r>
      <w:r w:rsidR="00CB1D60">
        <w:t>usluge i posredovanje, Osijek, Vijenac Slavka Kolara 12</w:t>
      </w:r>
      <w:r w:rsidR="00EE13C2">
        <w:t xml:space="preserve">, </w:t>
      </w:r>
      <w:r w:rsidR="00562EF0">
        <w:t xml:space="preserve">MBS: </w:t>
      </w:r>
      <w:r w:rsidR="00CB1D60" w:rsidRPr="00CB1D60">
        <w:t>030148320</w:t>
      </w:r>
      <w:r w:rsidR="00562EF0">
        <w:t xml:space="preserve">, </w:t>
      </w:r>
      <w:r>
        <w:t xml:space="preserve">OIB </w:t>
      </w:r>
      <w:r w:rsidR="00CB1D60" w:rsidRPr="00CB1D60">
        <w:t>28609354678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CB1D60">
        <w:t>31</w:t>
      </w:r>
      <w:r w:rsidR="00D45ABA">
        <w:t xml:space="preserve">. </w:t>
      </w:r>
      <w:r w:rsidR="00CB1D60">
        <w:t>kolovoza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CB1D60">
        <w:t xml:space="preserve">CROPOS j.d.o.o. za usluge i posredovanje, Osijek, Vijenac Slavka Kolara 12, MBS: </w:t>
      </w:r>
      <w:r w:rsidR="00CB1D60" w:rsidRPr="00CB1D60">
        <w:t>030148320</w:t>
      </w:r>
      <w:r w:rsidR="00CB1D60">
        <w:t xml:space="preserve">, OIB </w:t>
      </w:r>
      <w:r w:rsidR="00CB1D60" w:rsidRPr="00CB1D60">
        <w:t>28609354678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CB1D60">
        <w:t>5.370,00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CB1D60">
        <w:t xml:space="preserve">Sunčica </w:t>
      </w:r>
      <w:proofErr w:type="spellStart"/>
      <w:r w:rsidR="00CB1D60">
        <w:t>Milaković</w:t>
      </w:r>
      <w:proofErr w:type="spellEnd"/>
      <w:r w:rsidR="00CB1D60">
        <w:t xml:space="preserve">, Zagreb, Ozaljska 112, </w:t>
      </w:r>
      <w:r w:rsidR="0061797B">
        <w:t xml:space="preserve">OIB: </w:t>
      </w:r>
      <w:r w:rsidR="00CB1D60">
        <w:t>41898576431</w:t>
      </w:r>
      <w:r w:rsidR="00D11CE9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CB1D60">
        <w:t>2173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CB1D60">
        <w:t>31</w:t>
      </w:r>
      <w:r w:rsidR="00D45ABA">
        <w:t>.</w:t>
      </w:r>
      <w:r>
        <w:t xml:space="preserve"> </w:t>
      </w:r>
      <w:r w:rsidR="00CB1D60">
        <w:t>kolovoza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proofErr w:type="spellStart"/>
      <w:r w:rsidR="00D74DD4">
        <w:rPr>
          <w:bCs/>
        </w:rPr>
        <w:t>Pajur</w:t>
      </w:r>
      <w:proofErr w:type="spellEnd"/>
      <w:r w:rsidR="00D74DD4">
        <w:rPr>
          <w:bCs/>
        </w:rPr>
        <w:t xml:space="preserve"> </w:t>
      </w:r>
      <w:proofErr w:type="spellStart"/>
      <w:r w:rsidR="00D74DD4">
        <w:rPr>
          <w:bCs/>
        </w:rPr>
        <w:t>Vranješ</w:t>
      </w:r>
      <w:proofErr w:type="spellEnd"/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CB1D60">
        <w:t>15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D41" w:rsidR="00256D41">
      <w:r>
        <w:separator/>
      </w:r>
    </w:p>
  </w:endnote>
  <w:endnote w:id="0" w:type="continuationSeparator">
    <w:p w:rsidRDefault="00256D41" w:rsidR="00256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D41" w:rsidR="00256D41">
      <w:r>
        <w:separator/>
      </w:r>
    </w:p>
  </w:footnote>
  <w:footnote w:id="0" w:type="continuationSeparator">
    <w:p w:rsidRDefault="00256D41" w:rsidR="00256D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6D41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6D41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256D41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E2A5E"/>
    <w:rsid w:val="00256D41"/>
    <w:rsid w:val="002A33E1"/>
    <w:rsid w:val="0038694B"/>
    <w:rsid w:val="003940EC"/>
    <w:rsid w:val="003D3583"/>
    <w:rsid w:val="00456F2E"/>
    <w:rsid w:val="004B20F5"/>
    <w:rsid w:val="005238A9"/>
    <w:rsid w:val="00562EF0"/>
    <w:rsid w:val="005E2EDF"/>
    <w:rsid w:val="00607C10"/>
    <w:rsid w:val="0061797B"/>
    <w:rsid w:val="006525A2"/>
    <w:rsid w:val="00664A3D"/>
    <w:rsid w:val="007121C9"/>
    <w:rsid w:val="00763E88"/>
    <w:rsid w:val="007803BC"/>
    <w:rsid w:val="008038E2"/>
    <w:rsid w:val="00811DC0"/>
    <w:rsid w:val="00933FA5"/>
    <w:rsid w:val="00935CE2"/>
    <w:rsid w:val="00A6538B"/>
    <w:rsid w:val="00CB1D60"/>
    <w:rsid w:val="00CE2C0A"/>
    <w:rsid w:val="00D104DD"/>
    <w:rsid w:val="00D11CE9"/>
    <w:rsid w:val="00D3502B"/>
    <w:rsid w:val="00D45ABA"/>
    <w:rsid w:val="00D56B20"/>
    <w:rsid w:val="00D74DD4"/>
    <w:rsid w:val="00D86DA7"/>
    <w:rsid w:val="00DA5371"/>
    <w:rsid w:val="00E96274"/>
    <w:rsid w:val="00EE13C2"/>
    <w:rsid w:val="00EF565E"/>
    <w:rsid w:val="00F44380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5A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525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5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5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5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5A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525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5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5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5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St-2173/2016-3</izvorni_sadrzaj>
    <derivirana_varijabla naziv="DomainObject.Oznaka_1">St-2173/2016-3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2173</izvorni_sadrzaj>
    <derivirana_varijabla naziv="DomainObject.Predmet.Broj_1">2173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St-2173/2016</izvorni_sadrzaj>
    <derivirana_varijabla naziv="DomainObject.Predmet.OznakaBroj_1">St-2173/2016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CROPOS j.d.o.o. za usluge i posredovanje</izvorni_sadrzaj>
    <derivirana_varijabla naziv="DomainObject.Predmet.ProtustrankaFormated_1">  CROPOS j.d.o.o. za usluge i posredovanje</derivirana_varijabla>
  </DomainObject.Predmet.ProtustrankaFormated>
  <DomainObject.Predmet.ProtustrankaFormatedOIB>
    <izvorni_sadrzaj>  CROPOS j.d.o.o. za usluge i posredovanje, OIB 28609354678</izvorni_sadrzaj>
    <derivirana_varijabla naziv="DomainObject.Predmet.ProtustrankaFormatedOIB_1">  CROPOS j.d.o.o. za usluge i posredovanje, OIB 28609354678</derivirana_varijabla>
  </DomainObject.Predmet.ProtustrankaFormatedOIB>
  <DomainObject.Predmet.ProtustrankaFormatedWithAdress>
    <izvorni_sadrzaj> CROPOS j.d.o.o. za usluge i posredovanje, Vijanac Slavka Kolara 12, 31000 Osijek</izvorni_sadrzaj>
    <derivirana_varijabla naziv="DomainObject.Predmet.ProtustrankaFormatedWithAdress_1"> CROPOS j.d.o.o. za usluge i posredovanje, Vijanac Slavka Kolara 12, 31000 Osijek</derivirana_varijabla>
  </DomainObject.Predmet.ProtustrankaFormatedWithAdress>
  <DomainObject.Predmet.ProtustrankaFormatedWithAdressOIB>
    <izvorni_sadrzaj> CROPOS j.d.o.o. za usluge i posredovanje, OIB 28609354678, Vijanac Slavka Kolara 12, 31000 Osijek</izvorni_sadrzaj>
    <derivirana_varijabla naziv="DomainObject.Predmet.ProtustrankaFormatedWithAdressOIB_1"> CROPOS j.d.o.o. za usluge i posredovanje, OIB 28609354678, Vijanac Slavka Kolara 12, 31000 Osijek</derivirana_varijabla>
  </DomainObject.Predmet.ProtustrankaFormatedWithAdressOIB>
  <DomainObject.Predmet.ProtustrankaWithAdress>
    <izvorni_sadrzaj>CROPOS j.d.o.o. za usluge i posredovanje Vijanac Slavka Kolara 12, 31000 Osijek</izvorni_sadrzaj>
    <derivirana_varijabla naziv="DomainObject.Predmet.ProtustrankaWithAdress_1">CROPOS j.d.o.o. za usluge i posredovanje Vijanac Slavka Kolara 12, 31000 Osijek</derivirana_varijabla>
  </DomainObject.Predmet.ProtustrankaWithAdress>
  <DomainObject.Predmet.ProtustrankaWithAdressOIB>
    <izvorni_sadrzaj>CROPOS j.d.o.o. za usluge i posredovanje, OIB 28609354678, Vijanac Slavka Kolara 12, 31000 Osijek</izvorni_sadrzaj>
    <derivirana_varijabla naziv="DomainObject.Predmet.ProtustrankaWithAdressOIB_1">CROPOS j.d.o.o. za usluge i posredovanje, OIB 28609354678, Vijanac Slavka Kolara 12, 31000 Osijek</derivirana_varijabla>
  </DomainObject.Predmet.ProtustrankaWithAdressOIB>
  <DomainObject.Predmet.ProtustrankaNazivFormated>
    <izvorni_sadrzaj>CROPOS j.d.o.o. za usluge i posredovanje</izvorni_sadrzaj>
    <derivirana_varijabla naziv="DomainObject.Predmet.ProtustrankaNazivFormated_1">CROPOS j.d.o.o. za usluge i posredovanje</derivirana_varijabla>
  </DomainObject.Predmet.ProtustrankaNazivFormated>
  <DomainObject.Predmet.ProtustrankaNazivFormatedOIB>
    <izvorni_sadrzaj>CROPOS j.d.o.o. za usluge i posredovanje, OIB 28609354678</izvorni_sadrzaj>
    <derivirana_varijabla naziv="DomainObject.Predmet.ProtustrankaNazivFormatedOIB_1">CROPOS j.d.o.o. za usluge i posredovanje, OIB 28609354678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CROPOS j.d.o.o. za usluge i posredovanje</item>
    </izvorni_sadrzaj>
    <derivirana_varijabla naziv="DomainObject.Predmet.ProtuStrankaListFormated_1">
      <item>CROPOS j.d.o.o. za usluge i posredovanje</item>
    </derivirana_varijabla>
  </DomainObject.Predmet.ProtuStrankaListFormated>
  <DomainObject.Predmet.ProtuStrankaListFormatedOIB>
    <izvorni_sadrzaj>
      <item>CROPOS j.d.o.o. za usluge i posredovanje, OIB 28609354678</item>
    </izvorni_sadrzaj>
    <derivirana_varijabla naziv="DomainObject.Predmet.ProtuStrankaListFormatedOIB_1">
      <item>CROPOS j.d.o.o. za usluge i posredovanje, OIB 28609354678</item>
    </derivirana_varijabla>
  </DomainObject.Predmet.ProtuStrankaListFormatedOIB>
  <DomainObject.Predmet.ProtuStrankaListFormatedWithAdress>
    <izvorni_sadrzaj>
      <item>CROPOS j.d.o.o. za usluge i posredovanje, Vijanac Slavka Kolara 12, 31000 Osijek</item>
    </izvorni_sadrzaj>
    <derivirana_varijabla naziv="DomainObject.Predmet.ProtuStrankaListFormatedWithAdress_1">
      <item>CROPOS j.d.o.o. za usluge i posredovanje, Vijanac Slavka Kolara 12, 31000 Osijek</item>
    </derivirana_varijabla>
  </DomainObject.Predmet.ProtuStrankaListFormatedWithAdress>
  <DomainObject.Predmet.ProtuStrankaListFormatedWithAdressOIB>
    <izvorni_sadrzaj>
      <item>CROPOS j.d.o.o. za usluge i posredovanje, OIB 28609354678, Vijanac Slavka Kolara 12, 31000 Osijek</item>
    </izvorni_sadrzaj>
    <derivirana_varijabla naziv="DomainObject.Predmet.ProtuStrankaListFormatedWithAdressOIB_1">
      <item>CROPOS j.d.o.o. za usluge i posredovanje, OIB 28609354678, Vijanac Slavka Kolara 12, 31000 Osijek</item>
    </derivirana_varijabla>
  </DomainObject.Predmet.ProtuStrankaListFormatedWithAdressOIB>
  <DomainObject.Predmet.ProtuStrankaListNazivFormated>
    <izvorni_sadrzaj>
      <item>CROPOS j.d.o.o. za usluge i posredovanje</item>
    </izvorni_sadrzaj>
    <derivirana_varijabla naziv="DomainObject.Predmet.ProtuStrankaListNazivFormated_1">
      <item>CROPOS j.d.o.o. za usluge i posredovanje</item>
    </derivirana_varijabla>
  </DomainObject.Predmet.ProtuStrankaListNazivFormated>
  <DomainObject.Predmet.ProtuStrankaListNazivFormatedOIB>
    <izvorni_sadrzaj>
      <item>CROPOS j.d.o.o. za usluge i posredovanje, OIB 28609354678</item>
    </izvorni_sadrzaj>
    <derivirana_varijabla naziv="DomainObject.Predmet.ProtuStrankaListNazivFormatedOIB_1">
      <item>CROPOS j.d.o.o. za usluge i posredovanje, OIB 28609354678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St-2173/2016-3</izvorni_sadrzaj>
    <derivirana_varijabla naziv="DomainObject.PoslovniBrojDokumenta_1">St-2173/2016-3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CROPOS j.d.o.o. za usluge i posredovanje</izvorni_sadrzaj>
    <derivirana_varijabla naziv="DomainObject.Predmet.ProtustrankaIDrugi_1">CROPOS j.d.o.o. za usluge i posredovanje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CROPOS j.d.o.o. za usluge i posredovanje, OIB 28609354678, Vijanac Slavka Kolara 12, 31000 Osijek</izvorni_sadrzaj>
    <derivirana_varijabla naziv="DomainObject.Predmet.ProtustrankaIDrugiAdressOIB_1">CROPOS j.d.o.o. za usluge i posredovanje, OIB 28609354678, Vijanac Slavka Kolara 12,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CROPOS j.d.o.o. za usluge i posredovanje</item>
    </izvorni_sadrzaj>
    <derivirana_varijabla naziv="DomainObject.Predmet.SudioniciListNaziv_1">
      <item>FINA RC OSIJEK</item>
      <item>CROPOS j.d.o.o. za usluge i posredovanje</item>
    </derivirana_varijabla>
  </DomainObject.Predmet.SudioniciListNaziv>
  <DomainObject.Predmet.SudioniciListAdressOIB>
    <izvorni_sadrzaj>
      <item>FINA RC OSIJEK, OIB 85821130368</item>
      <item>CROPOS j.d.o.o. za usluge i posredovanje, OIB 28609354678, Vijanac Slavka Kolara 12,31000 Osijek</item>
    </izvorni_sadrzaj>
    <derivirana_varijabla naziv="DomainObject.Predmet.SudioniciListAdressOIB_1">
      <item>FINA RC OSIJEK, OIB 85821130368</item>
      <item>CROPOS j.d.o.o. za usluge i posredovanje, OIB 28609354678, Vijanac Slavka Kolara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28609354678</item>
    </izvorni_sadrzaj>
    <derivirana_varijabla naziv="DomainObject.Predmet.SudioniciListNazivOIB_1">
      <item>, OIB 85821130368</item>
      <item>, OIB 28609354678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1952</properties:Characters>
  <properties:Lines>51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2016-09-02T05:54:00Z</dcterms:created>
  <dc:creator>Snježana Markotić Jurić</dc:creator>
  <cp:lastModifiedBy>Snježana Markotić Jurić</cp:lastModifiedBy>
  <cp:lastPrinted>2016-09-01T11:56:00Z</cp:lastPrinted>
  <dcterms:modified xmlns:xsi="http://www.w3.org/2001/XMLSchema-instance" xsi:type="dcterms:W3CDTF">2016-09-02T05:54:00Z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St-2173/2016-3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