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ba86" w14:paraId="9f2ba86" w:rsidRDefault="00255E5D" w:rsidP="00F352D7" w:rsidR="00255E5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52D7" w:rsidP="00F352D7" w:rsidR="00255E5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F352D7" w:rsidP="00F352D7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F352D7" w:rsidP="00F352D7" w:rsidR="00255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Dr. Franje Tuđmana 35</w:t>
      </w:r>
    </w:p>
    <w:p w:rsidRDefault="00F352D7" w:rsidP="00F352D7" w:rsidR="00F352D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23 000 Zadar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2E474B">
        <w:rPr>
          <w:szCs w:val="24"/>
        </w:rPr>
        <w:t>27</w:t>
      </w:r>
      <w:r w:rsidR="0090293D">
        <w:rPr>
          <w:szCs w:val="24"/>
        </w:rPr>
        <w:t xml:space="preserve">. </w:t>
      </w:r>
      <w:r w:rsidR="00377D08">
        <w:rPr>
          <w:szCs w:val="24"/>
        </w:rPr>
        <w:t>rujna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D5701B" w:rsidRPr="00D5701B">
        <w:rPr>
          <w:szCs w:val="24"/>
        </w:rPr>
        <w:t xml:space="preserve">SIA ZADAR ART j.d.o.o., Zadar, Poljana Dragutina </w:t>
      </w:r>
      <w:proofErr w:type="spellStart"/>
      <w:r w:rsidR="00D5701B" w:rsidRPr="00D5701B">
        <w:rPr>
          <w:szCs w:val="24"/>
        </w:rPr>
        <w:t>Domjanića</w:t>
      </w:r>
      <w:proofErr w:type="spellEnd"/>
      <w:r w:rsidR="00D5701B" w:rsidRPr="00D5701B">
        <w:rPr>
          <w:szCs w:val="24"/>
        </w:rPr>
        <w:t xml:space="preserve"> 46, OIB: 34869406981</w:t>
      </w:r>
      <w:r w:rsidR="0090293D" w:rsidRPr="009C3D6E">
        <w:rPr>
          <w:color w:themeColor="text1" w:val="000000"/>
          <w:szCs w:val="24"/>
        </w:rPr>
        <w:t xml:space="preserve">, </w:t>
      </w:r>
      <w:r w:rsidR="00F352D7">
        <w:rPr>
          <w:color w:themeColor="text1" w:val="000000"/>
          <w:szCs w:val="24"/>
        </w:rPr>
        <w:t>1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F352D7">
        <w:rPr>
          <w:color w:themeColor="text1" w:val="000000"/>
          <w:szCs w:val="24"/>
        </w:rPr>
        <w:t>prosinca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352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352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sectPr w:rsidSect="0090293D" w:rsidR="00255E5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D5701B">
      <w:rPr>
        <w:rFonts w:cs="Times New Roman" w:eastAsia="Times New Roman" w:hAnsi="Times New Roman" w:ascii="Times New Roman"/>
        <w:sz w:val="24"/>
        <w:szCs w:val="24"/>
        <w:lang w:eastAsia="hr-HR"/>
      </w:rPr>
      <w:t>427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77D08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014F4"/>
    <w:rsid w:val="00223D57"/>
    <w:rsid w:val="0025435B"/>
    <w:rsid w:val="00255E5D"/>
    <w:rsid w:val="002E474B"/>
    <w:rsid w:val="00302F28"/>
    <w:rsid w:val="00365A31"/>
    <w:rsid w:val="0037203F"/>
    <w:rsid w:val="00377D08"/>
    <w:rsid w:val="003C5A7A"/>
    <w:rsid w:val="003E619D"/>
    <w:rsid w:val="00404653"/>
    <w:rsid w:val="00406EFC"/>
    <w:rsid w:val="00462226"/>
    <w:rsid w:val="00494E37"/>
    <w:rsid w:val="0058023C"/>
    <w:rsid w:val="005E094E"/>
    <w:rsid w:val="006F6AED"/>
    <w:rsid w:val="00705AA6"/>
    <w:rsid w:val="00845E41"/>
    <w:rsid w:val="00850DC5"/>
    <w:rsid w:val="00894587"/>
    <w:rsid w:val="008A0729"/>
    <w:rsid w:val="008D64CC"/>
    <w:rsid w:val="00901178"/>
    <w:rsid w:val="0090293D"/>
    <w:rsid w:val="009B665E"/>
    <w:rsid w:val="009C378B"/>
    <w:rsid w:val="009C3D6E"/>
    <w:rsid w:val="00AB3E5A"/>
    <w:rsid w:val="00AF2FC2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5701B"/>
    <w:rsid w:val="00DB5451"/>
    <w:rsid w:val="00E202DA"/>
    <w:rsid w:val="00E95DEE"/>
    <w:rsid w:val="00F352D7"/>
    <w:rsid w:val="00F6002C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2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02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02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02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SIA ZADAR ART jednostavno društvo s ograničenom odgovornošću za proizvodnju i trgovinu</izvorni_sadrzaj>
    <derivirana_varijabla naziv="DomainObject.Predmet.ProtustrankaFormated_1">  SIA ZADAR ART jednostavno društvo s ograničenom odgovornošću za proizvodnju i trgovinu</derivirana_varijabla>
  </DomainObject.Predmet.ProtustrankaFormated>
  <DomainObject.Predmet.ProtustrankaFormatedOIB>
    <izvorni_sadrzaj>  SIA ZADAR ART jednostavno društvo s ograničenom odgovornošću za proizvodnju i trgovinu, OIB 34869406981</izvorni_sadrzaj>
    <derivirana_varijabla naziv="DomainObject.Predmet.ProtustrankaFormatedOIB_1">  SIA ZADAR ART jednostavno društvo s ograničenom odgovornošću za proizvodnju i trgovinu, OIB 34869406981</derivirana_varijabla>
  </DomainObject.Predmet.ProtustrankaFormatedOIB>
  <DomainObject.Predmet.ProtustrankaFormatedWithAdress>
    <izvorni_sadrzaj> SIA ZADAR ART jednostavno društvo s ograničenom odgovornošću za proizvodnju i trgovinu, Poljana Dragutina Domjanića 46, 23000 Zadar</izvorni_sadrzaj>
    <derivirana_varijabla naziv="DomainObject.Predmet.ProtustrankaFormatedWithAdress_1"> SIA ZADAR ART jednostavno društvo s ograničenom odgovornošću za proizvodnju i trgovinu, Poljana Dragutina Domjanića 46, 23000 Zadar</derivirana_varijabla>
  </DomainObject.Predmet.ProtustrankaFormatedWithAdress>
  <DomainObject.Predmet.ProtustrankaFormatedWithAdressOIB>
    <izvorni_sadrzaj> SIA ZADAR ART jednostavno društvo s ograničenom odgovornošću za proizvodnju i trgovinu, OIB 34869406981, Poljana Dragutina Domjanića 46, 23000 Zadar</izvorni_sadrzaj>
    <derivirana_varijabla naziv="DomainObject.Predmet.ProtustrankaFormatedWithAdressOIB_1"> SIA ZADAR ART jednostavno društvo s ograničenom odgovornošću za proizvodnju i trgovinu, OIB 34869406981, Poljana Dragutina Domjanića 46, 23000 Zadar</derivirana_varijabla>
  </DomainObject.Predmet.ProtustrankaFormatedWithAdressOIB>
  <DomainObject.Predmet.ProtustrankaWithAdress>
    <izvorni_sadrzaj>SIA ZADAR ART jednostavno društvo s ograničenom odgovornošću za proizvodnju i trgovinu Poljana Dragutina Domjanića 46, 23000 Zadar</izvorni_sadrzaj>
    <derivirana_varijabla naziv="DomainObject.Predmet.ProtustrankaWithAdress_1">SIA ZADAR ART jednostavno društvo s ograničenom odgovornošću za proizvodnju i trgovinu Poljana Dragutina Domjanića 46, 23000 Zadar</derivirana_varijabla>
  </DomainObject.Predmet.ProtustrankaWithAdress>
  <DomainObject.Predmet.ProtustrankaWithAdressOIB>
    <izvorni_sadrzaj>SIA ZADAR ART jednostavno društvo s ograničenom odgovornošću za proizvodnju i trgovinu, OIB 34869406981, Poljana Dragutina Domjanića 46, 23000 Zadar</izvorni_sadrzaj>
    <derivirana_varijabla naziv="DomainObject.Predmet.ProtustrankaWithAdressOIB_1">SIA ZADAR ART jednostavno društvo s ograničenom odgovornošću za proizvodnju i trgovinu, OIB 34869406981, Poljana Dragutina Domjanića 46, 23000 Zadar</derivirana_varijabla>
  </DomainObject.Predmet.ProtustrankaWithAdressOIB>
  <DomainObject.Predmet.ProtustrankaNazivFormated>
    <izvorni_sadrzaj>SIA ZADAR ART jednostavno društvo s ograničenom odgovornošću za proizvodnju i trgovinu</izvorni_sadrzaj>
    <derivirana_varijabla naziv="DomainObject.Predmet.ProtustrankaNazivFormated_1">SIA ZADAR ART jednostavno društvo s ograničenom odgovornošću za proizvodnju i trgovinu</derivirana_varijabla>
  </DomainObject.Predmet.ProtustrankaNazivFormated>
  <DomainObject.Predmet.ProtustrankaNazivFormatedOIB>
    <izvorni_sadrzaj>SIA ZADAR ART jednostavno društvo s ograničenom odgovornošću za proizvodnju i trgovinu, OIB 34869406981</izvorni_sadrzaj>
    <derivirana_varijabla naziv="DomainObject.Predmet.ProtustrankaNazivFormatedOIB_1">SIA ZADAR ART jednostavno društvo s ograničenom odgovornošću za proizvodnju i trgovinu, OIB 34869406981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SIA ZADAR ART jednostavno društvo s ograničenom odgovornošću za proizvodnju i trgovinu</item>
    </izvorni_sadrzaj>
    <derivirana_varijabla naziv="DomainObject.Predmet.ProtuStrankaListFormated_1">
      <item>SIA ZADAR ART jednostavno društvo s ograničenom odgovornošću za proizvodnju i trgovinu</item>
    </derivirana_varijabla>
  </DomainObject.Predmet.ProtuStrankaListFormated>
  <DomainObject.Predmet.ProtuStrankaListFormatedOIB>
    <izvorni_sadrzaj>
      <item>SIA ZADAR ART jednostavno društvo s ograničenom odgovornošću za proizvodnju i trgovinu, OIB 34869406981</item>
    </izvorni_sadrzaj>
    <derivirana_varijabla naziv="DomainObject.Predmet.ProtuStrankaListFormatedOIB_1">
      <item>SIA ZADAR ART jednostavno društvo s ograničenom odgovornošću za proizvodnju i trgovinu, OIB 34869406981</item>
    </derivirana_varijabla>
  </DomainObject.Predmet.ProtuStrankaListFormatedOIB>
  <DomainObject.Predmet.ProtuStrankaListFormatedWithAdress>
    <izvorni_sadrzaj>
      <item>SIA ZADAR ART jednostavno društvo s ograničenom odgovornošću za proizvodnju i trgovinu, Poljana Dragutina Domjanića 46, 23000 Zadar</item>
    </izvorni_sadrzaj>
    <derivirana_varijabla naziv="DomainObject.Predmet.ProtuStrankaListFormatedWithAdress_1">
      <item>SIA ZADAR ART jednostavno društvo s ograničenom odgovornošću za proizvodnju i trgovinu, Poljana Dragutina Domjanića 46, 23000 Zadar</item>
    </derivirana_varijabla>
  </DomainObject.Predmet.ProtuStrankaListFormatedWithAdress>
  <DomainObject.Predmet.ProtuStrankaListFormatedWithAdressOIB>
    <izvorni_sadrzaj>
      <item>SIA ZADAR ART jednostavno društvo s ograničenom odgovornošću za proizvodnju i trgovinu, OIB 34869406981, Poljana Dragutina Domjanića 46, 23000 Zadar</item>
    </izvorni_sadrzaj>
    <derivirana_varijabla naziv="DomainObject.Predmet.ProtuStrankaListFormatedWithAdressOIB_1">
      <item>SIA ZADAR ART jednostavno društvo s ograničenom odgovornošću za proizvodnju i trgovinu, OIB 34869406981, Poljana Dragutina Domjanića 46, 23000 Zadar</item>
    </derivirana_varijabla>
  </DomainObject.Predmet.ProtuStrankaListFormatedWithAdressOIB>
  <DomainObject.Predmet.ProtuStrankaListNazivFormated>
    <izvorni_sadrzaj>
      <item>SIA ZADAR ART jednostavno društvo s ograničenom odgovornošću za proizvodnju i trgovinu</item>
    </izvorni_sadrzaj>
    <derivirana_varijabla naziv="DomainObject.Predmet.ProtuStrankaListNazivFormated_1">
      <item>SIA ZADAR ART jednostavno društvo s ograničenom odgovornošću za proizvodnju i trgovinu</item>
    </derivirana_varijabla>
  </DomainObject.Predmet.ProtuStrankaListNazivFormated>
  <DomainObject.Predmet.ProtuStrankaListNazivFormatedOIB>
    <izvorni_sadrzaj>
      <item>SIA ZADAR ART jednostavno društvo s ograničenom odgovornošću za proizvodnju i trgovinu, OIB 34869406981</item>
    </izvorni_sadrzaj>
    <derivirana_varijabla naziv="DomainObject.Predmet.ProtuStrankaListNazivFormatedOIB_1">
      <item>SIA ZADAR ART jednostavno društvo s ograničenom odgovornošću za proizvodnju i trgovinu, OIB 34869406981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SIA ZADAR ART jednostavno društvo s ograničenom odgovornošću za proizvodnju i trgovinu</izvorni_sadrzaj>
    <derivirana_varijabla naziv="DomainObject.Predmet.ProtustrankaIDrugi_1">SIA ZADAR ART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SIA ZADAR ART jednostavno društvo s ograničenom odgovornošću za proizvodnju i trgovinu, OIB 34869406981, Poljana Dragutina Domjanića 46, 23000 Zadar</izvorni_sadrzaj>
    <derivirana_varijabla naziv="DomainObject.Predmet.ProtustrankaIDrugiAdressOIB_1">SIA ZADAR ART jednostavno društvo s ograničenom odgovornošću za proizvodnju i trgovinu, OIB 34869406981, Poljana Dragutina Domjanića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SIA ZADAR ART jednostavno društvo s ograničenom odgovornošću za proizvodnju i trgovinu</item>
    </izvorni_sadrzaj>
    <derivirana_varijabla naziv="DomainObject.Predmet.SudioniciListNaziv_1">
      <item>FINA</item>
      <item>SIA ZADAR ART jednostavno društvo s ograničenom odgovornošću za proizvodnju i trgovinu</item>
    </derivirana_varijabla>
  </DomainObject.Predmet.SudioniciListNaziv>
  <DomainObject.Predmet.SudioniciListAdressOIB>
    <izvorni_sadrzaj>
      <item>FINA, OIB 85821130368</item>
      <item>SIA ZADAR ART jednostavno društvo s ograničenom odgovornošću za proizvodnju i trgovinu, OIB 34869406981, Poljana Dragutina Domjanića 46,23000 Zadar</item>
    </izvorni_sadrzaj>
    <derivirana_varijabla naziv="DomainObject.Predmet.SudioniciListAdressOIB_1">
      <item>FINA, OIB 85821130368</item>
      <item>SIA ZADAR ART jednostavno društvo s ograničenom odgovornošću za proizvodnju i trgovinu, OIB 34869406981, Poljana Dragutina Domjanića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34869406981</item>
    </izvorni_sadrzaj>
    <derivirana_varijabla naziv="DomainObject.Predmet.SudioniciListNazivOIB_1">
      <item>, OIB 85821130368</item>
      <item>, OIB 34869406981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993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2017-12-01T13:12:00Z</dcterms:created>
  <dc:creator>Krešimir Torbarina</dc:creator>
  <cp:lastModifiedBy>wsadmin</cp:lastModifiedBy>
  <cp:lastPrinted>2017-12-01T13:13:00Z</cp:lastPrinted>
  <dcterms:modified xmlns:xsi="http://www.w3.org/2001/XMLSchema-instance" xsi:type="dcterms:W3CDTF">2017-12-01T13:18:00Z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