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d149" w14:paraId="165d149" w:rsidRDefault="00757C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7C3B" w:rsidP="00757C3B" w:rsidR="00AE649C">
      <w:pPr>
        <w:pStyle w:val="NormaleSPIS"/>
        <w:spacing w:after="0"/>
      </w:pPr>
      <w:r>
        <w:t xml:space="preserve">        Republika Hrvatska</w:t>
      </w:r>
    </w:p>
    <w:p w:rsidRDefault="00757C3B" w:rsidP="00757C3B" w:rsidR="00757C3B">
      <w:pPr>
        <w:pStyle w:val="NormaleSPIS"/>
        <w:spacing w:after="0"/>
      </w:pPr>
      <w:r>
        <w:t xml:space="preserve">     Trgovački sud u Bjelovaru</w:t>
      </w:r>
    </w:p>
    <w:p w:rsidRDefault="00757C3B" w:rsidP="00757C3B" w:rsidR="00757C3B">
      <w:pPr>
        <w:pStyle w:val="NormaleSPIS"/>
        <w:spacing w:after="0"/>
      </w:pPr>
      <w:r>
        <w:t>Bjelovar, Šetalište dr.I.Lebovića 42.</w:t>
      </w:r>
    </w:p>
    <w:p w:rsidRDefault="00757C3B" w:rsidP="00757C3B" w:rsidR="00757C3B">
      <w:pPr>
        <w:pStyle w:val="NormaleSPIS"/>
        <w:jc w:val="right"/>
        <w:rPr>
          <w:noProof/>
        </w:rPr>
      </w:pPr>
      <w:r>
        <w:rPr>
          <w:noProof/>
        </w:rPr>
        <w:t>Poslovni broj:7 St-773/2018-2</w:t>
      </w:r>
    </w:p>
    <w:p w:rsidRDefault="00757C3B" w:rsidP="00757C3B" w:rsidR="00757C3B">
      <w:pPr>
        <w:pStyle w:val="NormaleSPIS"/>
        <w:spacing w:after="0"/>
        <w:jc w:val="right"/>
        <w:rPr>
          <w:rFonts w:cs="Arial" w:hAnsi="Arial" w:ascii="Arial"/>
          <w:b/>
          <w:noProof/>
        </w:rPr>
      </w:pPr>
    </w:p>
    <w:p w:rsidRDefault="00757C3B" w:rsidP="00757C3B" w:rsidR="00757C3B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57C3B" w:rsidP="00757C3B" w:rsidR="00757C3B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757C3B" w:rsidP="00757C3B" w:rsidR="00757C3B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>R J E Š E N J E       </w:t>
      </w:r>
    </w:p>
    <w:p w:rsidRDefault="00757C3B" w:rsidP="00757C3B" w:rsidR="00757C3B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 </w:t>
      </w:r>
    </w:p>
    <w:p w:rsidRDefault="00757C3B" w:rsidP="00757C3B" w:rsidR="00757C3B">
      <w:pPr>
        <w:overflowPunct w:val="false"/>
        <w:autoSpaceDE w:val="false"/>
        <w:autoSpaceDN w:val="false"/>
        <w:spacing w:after="0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ČAVRAG PRIJEVOZ j.d.o.o. za usluge i trgovinu iz Bjelovara, </w:t>
      </w:r>
      <w:proofErr w:type="spellStart"/>
      <w:r>
        <w:rPr>
          <w:lang w:eastAsia="hr-HR"/>
        </w:rPr>
        <w:t>V.Frajtića</w:t>
      </w:r>
      <w:proofErr w:type="spellEnd"/>
      <w:r>
        <w:rPr>
          <w:lang w:eastAsia="hr-HR"/>
        </w:rPr>
        <w:t xml:space="preserve"> 11/C, MBS 010104884, OIB 36916294748, 8. siječnja 2019.    </w:t>
      </w:r>
    </w:p>
    <w:p w:rsidRDefault="00757C3B" w:rsidP="00757C3B" w:rsidR="00757C3B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57C3B" w:rsidP="00757C3B" w:rsidR="00757C3B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Ljubomiru </w:t>
      </w:r>
      <w:proofErr w:type="spellStart"/>
      <w:r>
        <w:rPr>
          <w:lang w:eastAsia="hr-HR"/>
        </w:rPr>
        <w:t>Čavrag</w:t>
      </w:r>
      <w:proofErr w:type="spellEnd"/>
      <w:r>
        <w:rPr>
          <w:lang w:eastAsia="hr-HR"/>
        </w:rPr>
        <w:t xml:space="preserve"> iz Bjelovara, Vladimira </w:t>
      </w:r>
      <w:proofErr w:type="spellStart"/>
      <w:r>
        <w:rPr>
          <w:lang w:eastAsia="hr-HR"/>
        </w:rPr>
        <w:t>Frajtića</w:t>
      </w:r>
      <w:proofErr w:type="spellEnd"/>
      <w:r>
        <w:rPr>
          <w:lang w:eastAsia="hr-HR"/>
        </w:rPr>
        <w:t xml:space="preserve"> 11/C, OIB 28315401043, kao osobi ovlaštenoj za zastupanje dužnika po zakonu, da u roku od 8 dana plati predujam za namirenje troškova stečajnog postupka i to iznos od 1.000,00 kn u Fond za namirenje troškova postupka koji se vodi kod ovog suda, IBAN: HR6123900011300000630 model HR00 51-773-18 i dodatni iznos predujma od 5.000,00 kuna na račun ovog suda br. IBAN:HR6123900011300000630 model HR05 540-773-18. Rok od 8 dana počinje teći istekom osmog dana od objave ovog rješenja na e-oglasnoj ploči ovog suda.  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Ljubomir </w:t>
      </w:r>
      <w:proofErr w:type="spellStart"/>
      <w:r>
        <w:rPr>
          <w:lang w:eastAsia="hr-HR"/>
        </w:rPr>
        <w:t>Čavrag</w:t>
      </w:r>
      <w:proofErr w:type="spellEnd"/>
      <w:r>
        <w:rPr>
          <w:lang w:eastAsia="hr-HR"/>
        </w:rPr>
        <w:t xml:space="preserve"> iz Bjelovara, Vladimira </w:t>
      </w:r>
      <w:proofErr w:type="spellStart"/>
      <w:r>
        <w:rPr>
          <w:lang w:eastAsia="hr-HR"/>
        </w:rPr>
        <w:t>Frajtića</w:t>
      </w:r>
      <w:proofErr w:type="spellEnd"/>
      <w:r>
        <w:rPr>
          <w:lang w:eastAsia="hr-HR"/>
        </w:rPr>
        <w:t xml:space="preserve"> 11/C, OIB 28315401043,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57C3B" w:rsidP="00757C3B" w:rsidR="00757C3B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ČAVRAG PRIJEVOZ j.d.o.o. za usluge i trgovinu iz Bjelovara, </w:t>
      </w:r>
      <w:proofErr w:type="spellStart"/>
      <w:r>
        <w:rPr>
          <w:lang w:eastAsia="hr-HR"/>
        </w:rPr>
        <w:t>V.Frajtića</w:t>
      </w:r>
      <w:proofErr w:type="spellEnd"/>
      <w:r>
        <w:rPr>
          <w:lang w:eastAsia="hr-HR"/>
        </w:rPr>
        <w:t xml:space="preserve"> 11/C, MBS 010104884, OIB 36916294748,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51-773-18 i dodatni iznos predujma od 5.000,00 kuna na račun ovog suda br. IBAN:HR6123900011300000630 model HR05 540-773-18. 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757C3B" w:rsidP="00757C3B" w:rsidR="00757C3B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St-773/2018-2</w:t>
      </w:r>
    </w:p>
    <w:p w:rsidRDefault="00757C3B" w:rsidP="00757C3B" w:rsidR="00757C3B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57C3B" w:rsidP="00757C3B" w:rsidR="00757C3B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57C3B" w:rsidP="00757C3B" w:rsidR="00757C3B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ČAVRAG PRIJEVOZ j.d.o.o. za usluge i trgovinu iz Bjelovara, </w:t>
      </w:r>
      <w:proofErr w:type="spellStart"/>
      <w:r>
        <w:rPr>
          <w:lang w:eastAsia="hr-HR"/>
        </w:rPr>
        <w:t>V.Frajtića</w:t>
      </w:r>
      <w:proofErr w:type="spellEnd"/>
      <w:r>
        <w:rPr>
          <w:lang w:eastAsia="hr-HR"/>
        </w:rPr>
        <w:t xml:space="preserve"> 11/C, MBS 010104884, OIB 36916294748. U prijedlogu navodi da na dan 12.11.2018. godine dužnik u očevidniku redoslijeda osnova za plaćanje ima evidentirane neizvršene osnove za plaćanje u neprekidnom razdoblju od 120 dana u ukupnom iznosu od 23.785,05 kuna.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757C3B" w:rsidP="00757C3B" w:rsidR="00757C3B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Ljubomir </w:t>
      </w:r>
      <w:proofErr w:type="spellStart"/>
      <w:r>
        <w:rPr>
          <w:lang w:eastAsia="hr-HR"/>
        </w:rPr>
        <w:t>Čavrag</w:t>
      </w:r>
      <w:proofErr w:type="spellEnd"/>
      <w:r>
        <w:rPr>
          <w:lang w:eastAsia="hr-HR"/>
        </w:rPr>
        <w:t xml:space="preserve"> iz Bjelovara, Vladimira </w:t>
      </w:r>
      <w:proofErr w:type="spellStart"/>
      <w:r>
        <w:rPr>
          <w:lang w:eastAsia="hr-HR"/>
        </w:rPr>
        <w:t>Frajtića</w:t>
      </w:r>
      <w:proofErr w:type="spellEnd"/>
      <w:r>
        <w:rPr>
          <w:lang w:eastAsia="hr-HR"/>
        </w:rPr>
        <w:t xml:space="preserve"> 11/C, OIB 28315401043.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Ljubomiru </w:t>
      </w:r>
      <w:proofErr w:type="spellStart"/>
      <w:r>
        <w:rPr>
          <w:lang w:eastAsia="hr-HR"/>
        </w:rPr>
        <w:t>Čavrag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757C3B" w:rsidP="00757C3B" w:rsidR="00757C3B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57C3B" w:rsidP="00757C3B" w:rsidR="00757C3B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St-773/2018-2</w:t>
      </w:r>
    </w:p>
    <w:p w:rsidRDefault="00757C3B" w:rsidP="00757C3B" w:rsidR="00757C3B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57C3B" w:rsidP="00757C3B" w:rsidR="00757C3B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8. siječnja 2019.</w:t>
      </w:r>
    </w:p>
    <w:p w:rsidRDefault="00757C3B" w:rsidP="00757C3B" w:rsidR="00757C3B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         </w:t>
      </w:r>
      <w:r>
        <w:rPr>
          <w:lang w:eastAsia="hr-HR"/>
        </w:rPr>
        <w:t xml:space="preserve">  S u d a c</w:t>
      </w:r>
    </w:p>
    <w:p w:rsidRDefault="00757C3B" w:rsidP="00757C3B" w:rsidR="00757C3B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   </w:t>
      </w:r>
      <w:bookmarkStart w:name="_GoBack" w:id="0"/>
      <w:bookmarkEnd w:id="0"/>
      <w:r>
        <w:rPr>
          <w:lang w:eastAsia="hr-HR"/>
        </w:rPr>
        <w:t xml:space="preserve">    </w:t>
      </w:r>
      <w:r>
        <w:rPr>
          <w:lang w:eastAsia="hr-HR"/>
        </w:rPr>
        <w:t xml:space="preserve"> Tomislav Mrazović,v.r.</w:t>
      </w:r>
    </w:p>
    <w:p w:rsidRDefault="00757C3B" w:rsidP="00757C3B" w:rsidR="00757C3B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57C3B" w:rsidP="00757C3B" w:rsidR="00757C3B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        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757C3B" w:rsidP="00757C3B" w:rsidR="00757C3B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757C3B" w:rsidP="00757C3B" w:rsidR="00757C3B">
      <w:pPr>
        <w:autoSpaceDN w:val="false"/>
        <w:jc w:val="both"/>
      </w:pPr>
    </w:p>
    <w:p w:rsidRDefault="00757C3B" w:rsidP="00757C3B" w:rsidR="00757C3B">
      <w:pPr>
        <w:autoSpaceDN w:val="false"/>
        <w:jc w:val="both"/>
      </w:pPr>
    </w:p>
    <w:p w:rsidRDefault="00757C3B" w:rsidP="00757C3B" w:rsidR="00757C3B">
      <w:pPr>
        <w:autoSpaceDN w:val="false"/>
        <w:jc w:val="both"/>
      </w:pPr>
    </w:p>
    <w:p w:rsidRDefault="00757C3B" w:rsidP="00757C3B" w:rsidR="00757C3B">
      <w:pPr>
        <w:jc w:val="both"/>
      </w:pPr>
    </w:p>
    <w:p w:rsidRDefault="00757C3B" w:rsidP="00757C3B" w:rsidR="00757C3B">
      <w:pPr>
        <w:autoSpaceDN w:val="false"/>
        <w:jc w:val="both"/>
      </w:pPr>
    </w:p>
    <w:p w:rsidRDefault="00757C3B" w:rsidP="00757C3B" w:rsidR="00757C3B">
      <w:pPr>
        <w:jc w:val="both"/>
        <w:rPr>
          <w:sz w:val="22"/>
          <w:szCs w:val="22"/>
        </w:rPr>
      </w:pPr>
    </w:p>
    <w:p w:rsidRDefault="00757C3B" w:rsidP="00757C3B" w:rsidR="00757C3B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C3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41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St-773/2018-2</izvorni_sadrzaj>
    <derivirana_varijabla naziv="DomainObject.Oznaka_1">St-773/2018-2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ČAVRAG PRIJEVOZ jednostavno društvo s ograničenom odgovornošću za usluge i trgovinu</izvorni_sadrzaj>
    <derivirana_varijabla naziv="DomainObject.Predmet.ProtustrankaFormated_1">  ČAVRAG PRIJEVOZ jednostavno društvo s ograničenom odgovornošću za usluge i trgovinu</derivirana_varijabla>
  </DomainObject.Predmet.ProtustrankaFormated>
  <DomainObject.Predmet.ProtustrankaFormatedOIB>
    <izvorni_sadrzaj>  ČAVRAG PRIJEVOZ jednostavno društvo s ograničenom odgovornošću za usluge i trgovinu, OIB 36916294748</izvorni_sadrzaj>
    <derivirana_varijabla naziv="DomainObject.Predmet.ProtustrankaFormatedOIB_1">  ČAVRAG PRIJEVOZ jednostavno društvo s ograničenom odgovornošću za usluge i trgovinu, OIB 36916294748</derivirana_varijabla>
  </DomainObject.Predmet.ProtustrankaFormatedOIB>
  <DomainObject.Predmet.ProtustrankaFormatedWithAdress>
    <izvorni_sadrzaj> ČAVRAG PRIJEVOZ jednostavno društvo s ograničenom odgovornošću za usluge i trgovinu, V. Frajtića 11/C, 43000 Bjelovar</izvorni_sadrzaj>
    <derivirana_varijabla naziv="DomainObject.Predmet.ProtustrankaFormatedWithAdress_1"> ČAVRAG PRIJEVOZ jednostavno društvo s ograničenom odgovornošću za usluge i trgovinu, V. Frajtića 11/C, 43000 Bjelovar</derivirana_varijabla>
  </DomainObject.Predmet.ProtustrankaFormatedWithAdress>
  <DomainObject.Predmet.ProtustrankaFormatedWithAdressOIB>
    <izvorni_sadrzaj> ČAVRAG PRIJEVOZ jednostavno društvo s ograničenom odgovornošću za usluge i trgovinu, OIB 36916294748, V. Frajtića 11/C, 43000 Bjelovar</izvorni_sadrzaj>
    <derivirana_varijabla naziv="DomainObject.Predmet.ProtustrankaFormatedWithAdressOIB_1"> ČAVRAG PRIJEVOZ jednostavno društvo s ograničenom odgovornošću za usluge i trgovinu, OIB 36916294748, V. Frajtića 11/C, 43000 Bjelovar</derivirana_varijabla>
  </DomainObject.Predmet.ProtustrankaFormatedWithAdressOIB>
  <DomainObject.Predmet.ProtustrankaWithAdress>
    <izvorni_sadrzaj>ČAVRAG PRIJEVOZ jednostavno društvo s ograničenom odgovornošću za usluge i trgovinu V. Frajtića 11/C, 43000 Bjelovar</izvorni_sadrzaj>
    <derivirana_varijabla naziv="DomainObject.Predmet.ProtustrankaWithAdress_1">ČAVRAG PRIJEVOZ jednostavno društvo s ograničenom odgovornošću za usluge i trgovinu V. Frajtića 11/C, 43000 Bjelovar</derivirana_varijabla>
  </DomainObject.Predmet.ProtustrankaWithAdress>
  <DomainObject.Predmet.ProtustrankaWithAdressOIB>
    <izvorni_sadrzaj>ČAVRAG PRIJEVOZ jednostavno društvo s ograničenom odgovornošću za usluge i trgovinu, OIB 36916294748, V. Frajtića 11/C, 43000 Bjelovar</izvorni_sadrzaj>
    <derivirana_varijabla naziv="DomainObject.Predmet.ProtustrankaWithAdressOIB_1">ČAVRAG PRIJEVOZ jednostavno društvo s ograničenom odgovornošću za usluge i trgovinu, OIB 36916294748, V. Frajtića 11/C, 43000 Bjelovar</derivirana_varijabla>
  </DomainObject.Predmet.ProtustrankaWithAdressOIB>
  <DomainObject.Predmet.ProtustrankaNazivFormated>
    <izvorni_sadrzaj>ČAVRAG PRIJEVOZ jednostavno društvo s ograničenom odgovornošću za usluge i trgovinu</izvorni_sadrzaj>
    <derivirana_varijabla naziv="DomainObject.Predmet.ProtustrankaNazivFormated_1">ČAVRAG PRIJEVOZ jednostavno društvo s ograničenom odgovornošću za usluge i trgovinu</derivirana_varijabla>
  </DomainObject.Predmet.ProtustrankaNazivFormated>
  <DomainObject.Predmet.ProtustrankaNazivFormatedOIB>
    <izvorni_sadrzaj>ČAVRAG PRIJEVOZ jednostavno društvo s ograničenom odgovornošću za usluge i trgovinu, OIB 36916294748</izvorni_sadrzaj>
    <derivirana_varijabla naziv="DomainObject.Predmet.ProtustrankaNazivFormatedOIB_1">ČAVRAG PRIJEVOZ jednostavno društvo s ograničenom odgovornošću za usluge i trgovinu, OIB 36916294748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ČAVRAG PRIJEVOZ jednostavno društvo s ograničenom odgovornošću za usluge i trgovinu</item>
    </izvorni_sadrzaj>
    <derivirana_varijabla naziv="DomainObject.Predmet.ProtuStrankaListFormated_1">
      <item>ČAVRAG PRIJEVOZ jednostavno društvo s ograničenom odgovornošću za usluge i trgovinu</item>
    </derivirana_varijabla>
  </DomainObject.Predmet.ProtuStrankaListFormated>
  <DomainObject.Predmet.ProtuStrankaListFormatedOIB>
    <izvorni_sadrzaj>
      <item>ČAVRAG PRIJEVOZ jednostavno društvo s ograničenom odgovornošću za usluge i trgovinu, OIB 36916294748</item>
    </izvorni_sadrzaj>
    <derivirana_varijabla naziv="DomainObject.Predmet.ProtuStrankaListFormatedOIB_1">
      <item>ČAVRAG PRIJEVOZ jednostavno društvo s ograničenom odgovornošću za usluge i trgovinu, OIB 36916294748</item>
    </derivirana_varijabla>
  </DomainObject.Predmet.ProtuStrankaListFormatedOIB>
  <DomainObject.Predmet.ProtuStrankaListFormatedWithAdress>
    <izvorni_sadrzaj>
      <item>ČAVRAG PRIJEVOZ jednostavno društvo s ograničenom odgovornošću za usluge i trgovinu, V. Frajtića 11/C, 43000 Bjelovar</item>
    </izvorni_sadrzaj>
    <derivirana_varijabla naziv="DomainObject.Predmet.ProtuStrankaListFormatedWithAdress_1">
      <item>ČAVRAG PRIJEVOZ jednostavno društvo s ograničenom odgovornošću za usluge i trgovinu, V. Frajtića 11/C, 43000 Bjelovar</item>
    </derivirana_varijabla>
  </DomainObject.Predmet.ProtuStrankaListFormatedWithAdress>
  <DomainObject.Predmet.ProtuStrankaListFormatedWithAdressOIB>
    <izvorni_sadrzaj>
      <item>ČAVRAG PRIJEVOZ jednostavno društvo s ograničenom odgovornošću za usluge i trgovinu, OIB 36916294748, V. Frajtića 11/C, 43000 Bjelovar</item>
    </izvorni_sadrzaj>
    <derivirana_varijabla naziv="DomainObject.Predmet.ProtuStrankaListFormatedWithAdressOIB_1">
      <item>ČAVRAG PRIJEVOZ jednostavno društvo s ograničenom odgovornošću za usluge i trgovinu, OIB 36916294748, V. Frajtića 11/C, 43000 Bjelovar</item>
    </derivirana_varijabla>
  </DomainObject.Predmet.ProtuStrankaListFormatedWithAdressOIB>
  <DomainObject.Predmet.ProtuStrankaListNazivFormated>
    <izvorni_sadrzaj>
      <item>ČAVRAG PRIJEVOZ jednostavno društvo s ograničenom odgovornošću za usluge i trgovinu</item>
    </izvorni_sadrzaj>
    <derivirana_varijabla naziv="DomainObject.Predmet.ProtuStrankaListNazivFormated_1">
      <item>ČAVRAG PRIJEVOZ jednostavno društvo s ograničenom odgovornošću za usluge i trgovinu</item>
    </derivirana_varijabla>
  </DomainObject.Predmet.ProtuStrankaListNazivFormated>
  <DomainObject.Predmet.ProtuStrankaListNazivFormatedOIB>
    <izvorni_sadrzaj>
      <item>ČAVRAG PRIJEVOZ jednostavno društvo s ograničenom odgovornošću za usluge i trgovinu, OIB 36916294748</item>
    </izvorni_sadrzaj>
    <derivirana_varijabla naziv="DomainObject.Predmet.ProtuStrankaListNazivFormatedOIB_1">
      <item>ČAVRAG PRIJEVOZ jednostavno društvo s ograničenom odgovornošću za usluge i trgovinu, OIB 36916294748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St-773/2018-2</izvorni_sadrzaj>
    <derivirana_varijabla naziv="DomainObject.PoslovniBrojDokumenta_1">St-773/2018-2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ČAVRAG PRIJEVOZ jednostavno društvo s ograničenom odgovornošću za usluge i trgovinu</izvorni_sadrzaj>
    <derivirana_varijabla naziv="DomainObject.Predmet.ProtustrankaIDrugi_1">ČAVRAG PRIJEVOZ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ČAVRAG PRIJEVOZ jednostavno društvo s ograničenom odgovornošću za usluge i trgovinu, OIB 36916294748, V. Frajtića 11/C, 43000 Bjelovar</izvorni_sadrzaj>
    <derivirana_varijabla naziv="DomainObject.Predmet.ProtustrankaIDrugiAdressOIB_1">ČAVRAG PRIJEVOZ jednostavno društvo s ograničenom odgovornošću za usluge i trgovinu, OIB 36916294748, V. Frajtića 11/C,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ČAVRAG PRIJEVOZ jednostavno društvo s ograničenom odgovornošću za usluge i trgovinu</item>
    </izvorni_sadrzaj>
    <derivirana_varijabla naziv="DomainObject.Predmet.SudioniciListNaziv_1">
      <item>FINA, RC ZAGREB, Podružnica BJELOVAR</item>
      <item>ČAVRAG PRIJEVOZ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ČAVRAG PRIJEVOZ jednostavno društvo s ograničenom odgovornošću za usluge i trgovinu, OIB 36916294748, V. Frajtića 11/C,43000 Bjelovar</item>
    </izvorni_sadrzaj>
    <derivirana_varijabla naziv="DomainObject.Predmet.SudioniciListAdressOIB_1">
      <item>FINA, RC ZAGREB, Podružnica BJELOVAR, OIB 85821130368, F. Supila 4,43000 Bjelovar</item>
      <item>ČAVRAG PRIJEVOZ jednostavno društvo s ograničenom odgovornošću za usluge i trgovinu, OIB 36916294748, V. Frajtića 11/C,43000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F2200-8539-4B4C-9C42-EA77DC693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5278</properties:Characters>
  <properties:Lines>102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2019-01-08T07:24:00Z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