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5ffc7" w14:paraId="c15ffc7" w:rsidRDefault="00BC57EB" w:rsidP="00BC57EB" w:rsidR="00BC57EB" w:rsidRPr="00F17523">
      <w:pPr>
        <w15:collapsed w:val="false"/>
        <w:rPr>
          <w:color w:val="FF0000"/>
        </w:rPr>
      </w:pPr>
      <w:bookmarkStart w:name="_GoBack" w:id="0"/>
      <w:bookmarkEnd w:id="0"/>
      <w:r w:rsidRPr="00F17523">
        <w:rPr>
          <w:color w:val="FF0000"/>
        </w:rPr>
        <w:t xml:space="preserve">                   </w:t>
      </w:r>
      <w:r w:rsidRPr="00F17523">
        <w:rPr>
          <w:noProof/>
          <w:color w:val="FF0000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7523">
        <w:rPr>
          <w:color w:val="FF0000"/>
        </w:rPr>
        <w:t xml:space="preserve">                                                            </w:t>
      </w:r>
    </w:p>
    <w:p w:rsidRDefault="00BC57EB" w:rsidP="00BC57EB" w:rsidR="00BC57EB" w:rsidRPr="00F17523">
      <w:r w:rsidRPr="00F17523">
        <w:t xml:space="preserve">    REPUBLIKA HRVATSKA </w:t>
      </w:r>
      <w:r w:rsidRPr="00F17523">
        <w:tab/>
      </w:r>
      <w:r w:rsidRPr="00F17523">
        <w:tab/>
      </w:r>
      <w:r w:rsidRPr="00F17523">
        <w:tab/>
      </w:r>
      <w:r w:rsidRPr="00F17523">
        <w:tab/>
      </w:r>
      <w:r w:rsidRPr="00F17523">
        <w:tab/>
      </w:r>
    </w:p>
    <w:p w:rsidRDefault="00BC57EB" w:rsidP="00BC57EB" w:rsidR="00BC57EB" w:rsidRPr="00F17523">
      <w:r w:rsidRPr="00F17523">
        <w:t xml:space="preserve"> TRGOVAČKI SUD U PAZINU</w:t>
      </w:r>
    </w:p>
    <w:p w:rsidRDefault="00BC57EB" w:rsidP="00BC57EB" w:rsidR="00BC57EB" w:rsidRPr="00F17523">
      <w:r w:rsidRPr="00F17523">
        <w:t xml:space="preserve">     52000 PAZIN, Dršćevka 1</w:t>
      </w:r>
      <w:r w:rsidRPr="00F17523">
        <w:tab/>
      </w:r>
      <w:r w:rsidRPr="00F17523">
        <w:tab/>
      </w:r>
      <w:r w:rsidRPr="00F17523">
        <w:tab/>
      </w:r>
      <w:r w:rsidRPr="00F17523">
        <w:tab/>
      </w:r>
      <w:r w:rsidRPr="00F17523">
        <w:tab/>
        <w:t xml:space="preserve">      </w:t>
      </w:r>
    </w:p>
    <w:p w:rsidRDefault="00BC57EB" w:rsidP="00BC57EB" w:rsidR="00BC57EB" w:rsidRPr="00F17523">
      <w:pPr>
        <w:jc w:val="both"/>
      </w:pPr>
    </w:p>
    <w:p w:rsidRDefault="00BC57EB" w:rsidP="00BC57EB" w:rsidR="00BC57EB" w:rsidRPr="00F17523">
      <w:pPr>
        <w:jc w:val="both"/>
      </w:pPr>
    </w:p>
    <w:p w:rsidRDefault="00BC57EB" w:rsidP="00BC57EB" w:rsidR="00BC57EB" w:rsidRPr="00F17523">
      <w:pPr>
        <w:jc w:val="center"/>
      </w:pPr>
      <w:r w:rsidRPr="00F17523">
        <w:t>R E P U B L I K A   H R V A T S K A</w:t>
      </w:r>
    </w:p>
    <w:p w:rsidRDefault="00BC57EB" w:rsidP="00BC57EB" w:rsidR="00BC57EB" w:rsidRPr="00F17523">
      <w:pPr>
        <w:jc w:val="center"/>
      </w:pPr>
      <w:r w:rsidRPr="00F17523">
        <w:t>R J E Š E N J E</w:t>
      </w:r>
    </w:p>
    <w:p w:rsidRDefault="00BC57EB" w:rsidP="00BC57EB" w:rsidR="00BC57EB" w:rsidRPr="00F17523">
      <w:pPr>
        <w:jc w:val="both"/>
      </w:pPr>
    </w:p>
    <w:p w:rsidRDefault="00BC57EB" w:rsidP="00BC57EB" w:rsidR="00BC57EB" w:rsidRPr="00F17523">
      <w:pPr>
        <w:jc w:val="both"/>
      </w:pPr>
    </w:p>
    <w:p w:rsidRDefault="00BC57EB" w:rsidP="00BC57EB" w:rsidR="00BC57EB" w:rsidRPr="00B377E3">
      <w:pPr>
        <w:contextualSpacing/>
        <w:jc w:val="both"/>
      </w:pPr>
      <w:r w:rsidRPr="00F17523">
        <w:tab/>
        <w:t xml:space="preserve">Trgovački sud u Pazinu, po stečajnom sucu Damiru Rabaru, po prijedlogu predlagatelja </w:t>
      </w:r>
      <w:r w:rsidR="00403491" w:rsidRPr="00F17523">
        <w:t xml:space="preserve">Damira Majstorovića iz Pule, Koparska 37, </w:t>
      </w:r>
      <w:r w:rsidRPr="00F17523">
        <w:t xml:space="preserve">OIB: 90665094717, likvidatora likvidacijske mase </w:t>
      </w:r>
      <w:r w:rsidR="009625AB" w:rsidRPr="00F17523">
        <w:t>ALGOR d.o.o. Buje, Giosue Carducci 3, OIB: 20751454391, MBS: 130009151</w:t>
      </w:r>
      <w:r w:rsidRPr="00F17523">
        <w:rPr>
          <w:rFonts w:eastAsiaTheme="minorHAnsi"/>
          <w:lang w:eastAsia="en-US"/>
        </w:rPr>
        <w:t xml:space="preserve">, </w:t>
      </w:r>
      <w:r w:rsidRPr="00F17523">
        <w:t xml:space="preserve">za otvaranje stečajnog postupka nad likvidacijskom masom </w:t>
      </w:r>
      <w:r w:rsidR="009625AB" w:rsidRPr="00F17523">
        <w:t xml:space="preserve">ALGOR d.o.o. Buje, Giosue Carducci 3, OIB: 20751454391, MBS: </w:t>
      </w:r>
      <w:r w:rsidR="009625AB" w:rsidRPr="00B377E3">
        <w:t>130009151</w:t>
      </w:r>
      <w:r w:rsidRPr="00B377E3">
        <w:t xml:space="preserve">, </w:t>
      </w:r>
      <w:r w:rsidR="00B377E3" w:rsidRPr="00B377E3">
        <w:t>7</w:t>
      </w:r>
      <w:r w:rsidRPr="00B377E3">
        <w:t xml:space="preserve">. </w:t>
      </w:r>
      <w:r w:rsidR="009625AB" w:rsidRPr="00B377E3">
        <w:t xml:space="preserve">rujna </w:t>
      </w:r>
      <w:r w:rsidRPr="00B377E3">
        <w:t>201</w:t>
      </w:r>
      <w:r w:rsidR="009625AB" w:rsidRPr="00B377E3">
        <w:t>8</w:t>
      </w:r>
      <w:r w:rsidRPr="00B377E3">
        <w:t>.,</w:t>
      </w:r>
    </w:p>
    <w:p w:rsidRDefault="00BC57EB" w:rsidP="00BC57EB" w:rsidR="00BC57EB" w:rsidRPr="00F17523">
      <w:pPr>
        <w:jc w:val="both"/>
      </w:pPr>
    </w:p>
    <w:p w:rsidRDefault="00BC57EB" w:rsidP="00BC57EB" w:rsidR="00BC57EB" w:rsidRPr="00F17523">
      <w:pPr>
        <w:jc w:val="center"/>
      </w:pPr>
      <w:r w:rsidRPr="00F17523">
        <w:t>r i j e š i o  j e</w:t>
      </w:r>
    </w:p>
    <w:p w:rsidRDefault="00BC57EB" w:rsidP="00BC57EB" w:rsidR="00BC57EB" w:rsidRPr="00F17523">
      <w:pPr>
        <w:jc w:val="center"/>
      </w:pPr>
    </w:p>
    <w:p w:rsidRDefault="00BC57EB" w:rsidP="00BC57EB" w:rsidR="00BC57EB" w:rsidRPr="00C90F7D">
      <w:pPr>
        <w:jc w:val="both"/>
      </w:pPr>
      <w:r w:rsidRPr="00F17523">
        <w:tab/>
        <w:t>I.</w:t>
      </w:r>
      <w:r w:rsidRPr="00F17523">
        <w:tab/>
        <w:t xml:space="preserve">Otvara se stečajni postupak nad </w:t>
      </w:r>
      <w:r w:rsidR="00D7077D" w:rsidRPr="00F17523">
        <w:t xml:space="preserve">nad imovinom pravne osobe koja je prestala postojati </w:t>
      </w:r>
      <w:r w:rsidR="009625AB" w:rsidRPr="00F17523">
        <w:t>ALGOR d.o.o. Buje, Giosue Carducci 3, OIB: 20751454391, MBS: 130009151</w:t>
      </w:r>
      <w:r w:rsidRPr="00F17523">
        <w:t xml:space="preserve">, </w:t>
      </w:r>
      <w:r w:rsidRPr="00C90F7D">
        <w:t xml:space="preserve">dana </w:t>
      </w:r>
      <w:r w:rsidR="00B377E3" w:rsidRPr="00C90F7D">
        <w:t>7</w:t>
      </w:r>
      <w:r w:rsidRPr="00C90F7D">
        <w:t xml:space="preserve">. </w:t>
      </w:r>
      <w:r w:rsidR="009625AB" w:rsidRPr="00C90F7D">
        <w:t xml:space="preserve">rujna </w:t>
      </w:r>
      <w:r w:rsidR="00403491" w:rsidRPr="00C90F7D">
        <w:t>201</w:t>
      </w:r>
      <w:r w:rsidR="009625AB" w:rsidRPr="00C90F7D">
        <w:t>8</w:t>
      </w:r>
      <w:r w:rsidR="00403491" w:rsidRPr="00C90F7D">
        <w:t xml:space="preserve">. </w:t>
      </w:r>
      <w:r w:rsidRPr="00C90F7D">
        <w:t xml:space="preserve">u </w:t>
      </w:r>
      <w:r w:rsidR="00B377E3" w:rsidRPr="00C90F7D">
        <w:t>12,</w:t>
      </w:r>
      <w:r w:rsidR="00C90F7D" w:rsidRPr="00C90F7D">
        <w:t>40</w:t>
      </w:r>
      <w:r w:rsidR="009625AB" w:rsidRPr="00C90F7D">
        <w:t xml:space="preserve"> </w:t>
      </w:r>
      <w:r w:rsidRPr="00C90F7D">
        <w:t xml:space="preserve"> sati.</w:t>
      </w:r>
    </w:p>
    <w:p w:rsidRDefault="00BC57EB" w:rsidP="00BC57EB" w:rsidR="00BC57EB" w:rsidRPr="00C90F7D">
      <w:pPr>
        <w:jc w:val="both"/>
      </w:pPr>
    </w:p>
    <w:p w:rsidRDefault="00BC57EB" w:rsidP="006B42E8" w:rsidR="006B42E8" w:rsidRPr="00C90F7D">
      <w:pPr>
        <w:ind w:firstLine="720"/>
        <w:jc w:val="both"/>
      </w:pPr>
      <w:r w:rsidRPr="00F17523">
        <w:t xml:space="preserve">II. Za stečajnog upravitelja imenuje se </w:t>
      </w:r>
      <w:r w:rsidR="00BE7129" w:rsidRPr="00F17523">
        <w:t xml:space="preserve">Jasmina Lichtenberg iz Pule, Ravenska 8, OIB: </w:t>
      </w:r>
      <w:r w:rsidR="00BE7129" w:rsidRPr="00C90F7D">
        <w:t>26338581935</w:t>
      </w:r>
      <w:r w:rsidR="006B42E8" w:rsidRPr="00C90F7D">
        <w:t>.</w:t>
      </w:r>
    </w:p>
    <w:p w:rsidRDefault="00BC57EB" w:rsidP="00BC57EB" w:rsidR="00BC57EB" w:rsidRPr="00C90F7D">
      <w:pPr>
        <w:jc w:val="both"/>
      </w:pPr>
    </w:p>
    <w:p w:rsidRDefault="00BC57EB" w:rsidP="00BC57EB" w:rsidR="00BC57EB" w:rsidRPr="00F17523">
      <w:pPr>
        <w:jc w:val="both"/>
      </w:pPr>
      <w:r w:rsidRPr="00F17523">
        <w:tab/>
        <w:t>III.</w:t>
      </w:r>
      <w:r w:rsidRPr="00F17523">
        <w:tab/>
        <w:t xml:space="preserve">Pozivaju se vjerovnici da u roku od 60 dana od dana objave ovog rješenja na mrežnoj stranici e-Oglasna ploča Trgovačkog suda u Pazinu, prijave svoje tražbine na adresu stečajnog upravitelja na propisanom obrascu u dva primjerka, sa sadržajem prijave i prilogom isprava propisanim odredbom čl. 257. st. 1. i 2. Stečajnog zakona (Narodne novine br. 71/15, </w:t>
      </w:r>
      <w:r w:rsidR="0010439A" w:rsidRPr="00F17523">
        <w:t xml:space="preserve">104/17, </w:t>
      </w:r>
      <w:r w:rsidRPr="00F17523">
        <w:t>dalje: SZ).</w:t>
      </w:r>
    </w:p>
    <w:p w:rsidRDefault="00BC57EB" w:rsidP="00BC57EB" w:rsidR="00BC57EB" w:rsidRPr="00F17523">
      <w:pPr>
        <w:jc w:val="both"/>
      </w:pPr>
      <w:r w:rsidRPr="00F17523">
        <w:tab/>
        <w:t xml:space="preserve">Prijavi treba priložiti dokaz o plaćanju pristojbe u visini od 2% prijavljene tražbine, ali ne više od 500,00 kn i to u korist Državnog proračuna </w:t>
      </w:r>
      <w:r w:rsidRPr="00F17523">
        <w:rPr>
          <w:bCs/>
        </w:rPr>
        <w:t>HR12 1001005 1863000160</w:t>
      </w:r>
      <w:r w:rsidRPr="00F17523">
        <w:t xml:space="preserve"> poziv na broj 64 5045-48752-</w:t>
      </w:r>
      <w:r w:rsidR="00403491" w:rsidRPr="00F17523">
        <w:t>28</w:t>
      </w:r>
      <w:r w:rsidR="003C3371" w:rsidRPr="00F17523">
        <w:t>2</w:t>
      </w:r>
      <w:r w:rsidR="00403491" w:rsidRPr="00F17523">
        <w:t>2</w:t>
      </w:r>
      <w:r w:rsidRPr="00F17523">
        <w:t>01</w:t>
      </w:r>
      <w:r w:rsidR="003C3371" w:rsidRPr="00F17523">
        <w:t>8</w:t>
      </w:r>
      <w:r w:rsidRPr="00F17523">
        <w:t xml:space="preserve">. Zaposlenici koji prijavljuju svoja potraživanja po osnovu rada ne moraju platiti pristojbu. </w:t>
      </w:r>
    </w:p>
    <w:p w:rsidRDefault="00BC57EB" w:rsidP="00BC57EB" w:rsidR="00BC57EB" w:rsidRPr="00F17523">
      <w:pPr>
        <w:jc w:val="both"/>
      </w:pPr>
    </w:p>
    <w:p w:rsidRDefault="00BC57EB" w:rsidP="00BC57EB" w:rsidR="00BC57EB" w:rsidRPr="00F17523">
      <w:pPr>
        <w:jc w:val="both"/>
      </w:pPr>
      <w:r w:rsidRPr="00F17523">
        <w:tab/>
        <w:t>IV.</w:t>
      </w:r>
      <w:r w:rsidRPr="00F17523">
        <w:tab/>
        <w:t>Prijavu tražbine podnesenu nakon isteka roka za prijavljivanje sud će odbaciti rješenjem (čl. 257. st. 6. SZ-a).</w:t>
      </w:r>
    </w:p>
    <w:p w:rsidRDefault="00BC57EB" w:rsidP="00BC57EB" w:rsidR="00BC57EB" w:rsidRPr="00F17523">
      <w:pPr>
        <w:jc w:val="both"/>
      </w:pPr>
      <w:r w:rsidRPr="00F17523">
        <w:tab/>
        <w:t xml:space="preserve">Samo prijave dostavljene na način koji je naveden u točki III. ovog rješenja smatraju se urednima i pravovremenima. </w:t>
      </w:r>
    </w:p>
    <w:p w:rsidRDefault="00BC57EB" w:rsidP="00BC57EB" w:rsidR="00BC57EB" w:rsidRPr="00F17523">
      <w:pPr>
        <w:jc w:val="both"/>
      </w:pPr>
      <w:r w:rsidRPr="00F17523">
        <w:tab/>
      </w:r>
    </w:p>
    <w:p w:rsidRDefault="00BC57EB" w:rsidP="00BC57EB" w:rsidR="00BC57EB" w:rsidRPr="00F17523">
      <w:pPr>
        <w:jc w:val="both"/>
      </w:pPr>
      <w:r w:rsidRPr="00F17523">
        <w:tab/>
        <w:t>V.</w:t>
      </w:r>
      <w:r w:rsidRPr="00F17523">
        <w:tab/>
        <w:t xml:space="preserve">Razlučni i izlučni vjerovnici se pozivaju da u roku iz t. III. ovog rješenja obavijeste stečajnog upravitelja o svojim pravima, sukladno odredbi čl. 258. st. 1. i 2. SZ-a. </w:t>
      </w:r>
    </w:p>
    <w:p w:rsidRDefault="00BC57EB" w:rsidP="00BC57EB" w:rsidR="00BC57EB" w:rsidRPr="00F17523">
      <w:pPr>
        <w:jc w:val="both"/>
      </w:pPr>
      <w:r w:rsidRPr="00F17523">
        <w:tab/>
      </w:r>
    </w:p>
    <w:p w:rsidRDefault="00BC57EB" w:rsidP="00BC57EB" w:rsidR="00BC57EB" w:rsidRPr="00F17523">
      <w:pPr>
        <w:jc w:val="both"/>
      </w:pPr>
      <w:r w:rsidRPr="00F17523">
        <w:tab/>
        <w:t>VI.</w:t>
      </w:r>
      <w:r w:rsidRPr="00F17523">
        <w:tab/>
        <w:t xml:space="preserve">Pozivaju se dužnikovi dužnici da svoje obveze bez odgode ispunjavaju stečajnom upravitelju za stečajnog dužnika. </w:t>
      </w:r>
    </w:p>
    <w:p w:rsidRDefault="00BC57EB" w:rsidP="00BC57EB" w:rsidR="00BC57EB" w:rsidRPr="00F17523">
      <w:pPr>
        <w:jc w:val="both"/>
      </w:pPr>
      <w:r w:rsidRPr="00F17523">
        <w:tab/>
      </w:r>
    </w:p>
    <w:p w:rsidRDefault="00BC57EB" w:rsidP="00BC57EB" w:rsidR="00BC57EB" w:rsidRPr="00F17523">
      <w:pPr>
        <w:jc w:val="both"/>
      </w:pPr>
      <w:r w:rsidRPr="00F17523">
        <w:lastRenderedPageBreak/>
        <w:tab/>
        <w:t>VII.</w:t>
      </w:r>
      <w:r w:rsidRPr="00F17523">
        <w:tab/>
        <w:t xml:space="preserve">Otvaranje stečajnog postupka upisati će se u sudski registar ovog suda.  </w:t>
      </w:r>
    </w:p>
    <w:p w:rsidRDefault="00BC57EB" w:rsidP="00BC57EB" w:rsidR="00BC57EB" w:rsidRPr="00F17523"/>
    <w:p w:rsidRDefault="00BC57EB" w:rsidP="00BC57EB" w:rsidR="00BC57EB" w:rsidRPr="00F17523">
      <w:r w:rsidRPr="00F17523">
        <w:tab/>
        <w:t>VIII.</w:t>
      </w:r>
      <w:r w:rsidRPr="00F17523">
        <w:tab/>
        <w:t xml:space="preserve">Ispitno ročište na kojem će se ispitivati prijavljene tražbine određuje se za dan </w:t>
      </w:r>
    </w:p>
    <w:p w:rsidRDefault="00BC57EB" w:rsidP="00BC57EB" w:rsidR="00BC57EB" w:rsidRPr="00F17523">
      <w:pPr>
        <w:jc w:val="center"/>
        <w:rPr>
          <w:color w:val="FF0000"/>
        </w:rPr>
      </w:pPr>
    </w:p>
    <w:p w:rsidRDefault="00F17523" w:rsidP="00BC57EB" w:rsidR="00BC57EB" w:rsidRPr="00F17523">
      <w:pPr>
        <w:jc w:val="center"/>
      </w:pPr>
      <w:r w:rsidRPr="00F17523">
        <w:t>23</w:t>
      </w:r>
      <w:r w:rsidR="00BC57EB" w:rsidRPr="00F17523">
        <w:t xml:space="preserve">. </w:t>
      </w:r>
      <w:r w:rsidR="00C90F7D">
        <w:t>studenog</w:t>
      </w:r>
      <w:r w:rsidRPr="00F17523">
        <w:t xml:space="preserve"> 2018</w:t>
      </w:r>
      <w:r w:rsidR="00BC57EB" w:rsidRPr="00F17523">
        <w:t xml:space="preserve">. u </w:t>
      </w:r>
      <w:r w:rsidRPr="00F17523">
        <w:t>9</w:t>
      </w:r>
      <w:r w:rsidR="00BC57EB" w:rsidRPr="00F17523">
        <w:t>:00 sati,</w:t>
      </w:r>
    </w:p>
    <w:p w:rsidRDefault="00BC57EB" w:rsidP="00BC57EB" w:rsidR="00BC57EB" w:rsidRPr="00F17523">
      <w:pPr>
        <w:jc w:val="center"/>
      </w:pPr>
      <w:r w:rsidRPr="00F17523">
        <w:t>sudnica broj 2,</w:t>
      </w:r>
    </w:p>
    <w:p w:rsidRDefault="00BC57EB" w:rsidP="00BC57EB" w:rsidR="00BC57EB" w:rsidRPr="00F17523">
      <w:pPr>
        <w:jc w:val="center"/>
      </w:pPr>
      <w:r w:rsidRPr="00F17523">
        <w:t>u Trgovačkom sudu u Pazinu,</w:t>
      </w:r>
    </w:p>
    <w:p w:rsidRDefault="00BC57EB" w:rsidP="00BC57EB" w:rsidR="00BC57EB" w:rsidRPr="00F17523">
      <w:pPr>
        <w:jc w:val="center"/>
      </w:pPr>
      <w:r w:rsidRPr="00F17523">
        <w:t xml:space="preserve">Dršćevka 1. </w:t>
      </w:r>
    </w:p>
    <w:p w:rsidRDefault="00BC57EB" w:rsidP="00BC57EB" w:rsidR="00BC57EB" w:rsidRPr="00F17523"/>
    <w:p w:rsidRDefault="00BC57EB" w:rsidP="00BC57EB" w:rsidR="00BC57EB" w:rsidRPr="00F17523">
      <w:pPr>
        <w:jc w:val="both"/>
      </w:pPr>
      <w:r w:rsidRPr="00F17523">
        <w:tab/>
        <w:t>IX.</w:t>
      </w:r>
      <w:r w:rsidRPr="00F17523">
        <w:tab/>
        <w:t xml:space="preserve">Izvještajno ročište na kojem će se na temelju izvješća stečajnog upravitelja odlučivati o daljnjem tijeku stečajnog postupka određuje se za dan </w:t>
      </w:r>
    </w:p>
    <w:p w:rsidRDefault="00BC57EB" w:rsidP="00BC57EB" w:rsidR="00BC57EB" w:rsidRPr="00F17523">
      <w:pPr>
        <w:jc w:val="center"/>
      </w:pPr>
    </w:p>
    <w:p w:rsidRDefault="00F17523" w:rsidP="00BC57EB" w:rsidR="00BC57EB" w:rsidRPr="00F17523">
      <w:pPr>
        <w:jc w:val="center"/>
      </w:pPr>
      <w:r w:rsidRPr="00F17523">
        <w:t xml:space="preserve">23. </w:t>
      </w:r>
      <w:r w:rsidR="00C90F7D">
        <w:t>studenog</w:t>
      </w:r>
      <w:r w:rsidRPr="00F17523">
        <w:t xml:space="preserve"> 2018</w:t>
      </w:r>
      <w:r w:rsidR="00BC57EB" w:rsidRPr="00F17523">
        <w:t xml:space="preserve">. u </w:t>
      </w:r>
      <w:r w:rsidRPr="00F17523">
        <w:t>9</w:t>
      </w:r>
      <w:r w:rsidR="00BC57EB" w:rsidRPr="00F17523">
        <w:t>:</w:t>
      </w:r>
      <w:r w:rsidRPr="00F17523">
        <w:t>15</w:t>
      </w:r>
      <w:r w:rsidR="00BC57EB" w:rsidRPr="00F17523">
        <w:t xml:space="preserve"> sati</w:t>
      </w:r>
    </w:p>
    <w:p w:rsidRDefault="00BC57EB" w:rsidP="00BC57EB" w:rsidR="00BC57EB" w:rsidRPr="00F17523">
      <w:pPr>
        <w:jc w:val="center"/>
      </w:pPr>
      <w:r w:rsidRPr="00F17523">
        <w:t>sudnica broj 2</w:t>
      </w:r>
    </w:p>
    <w:p w:rsidRDefault="00BC57EB" w:rsidP="00BC57EB" w:rsidR="00BC57EB" w:rsidRPr="00F17523">
      <w:pPr>
        <w:jc w:val="center"/>
      </w:pPr>
      <w:r w:rsidRPr="00F17523">
        <w:t>u Trgovačkom sudu u Pazinu,</w:t>
      </w:r>
    </w:p>
    <w:p w:rsidRDefault="00BC57EB" w:rsidP="00BC57EB" w:rsidR="00BC57EB" w:rsidRPr="00F17523">
      <w:pPr>
        <w:jc w:val="center"/>
      </w:pPr>
      <w:r w:rsidRPr="00F17523">
        <w:t>Dršćevka 1.</w:t>
      </w:r>
    </w:p>
    <w:p w:rsidRDefault="00BC57EB" w:rsidP="00BC57EB" w:rsidR="00BC57EB" w:rsidRPr="00F17523">
      <w:pPr>
        <w:jc w:val="center"/>
      </w:pPr>
    </w:p>
    <w:p w:rsidRDefault="00BC57EB" w:rsidP="00BC57EB" w:rsidR="00BC57EB" w:rsidRPr="00F17523">
      <w:pPr>
        <w:jc w:val="both"/>
      </w:pPr>
      <w:r w:rsidRPr="00F17523">
        <w:tab/>
        <w:t xml:space="preserve">X. Nalaže se Općinskom sudu u Puli,  Zemljišnoknjižnom odjelu Buje, da izvrši zabilježbu otvaranja stečajnog postupka nad dužnikom – stečajnom masom trgovačkog društva </w:t>
      </w:r>
      <w:r w:rsidR="000C3A85" w:rsidRPr="00F17523">
        <w:t>ALGOR d.o.o. Buje, Giosue Carducci 3</w:t>
      </w:r>
      <w:r w:rsidRPr="00F17523">
        <w:t xml:space="preserve">, </w:t>
      </w:r>
      <w:r w:rsidR="000C3A85" w:rsidRPr="00F17523">
        <w:t xml:space="preserve">OIB: 20751454391, </w:t>
      </w:r>
      <w:r w:rsidRPr="00F17523">
        <w:t>na teret:</w:t>
      </w:r>
    </w:p>
    <w:p w:rsidRDefault="007A5D46" w:rsidP="00403491" w:rsidR="007A5D46" w:rsidRPr="00F17523">
      <w:pPr>
        <w:jc w:val="both"/>
      </w:pPr>
    </w:p>
    <w:p w:rsidRDefault="00BC57EB" w:rsidP="00F76A4E" w:rsidR="00F76A4E" w:rsidRPr="00F17523">
      <w:pPr>
        <w:jc w:val="both"/>
      </w:pPr>
      <w:r w:rsidRPr="00F17523">
        <w:tab/>
        <w:t xml:space="preserve">- k.č.br. </w:t>
      </w:r>
      <w:r w:rsidR="00F76A4E" w:rsidRPr="00F17523">
        <w:t>329 ZGR.</w:t>
      </w:r>
      <w:r w:rsidR="00612897" w:rsidRPr="00F17523">
        <w:t xml:space="preserve">, upisana u z.k. ul. </w:t>
      </w:r>
      <w:r w:rsidR="00F76A4E" w:rsidRPr="00F17523">
        <w:rPr>
          <w:bCs/>
        </w:rPr>
        <w:t xml:space="preserve">3063 </w:t>
      </w:r>
      <w:r w:rsidR="00612897" w:rsidRPr="00F17523">
        <w:t xml:space="preserve">k.o. </w:t>
      </w:r>
      <w:r w:rsidR="00F76A4E" w:rsidRPr="00F17523">
        <w:t>Buje</w:t>
      </w:r>
      <w:r w:rsidR="00612897" w:rsidRPr="00F17523">
        <w:t>, koja se sastoji od</w:t>
      </w:r>
      <w:r w:rsidR="007A5D46" w:rsidRPr="00F17523">
        <w:t>:</w:t>
      </w:r>
    </w:p>
    <w:p w:rsidRDefault="00F76A4E" w:rsidP="00F76A4E" w:rsidR="00F76A4E" w:rsidRPr="00F17523">
      <w:pPr>
        <w:jc w:val="both"/>
      </w:pPr>
      <w:r w:rsidRPr="00F17523">
        <w:tab/>
        <w:t xml:space="preserve">3. Suvlasnički dio: 3896/11180 ETAŽNO VLASNIŠTVO (E-3), s kojim je povezano pravo vlasništva u suvlasništvu cijele nekretnine na posebnom dijelu zgrade: STAN 3 - DRUGI KAT, </w:t>
      </w:r>
    </w:p>
    <w:p w:rsidRDefault="00F76A4E" w:rsidP="00F76A4E" w:rsidR="00F76A4E" w:rsidRPr="00F17523">
      <w:pPr>
        <w:jc w:val="both"/>
      </w:pPr>
      <w:r w:rsidRPr="00F17523">
        <w:tab/>
        <w:t>1. dnevni boravak, kuhinja i blagovaonica sa 24,25 m2</w:t>
      </w:r>
    </w:p>
    <w:p w:rsidRDefault="00F76A4E" w:rsidP="00F76A4E" w:rsidR="00F76A4E" w:rsidRPr="00F17523">
      <w:pPr>
        <w:jc w:val="both"/>
      </w:pPr>
      <w:r w:rsidRPr="00F17523">
        <w:tab/>
        <w:t>2. spavaća soba sa 9,55 m2</w:t>
      </w:r>
    </w:p>
    <w:p w:rsidRDefault="00F76A4E" w:rsidP="00F76A4E" w:rsidR="00F76A4E" w:rsidRPr="00F17523">
      <w:pPr>
        <w:jc w:val="both"/>
      </w:pPr>
      <w:r w:rsidRPr="00F17523">
        <w:tab/>
        <w:t>3. kupaonica sa 3,95 m2</w:t>
      </w:r>
    </w:p>
    <w:p w:rsidRDefault="00F76A4E" w:rsidP="00F76A4E" w:rsidR="00403491" w:rsidRPr="00F17523">
      <w:pPr>
        <w:jc w:val="both"/>
      </w:pPr>
      <w:r w:rsidRPr="00F17523">
        <w:tab/>
        <w:t>UKUPNO (PK x 0,97): 36,61 m2</w:t>
      </w:r>
    </w:p>
    <w:p w:rsidRDefault="00F76A4E" w:rsidP="00403491" w:rsidR="00F76A4E" w:rsidRPr="00F17523">
      <w:pPr>
        <w:jc w:val="center"/>
      </w:pPr>
    </w:p>
    <w:p w:rsidRDefault="00BC57EB" w:rsidP="00403491" w:rsidR="00BC57EB" w:rsidRPr="00F17523">
      <w:pPr>
        <w:jc w:val="center"/>
      </w:pPr>
      <w:r w:rsidRPr="00F17523">
        <w:t>Obrazloženje</w:t>
      </w:r>
    </w:p>
    <w:p w:rsidRDefault="00BC57EB" w:rsidP="00BC57EB" w:rsidR="00BC57EB" w:rsidRPr="00F17523">
      <w:pPr>
        <w:jc w:val="both"/>
      </w:pPr>
    </w:p>
    <w:p w:rsidRDefault="00BC57EB" w:rsidP="00BC57EB" w:rsidR="00BC57EB" w:rsidRPr="00F17523">
      <w:pPr>
        <w:jc w:val="both"/>
      </w:pPr>
      <w:r w:rsidRPr="00F17523">
        <w:tab/>
      </w:r>
      <w:r w:rsidR="00403491" w:rsidRPr="00F17523">
        <w:t xml:space="preserve">Damir Majstorović </w:t>
      </w:r>
      <w:r w:rsidRPr="00F17523">
        <w:t xml:space="preserve">iz </w:t>
      </w:r>
      <w:r w:rsidR="00403491" w:rsidRPr="00F17523">
        <w:t>Pule</w:t>
      </w:r>
      <w:r w:rsidRPr="00F17523">
        <w:t xml:space="preserve">, </w:t>
      </w:r>
      <w:r w:rsidR="00403491" w:rsidRPr="00F17523">
        <w:t>Koparska 37,</w:t>
      </w:r>
      <w:r w:rsidRPr="00F17523">
        <w:t xml:space="preserve"> OIB: 90665094717, likvidator likvidacijske mase </w:t>
      </w:r>
      <w:r w:rsidR="00AC5F87" w:rsidRPr="00F17523">
        <w:t>ALGOR d.o.o. Buje, Giosue Carducci 3, OIB: 20751454391, MBS: 130009151</w:t>
      </w:r>
      <w:r w:rsidRPr="00F17523">
        <w:t>, predloži</w:t>
      </w:r>
      <w:r w:rsidR="002447B2" w:rsidRPr="00F17523">
        <w:t>o</w:t>
      </w:r>
      <w:r w:rsidRPr="00F17523">
        <w:t xml:space="preserve"> je otvaranje stečajnog postupka nad likvidacijskom masom </w:t>
      </w:r>
      <w:r w:rsidR="00AC5F87" w:rsidRPr="00F17523">
        <w:t>ALGOR d.o.o. Buje, Giosue Carducci 3, OIB: 20751454391, MBS: 130009151</w:t>
      </w:r>
      <w:r w:rsidRPr="00F17523">
        <w:t xml:space="preserve">, navodeći u bitnome, </w:t>
      </w:r>
      <w:r w:rsidR="00705A35" w:rsidRPr="00F17523">
        <w:t xml:space="preserve">imovina dužnika nije dovoljna za podmirenje tražbina vjerovnika. </w:t>
      </w:r>
    </w:p>
    <w:p w:rsidRDefault="00687496" w:rsidP="00687496" w:rsidR="00687496" w:rsidRPr="00F17523">
      <w:pPr>
        <w:jc w:val="both"/>
      </w:pPr>
      <w:r w:rsidRPr="00F17523">
        <w:tab/>
        <w:t xml:space="preserve">Člankom 377. Zakona o trgovačkim društvima propisano je da ako likvidatori na temelju prijavljenih tražbina utvrde da imovina društva nije dovoljna za to da se podmire sve tražbine vjerovnika s kamatama, moraju odmah obustaviti postupak likvidacije i predložiti provođenje stečajnog postupka. </w:t>
      </w:r>
    </w:p>
    <w:p w:rsidRDefault="001B2F7B" w:rsidP="001B2F7B" w:rsidR="001B2F7B" w:rsidRPr="00F17523">
      <w:pPr>
        <w:ind w:firstLine="708"/>
        <w:jc w:val="both"/>
        <w:rPr>
          <w:bCs/>
        </w:rPr>
      </w:pPr>
      <w:r w:rsidRPr="00F17523">
        <w:rPr>
          <w:bCs/>
        </w:rPr>
        <w:t xml:space="preserve">Prema odredbi čl. 437. st. 1. Stečajnog zakona (NN 71/15, dalje: SZ-a) stečajni postupak nad imovinom pravne osoba koja je prestala postojati provodi se kad likvidator u postupku likvidacije nad imovinom pravne osobe koja je brisana iz sudskoga registra na temelju prijavljenih tražbina utvrdi da imovina nije dovoljna za namirenje svih tražbina vjerovnika s kamatama. </w:t>
      </w:r>
    </w:p>
    <w:p w:rsidRDefault="001B2F7B" w:rsidP="001B2F7B" w:rsidR="001B2F7B" w:rsidRPr="00F17523">
      <w:pPr>
        <w:ind w:firstLine="708"/>
        <w:jc w:val="both"/>
        <w:rPr>
          <w:bCs/>
        </w:rPr>
      </w:pPr>
      <w:r w:rsidRPr="00F17523">
        <w:rPr>
          <w:bCs/>
        </w:rPr>
        <w:t>Prema stavku 4. istog članka na stečajni postupak nad imovinom pravne osobe koja je prestala postojati na odgovarajući se način primjenjuju odredbe glave III. i VI. SZ-a.</w:t>
      </w:r>
    </w:p>
    <w:p w:rsidRDefault="001B2F7B" w:rsidP="001B2F7B" w:rsidR="001B2F7B" w:rsidRPr="00F17523">
      <w:pPr>
        <w:ind w:firstLine="708"/>
        <w:jc w:val="both"/>
        <w:rPr>
          <w:bCs/>
        </w:rPr>
      </w:pPr>
      <w:r w:rsidRPr="00F17523">
        <w:rPr>
          <w:bCs/>
        </w:rPr>
        <w:t xml:space="preserve">Budući je likvidator podnio prijedlog za otvaranje stečajnog postupka nad imovinom pravne osobe koja je prestala postojati, a u likvidacijskom postupku je utvrdio da likvidacijska imovina nije dovoljna za namirenje tražbina vjerovnika s kamatama, valjalo je temeljem čl. 437. u vezi čl. 116. i 129. SZ-a riješiti kao u izreci. </w:t>
      </w:r>
    </w:p>
    <w:p w:rsidRDefault="001B2F7B" w:rsidP="001B2F7B" w:rsidR="001B2F7B" w:rsidRPr="00F17523">
      <w:pPr>
        <w:ind w:firstLine="708"/>
        <w:jc w:val="both"/>
      </w:pPr>
      <w:r w:rsidRPr="00F17523">
        <w:t>Sud je stečajnog upravitelja imenovao metodom slučajnog odabira u skladu sa čl. 84. st. 1. i 85. st. 1. SZ-a (točka II. izreke).</w:t>
      </w:r>
    </w:p>
    <w:p w:rsidRDefault="001B2F7B" w:rsidP="001B2F7B" w:rsidR="001B2F7B" w:rsidRPr="00F17523">
      <w:pPr>
        <w:jc w:val="both"/>
      </w:pPr>
      <w:r w:rsidRPr="00F17523">
        <w:tab/>
        <w:t xml:space="preserve">Temeljem čl. 133. st. 5. i st. 6. SZ-a sud je zakazao ispitno i izvještajno ročište. </w:t>
      </w:r>
    </w:p>
    <w:p w:rsidRDefault="001B2F7B" w:rsidP="001B2F7B" w:rsidR="001B2F7B" w:rsidRPr="00F17523">
      <w:pPr>
        <w:jc w:val="both"/>
      </w:pPr>
      <w:r w:rsidRPr="00F17523">
        <w:tab/>
        <w:t>Temeljem čl. 131. st. 2. SZ-a naloženo je nadležnom zemljišnoknjižnom odjelu da izvrši upis zabilježbe otvaranja stečajnog postupka.</w:t>
      </w:r>
    </w:p>
    <w:p w:rsidRDefault="001B2F7B" w:rsidP="001B2F7B" w:rsidR="001B2F7B" w:rsidRPr="00F17523">
      <w:pPr>
        <w:jc w:val="both"/>
      </w:pPr>
      <w:r w:rsidRPr="00F17523">
        <w:tab/>
        <w:t xml:space="preserve">Slijedom navedenog, na temelju odredbe čl. 129. i 130. SZ-a odlučeno je kao u izreci ovog rješenja. </w:t>
      </w:r>
    </w:p>
    <w:p w:rsidRDefault="00BC57EB" w:rsidP="00BC57EB" w:rsidR="00BC57EB" w:rsidRPr="00F17523">
      <w:pPr>
        <w:jc w:val="both"/>
      </w:pPr>
    </w:p>
    <w:p w:rsidRDefault="00BC57EB" w:rsidP="00BC57EB" w:rsidR="00BC57EB" w:rsidRPr="00F17523">
      <w:pPr>
        <w:jc w:val="center"/>
      </w:pPr>
      <w:r w:rsidRPr="00F17523">
        <w:t xml:space="preserve">U Pazinu, </w:t>
      </w:r>
      <w:r w:rsidR="00B377E3">
        <w:t>7</w:t>
      </w:r>
      <w:r w:rsidRPr="00F17523">
        <w:t xml:space="preserve">. </w:t>
      </w:r>
      <w:r w:rsidR="00FE677F" w:rsidRPr="00F17523">
        <w:t xml:space="preserve">rujna </w:t>
      </w:r>
      <w:r w:rsidRPr="00F17523">
        <w:t>201</w:t>
      </w:r>
      <w:r w:rsidR="00FE677F" w:rsidRPr="00F17523">
        <w:t>8</w:t>
      </w:r>
      <w:r w:rsidRPr="00F17523">
        <w:t>.</w:t>
      </w:r>
    </w:p>
    <w:p w:rsidRDefault="00BC57EB" w:rsidP="00BC57EB" w:rsidR="00BC57EB" w:rsidRPr="00F17523">
      <w:pPr>
        <w:jc w:val="center"/>
      </w:pPr>
    </w:p>
    <w:p w:rsidRDefault="00BC57EB" w:rsidP="00BC57EB" w:rsidR="00BC57EB" w:rsidRPr="00F17523">
      <w:pPr>
        <w:jc w:val="center"/>
      </w:pPr>
    </w:p>
    <w:p w:rsidRDefault="00BC57EB" w:rsidP="00BC57EB" w:rsidR="00BC57EB" w:rsidRPr="00F17523">
      <w:pPr>
        <w:jc w:val="both"/>
      </w:pPr>
      <w:r w:rsidRPr="00F17523">
        <w:tab/>
      </w:r>
      <w:r w:rsidRPr="00F17523">
        <w:tab/>
      </w:r>
      <w:r w:rsidRPr="00F17523">
        <w:tab/>
      </w:r>
      <w:r w:rsidRPr="00F17523">
        <w:tab/>
      </w:r>
      <w:r w:rsidRPr="00F17523">
        <w:tab/>
      </w:r>
      <w:r w:rsidRPr="00F17523">
        <w:tab/>
      </w:r>
      <w:r w:rsidRPr="00F17523">
        <w:tab/>
      </w:r>
      <w:r w:rsidRPr="00F17523">
        <w:tab/>
      </w:r>
      <w:r w:rsidRPr="00F17523">
        <w:tab/>
        <w:t xml:space="preserve">       Stečajni sudac</w:t>
      </w:r>
    </w:p>
    <w:p w:rsidRDefault="00BC57EB" w:rsidP="00BC57EB" w:rsidR="00BC57EB" w:rsidRPr="00F17523">
      <w:pPr>
        <w:jc w:val="both"/>
      </w:pPr>
      <w:r w:rsidRPr="00F17523">
        <w:tab/>
      </w:r>
      <w:r w:rsidRPr="00F17523">
        <w:tab/>
      </w:r>
      <w:r w:rsidRPr="00F17523">
        <w:tab/>
      </w:r>
      <w:r w:rsidRPr="00F17523">
        <w:tab/>
      </w:r>
      <w:r w:rsidRPr="00F17523">
        <w:tab/>
      </w:r>
      <w:r w:rsidRPr="00F17523">
        <w:tab/>
      </w:r>
      <w:r w:rsidRPr="00F17523">
        <w:tab/>
      </w:r>
      <w:r w:rsidRPr="00F17523">
        <w:tab/>
        <w:t xml:space="preserve">   </w:t>
      </w:r>
      <w:r w:rsidR="006B42E8" w:rsidRPr="00F17523">
        <w:t xml:space="preserve">              Damir Rabar</w:t>
      </w:r>
      <w:r w:rsidR="00533148">
        <w:t>, v.r.</w:t>
      </w:r>
    </w:p>
    <w:p w:rsidRDefault="00BC57EB" w:rsidP="00BC57EB" w:rsidR="00BC57EB" w:rsidRPr="00F17523">
      <w:pPr>
        <w:jc w:val="both"/>
      </w:pPr>
    </w:p>
    <w:p w:rsidRDefault="00BC57EB" w:rsidP="00BC57EB" w:rsidR="00BC57EB" w:rsidRPr="00F17523">
      <w:pPr>
        <w:jc w:val="both"/>
      </w:pPr>
    </w:p>
    <w:p w:rsidRDefault="00BC57EB" w:rsidP="00BC57EB" w:rsidR="00BC57EB" w:rsidRPr="00F17523">
      <w:pPr>
        <w:jc w:val="both"/>
      </w:pPr>
    </w:p>
    <w:p w:rsidRDefault="00BC57EB" w:rsidP="00BC57EB" w:rsidR="00BC57EB" w:rsidRPr="00F17523">
      <w:pPr>
        <w:jc w:val="both"/>
      </w:pPr>
    </w:p>
    <w:p w:rsidRDefault="00BC57EB" w:rsidP="00BC57EB" w:rsidR="00BC57EB" w:rsidRPr="00F17523">
      <w:r w:rsidRPr="00F17523">
        <w:t xml:space="preserve">UPUTA O PRAVNOM LIJEKU: </w:t>
      </w:r>
    </w:p>
    <w:p w:rsidRDefault="00BC57EB" w:rsidP="00BC57EB" w:rsidR="00BC57EB" w:rsidRPr="00F17523">
      <w:pPr>
        <w:jc w:val="both"/>
      </w:pPr>
      <w:r w:rsidRPr="00F17523">
        <w:t xml:space="preserve">Protiv rješenja o otvaranju stečajnog postupka žalbu može podnijeti osoba ovlaštena za zastupanje dužnika po zakonu do dana nastupanja pravnih posljedica otvaranja stečajnog postupka i dužnik pojedinac (čl.128.st.8.SZ). Žalba se podnosi ovom sudu u dva primjerka u roku od 8 dana od dana dostave pisanog otpravka rješenja, a o žalbi odlučuje Visoki trgovački sud Republike Hrvatske. </w:t>
      </w:r>
    </w:p>
    <w:p w:rsidRDefault="00BC57EB" w:rsidP="00BC57EB" w:rsidR="00BC57EB" w:rsidRPr="00F17523">
      <w:pPr>
        <w:jc w:val="both"/>
      </w:pPr>
    </w:p>
    <w:p w:rsidRDefault="00BC57EB" w:rsidP="00BC57EB" w:rsidR="00BC57EB" w:rsidRPr="00F17523">
      <w:pPr>
        <w:jc w:val="both"/>
      </w:pPr>
      <w:r w:rsidRPr="00F17523">
        <w:t>DNA:</w:t>
      </w:r>
    </w:p>
    <w:p w:rsidRDefault="00BC57EB" w:rsidP="00BC57EB" w:rsidR="00BC57EB" w:rsidRPr="00F17523">
      <w:pPr>
        <w:jc w:val="both"/>
      </w:pPr>
      <w:r w:rsidRPr="00F17523">
        <w:t xml:space="preserve">- predlagatelj </w:t>
      </w:r>
      <w:r w:rsidR="00062843" w:rsidRPr="00F17523">
        <w:t>Damir Majstorović</w:t>
      </w:r>
      <w:r w:rsidRPr="00F17523">
        <w:t xml:space="preserve"> iz </w:t>
      </w:r>
      <w:r w:rsidR="00062843" w:rsidRPr="00F17523">
        <w:t>Pule</w:t>
      </w:r>
      <w:r w:rsidRPr="00F17523">
        <w:t xml:space="preserve">, </w:t>
      </w:r>
      <w:r w:rsidR="00062843" w:rsidRPr="00F17523">
        <w:t>Koparska 37</w:t>
      </w:r>
      <w:r w:rsidRPr="00F17523">
        <w:t>,</w:t>
      </w:r>
    </w:p>
    <w:p w:rsidRDefault="00BC57EB" w:rsidP="00BC57EB" w:rsidR="00BC57EB" w:rsidRPr="00F17523">
      <w:pPr>
        <w:jc w:val="both"/>
      </w:pPr>
      <w:r w:rsidRPr="00F17523">
        <w:t xml:space="preserve">- dužnik likvidacijska masa </w:t>
      </w:r>
      <w:r w:rsidR="00AC5F87" w:rsidRPr="00F17523">
        <w:t>ALGOR d.o.o. Buje, Giosue Carducci 3,</w:t>
      </w:r>
    </w:p>
    <w:p w:rsidRDefault="00BC57EB" w:rsidP="00BC57EB" w:rsidR="00BC57EB" w:rsidRPr="00F17523">
      <w:pPr>
        <w:jc w:val="both"/>
      </w:pPr>
      <w:r w:rsidRPr="00F17523">
        <w:t>- Republika Hrvatska po ŽDO,</w:t>
      </w:r>
      <w:r w:rsidR="00B377E3">
        <w:t xml:space="preserve"> Rovinjska 2a,</w:t>
      </w:r>
    </w:p>
    <w:p w:rsidRDefault="00BC57EB" w:rsidP="00BC57EB" w:rsidR="00BC57EB" w:rsidRPr="00F17523">
      <w:pPr>
        <w:jc w:val="both"/>
      </w:pPr>
      <w:r w:rsidRPr="00F17523">
        <w:t>- FINA – RC Rijeka, F. Kurelca 8,</w:t>
      </w:r>
    </w:p>
    <w:p w:rsidRDefault="00BC57EB" w:rsidP="006B42E8" w:rsidR="006B42E8" w:rsidRPr="00F17523">
      <w:pPr>
        <w:jc w:val="both"/>
      </w:pPr>
      <w:r w:rsidRPr="00F17523">
        <w:t xml:space="preserve">- </w:t>
      </w:r>
      <w:r w:rsidR="00B377E3" w:rsidRPr="00DC1609">
        <w:t xml:space="preserve">Ministarstvo financija, Porezna uprava, </w:t>
      </w:r>
      <w:r w:rsidR="00B377E3">
        <w:t xml:space="preserve">Područni ured </w:t>
      </w:r>
      <w:r w:rsidR="00B377E3" w:rsidRPr="00DC1609">
        <w:t>Pazin, M. B. Rašana 2/4</w:t>
      </w:r>
      <w:r w:rsidRPr="00F17523">
        <w:t>,</w:t>
      </w:r>
    </w:p>
    <w:p w:rsidRDefault="00BC57EB" w:rsidP="006B42E8" w:rsidR="006B42E8" w:rsidRPr="00F17523">
      <w:pPr>
        <w:jc w:val="both"/>
      </w:pPr>
      <w:r w:rsidRPr="00F17523">
        <w:t xml:space="preserve">- stečajnom upravitelju </w:t>
      </w:r>
      <w:r w:rsidR="00BE7129" w:rsidRPr="00F17523">
        <w:t>Jasmini Lichtenberg iz Pule, Ravenska 8,</w:t>
      </w:r>
    </w:p>
    <w:p w:rsidRDefault="00BC57EB" w:rsidP="00BC57EB" w:rsidR="00BC57EB" w:rsidRPr="00F17523">
      <w:pPr>
        <w:jc w:val="both"/>
      </w:pPr>
      <w:r w:rsidRPr="00F17523">
        <w:softHyphen/>
        <w:t>- sudski registar ovoga suda,</w:t>
      </w:r>
    </w:p>
    <w:p w:rsidRDefault="00BC57EB" w:rsidP="00BC57EB" w:rsidR="00BC57EB" w:rsidRPr="00F17523">
      <w:pPr>
        <w:jc w:val="both"/>
      </w:pPr>
      <w:r w:rsidRPr="00F17523">
        <w:t>- e-oglasna ploča 8 dana.</w:t>
      </w:r>
    </w:p>
    <w:p w:rsidRDefault="00BC57EB" w:rsidP="00BC57EB" w:rsidR="00BC57EB" w:rsidRPr="00F17523">
      <w:pPr>
        <w:rPr>
          <w:color w:val="FF0000"/>
        </w:rPr>
      </w:pPr>
    </w:p>
    <w:p w:rsidRDefault="00EB7624" w:rsidR="00EB7624" w:rsidRPr="00F17523">
      <w:pPr>
        <w:rPr>
          <w:color w:val="FF0000"/>
        </w:rPr>
      </w:pPr>
    </w:p>
    <w:sectPr w:rsidSect="001A1476" w:rsidR="00EB7624" w:rsidRPr="00F17523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52F1" w:rsidP="003448DB" w:rsidR="009852F1">
      <w:r>
        <w:separator/>
      </w:r>
    </w:p>
  </w:endnote>
  <w:endnote w:id="0" w:type="continuationSeparator">
    <w:p w:rsidRDefault="009852F1" w:rsidP="003448DB" w:rsidR="009852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52F1" w:rsidP="003448DB" w:rsidR="009852F1">
      <w:r>
        <w:separator/>
      </w:r>
    </w:p>
  </w:footnote>
  <w:footnote w:id="0" w:type="continuationSeparator">
    <w:p w:rsidRDefault="009852F1" w:rsidP="003448DB" w:rsidR="009852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5B02" w:rsidP="00062C06" w:rsidR="00062C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33148" w:rsidR="00062C0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5B02" w:rsidP="00062C06" w:rsidR="00062C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314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5B02" w:rsidP="001F15B1" w:rsidR="001F15B1">
    <w:pPr>
      <w:pStyle w:val="Zaglavlje"/>
      <w:jc w:val="right"/>
    </w:pPr>
    <w:r>
      <w:tab/>
    </w:r>
    <w:r>
      <w:tab/>
    </w:r>
    <w:r w:rsidR="00B377E3">
      <w:t>1 St-282/2018-4</w:t>
    </w:r>
  </w:p>
  <w:p w:rsidRDefault="00533148" w:rsidP="00062C06" w:rsidR="00062C06" w:rsidRPr="003333B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5B02" w:rsidP="00062C06" w:rsidR="00062C06">
    <w:pPr>
      <w:pStyle w:val="Zaglavlje"/>
      <w:jc w:val="right"/>
    </w:pPr>
    <w:r>
      <w:tab/>
    </w:r>
    <w:r>
      <w:tab/>
      <w:t>1 St-</w:t>
    </w:r>
    <w:r w:rsidR="002447B2">
      <w:t>28</w:t>
    </w:r>
    <w:r w:rsidR="0022757D">
      <w:t>2</w:t>
    </w:r>
    <w:r>
      <w:t>/</w:t>
    </w:r>
    <w:r w:rsidR="00B377E3">
      <w:t>20</w:t>
    </w:r>
    <w:r>
      <w:t>1</w:t>
    </w:r>
    <w:r w:rsidR="0022757D">
      <w:t>8</w:t>
    </w:r>
    <w:r>
      <w:t>-</w:t>
    </w:r>
    <w:r w:rsidR="00B377E3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7EB"/>
    <w:rsid w:val="00054AB8"/>
    <w:rsid w:val="00062843"/>
    <w:rsid w:val="000A732D"/>
    <w:rsid w:val="000C3A85"/>
    <w:rsid w:val="0010439A"/>
    <w:rsid w:val="00126B7E"/>
    <w:rsid w:val="001B2F7B"/>
    <w:rsid w:val="00211CA6"/>
    <w:rsid w:val="0022757D"/>
    <w:rsid w:val="00235B02"/>
    <w:rsid w:val="002447B2"/>
    <w:rsid w:val="002A2D9C"/>
    <w:rsid w:val="003448DB"/>
    <w:rsid w:val="003C3371"/>
    <w:rsid w:val="00403491"/>
    <w:rsid w:val="00437090"/>
    <w:rsid w:val="00492641"/>
    <w:rsid w:val="00533148"/>
    <w:rsid w:val="00612897"/>
    <w:rsid w:val="00687496"/>
    <w:rsid w:val="006B42E8"/>
    <w:rsid w:val="00705A35"/>
    <w:rsid w:val="007759EF"/>
    <w:rsid w:val="007A5D46"/>
    <w:rsid w:val="009625AB"/>
    <w:rsid w:val="009852F1"/>
    <w:rsid w:val="00AC5F87"/>
    <w:rsid w:val="00B377E3"/>
    <w:rsid w:val="00BC57EB"/>
    <w:rsid w:val="00BE7129"/>
    <w:rsid w:val="00BF534C"/>
    <w:rsid w:val="00C81880"/>
    <w:rsid w:val="00C90F7D"/>
    <w:rsid w:val="00D5766A"/>
    <w:rsid w:val="00D7077D"/>
    <w:rsid w:val="00E25EE7"/>
    <w:rsid w:val="00E37ACE"/>
    <w:rsid w:val="00EB7624"/>
    <w:rsid w:val="00EE024C"/>
    <w:rsid w:val="00F17523"/>
    <w:rsid w:val="00F7254A"/>
    <w:rsid w:val="00F76A4E"/>
    <w:rsid w:val="00F84CB9"/>
    <w:rsid w:val="00FE6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57E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C57E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C57EB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C57EB"/>
  </w:style>
  <w:style w:customStyle="true" w:styleId="f01" w:type="character">
    <w:name w:val="f01"/>
    <w:rsid w:val="00BC57EB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57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C57E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48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448D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31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3148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3148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3148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3148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57E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C57E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C57EB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C57EB"/>
  </w:style>
  <w:style w:customStyle="1" w:styleId="f01" w:type="character">
    <w:name w:val="f01"/>
    <w:rsid w:val="00BC57EB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57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C57E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48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448D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31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3148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3148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3148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3148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869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913289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2377535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55936217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23611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740256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6412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6704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47198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1146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091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</izvorni_sadrzaj>
    <derivirana_varijabla naziv="DomainObject.Predmet.Broj_1">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2018.</izvorni_sadrzaj>
    <derivirana_varijabla naziv="DomainObject.Predmet.DatumOsnivanja_1">8.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Imenovanje likvidatora
formiran ST po prijedl. likvidatora</izvorni_sadrzaj>
    <derivirana_varijabla naziv="DomainObject.Predmet.Opis_1">Imenovanje likvidatora
formiran ST po prijedl. likvidatora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St-282/2018</izvorni_sadrzaj>
    <derivirana_varijabla naziv="DomainObject.Predmet.OznakaBroj_1">St-282/2018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586.065,79 kn - vrijednost tražbina</izvorni_sadrzaj>
    <derivirana_varijabla naziv="DomainObject.Predmet.PrimjedbaSuca_1">586.065,79 kn - vrijednost tražbina</derivirana_varijabla>
  </DomainObject.Predmet.PrimjedbaSuca>
  <DomainObject.Predmet.ProtustrankaFormated>
    <izvorni_sadrzaj>  ALGOR d.o.o. BUJE</izvorni_sadrzaj>
    <derivirana_varijabla naziv="DomainObject.Predmet.ProtustrankaFormated_1">  ALGOR d.o.o. BUJE</derivirana_varijabla>
  </DomainObject.Predmet.ProtustrankaFormated>
  <DomainObject.Predmet.ProtustrankaFormatedOIB>
    <izvorni_sadrzaj>  ALGOR d.o.o. BUJE, OIB 20751454391</izvorni_sadrzaj>
    <derivirana_varijabla naziv="DomainObject.Predmet.ProtustrankaFormatedOIB_1">  ALGOR d.o.o. BUJE, OIB 20751454391</derivirana_varijabla>
  </DomainObject.Predmet.ProtustrankaFormatedOIB>
  <DomainObject.Predmet.ProtustrankaFormatedWithAdress>
    <izvorni_sadrzaj> ALGOR d.o.o. BUJE, Giosue Carducci 3, 52460 Buje</izvorni_sadrzaj>
    <derivirana_varijabla naziv="DomainObject.Predmet.ProtustrankaFormatedWithAdress_1"> ALGOR d.o.o. BUJE, Giosue Carducci 3, 52460 Buje</derivirana_varijabla>
  </DomainObject.Predmet.ProtustrankaFormatedWithAdress>
  <DomainObject.Predmet.ProtustrankaFormatedWithAdressOIB>
    <izvorni_sadrzaj> ALGOR d.o.o. BUJE, OIB 20751454391, Giosue Carducci 3, 52460 Buje</izvorni_sadrzaj>
    <derivirana_varijabla naziv="DomainObject.Predmet.ProtustrankaFormatedWithAdressOIB_1"> ALGOR d.o.o. BUJE, OIB 20751454391, Giosue Carducci 3, 52460 Buje</derivirana_varijabla>
  </DomainObject.Predmet.ProtustrankaFormatedWithAdressOIB>
  <DomainObject.Predmet.ProtustrankaWithAdress>
    <izvorni_sadrzaj>ALGOR d.o.o. BUJE Giosue Carducci 3, 52460 Buje</izvorni_sadrzaj>
    <derivirana_varijabla naziv="DomainObject.Predmet.ProtustrankaWithAdress_1">ALGOR d.o.o. BUJE Giosue Carducci 3, 52460 Buje</derivirana_varijabla>
  </DomainObject.Predmet.ProtustrankaWithAdress>
  <DomainObject.Predmet.ProtustrankaWithAdressOIB>
    <izvorni_sadrzaj>ALGOR d.o.o. BUJE, OIB 20751454391, Giosue Carducci 3, 52460 Buje</izvorni_sadrzaj>
    <derivirana_varijabla naziv="DomainObject.Predmet.ProtustrankaWithAdressOIB_1">ALGOR d.o.o. BUJE, OIB 20751454391, Giosue Carducci 3, 52460 Buje</derivirana_varijabla>
  </DomainObject.Predmet.ProtustrankaWithAdressOIB>
  <DomainObject.Predmet.ProtustrankaNazivFormated>
    <izvorni_sadrzaj>ALGOR d.o.o. BUJE</izvorni_sadrzaj>
    <derivirana_varijabla naziv="DomainObject.Predmet.ProtustrankaNazivFormated_1">ALGOR d.o.o. BUJE</derivirana_varijabla>
  </DomainObject.Predmet.ProtustrankaNazivFormated>
  <DomainObject.Predmet.ProtustrankaNazivFormatedOIB>
    <izvorni_sadrzaj>ALGOR d.o.o. BUJE, OIB 20751454391</izvorni_sadrzaj>
    <derivirana_varijabla naziv="DomainObject.Predmet.ProtustrankaNazivFormatedOIB_1">ALGOR d.o.o. BUJE, OIB 20751454391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Likvidator DAMIR MAJSTOROVIĆ, Pula</izvorni_sadrzaj>
    <derivirana_varijabla naziv="DomainObject.Predmet.StrankaFormated_1">  Likvidator DAMIR MAJSTOROVIĆ, Pula</derivirana_varijabla>
  </DomainObject.Predmet.StrankaFormated>
  <DomainObject.Predmet.StrankaFormatedOIB>
    <izvorni_sadrzaj>  Likvidator DAMIR MAJSTOROVIĆ, Pula, OIB 49931983367</izvorni_sadrzaj>
    <derivirana_varijabla naziv="DomainObject.Predmet.StrankaFormatedOIB_1">  Likvidator DAMIR MAJSTOROVIĆ, Pula, OIB 49931983367</derivirana_varijabla>
  </DomainObject.Predmet.StrankaFormatedOIB>
  <DomainObject.Predmet.StrankaFormatedWithAdress>
    <izvorni_sadrzaj> Likvidator DAMIR MAJSTOROVIĆ, Pula, Koparska 37, 52100 Pula</izvorni_sadrzaj>
    <derivirana_varijabla naziv="DomainObject.Predmet.StrankaFormatedWithAdress_1"> Likvidator DAMIR MAJSTOROVIĆ, Pula, Koparska 37, 52100 Pula</derivirana_varijabla>
  </DomainObject.Predmet.StrankaFormatedWithAdress>
  <DomainObject.Predmet.StrankaFormatedWithAdressOIB>
    <izvorni_sadrzaj> Likvidator DAMIR MAJSTOROVIĆ, Pula, OIB 49931983367, Koparska 37, 52100 Pula</izvorni_sadrzaj>
    <derivirana_varijabla naziv="DomainObject.Predmet.StrankaFormatedWithAdressOIB_1"> Likvidator DAMIR MAJSTOROVIĆ, Pula, OIB 49931983367, Koparska 37, 52100 Pula</derivirana_varijabla>
  </DomainObject.Predmet.StrankaFormatedWithAdressOIB>
  <DomainObject.Predmet.StrankaWithAdress>
    <izvorni_sadrzaj>Likvidator DAMIR MAJSTOROVIĆ, Pula Koparska 37,52100 Pula</izvorni_sadrzaj>
    <derivirana_varijabla naziv="DomainObject.Predmet.StrankaWithAdress_1">Likvidator DAMIR MAJSTOROVIĆ, Pula Koparska 37,52100 Pula</derivirana_varijabla>
  </DomainObject.Predmet.StrankaWithAdress>
  <DomainObject.Predmet.StrankaWithAdressOIB>
    <izvorni_sadrzaj>Likvidator DAMIR MAJSTOROVIĆ, Pula, OIB 49931983367, Koparska 37,52100 Pula</izvorni_sadrzaj>
    <derivirana_varijabla naziv="DomainObject.Predmet.StrankaWithAdressOIB_1">Likvidator DAMIR MAJSTOROVIĆ, Pula, OIB 49931983367, Koparska 37,52100 Pula</derivirana_varijabla>
  </DomainObject.Predmet.StrankaWithAdressOIB>
  <DomainObject.Predmet.StrankaNazivFormated>
    <izvorni_sadrzaj>Likvidator DAMIR MAJSTOROVIĆ, Pula</izvorni_sadrzaj>
    <derivirana_varijabla naziv="DomainObject.Predmet.StrankaNazivFormated_1">Likvidator DAMIR MAJSTOROVIĆ, Pula</derivirana_varijabla>
  </DomainObject.Predmet.StrankaNazivFormated>
  <DomainObject.Predmet.StrankaNazivFormatedOIB>
    <izvorni_sadrzaj>Likvidator DAMIR MAJSTOROVIĆ, Pula, OIB 49931983367</izvorni_sadrzaj>
    <derivirana_varijabla naziv="DomainObject.Predmet.StrankaNazivFormatedOIB_1">Likvidator DAMIR MAJSTOROVIĆ, Pula, OIB 49931983367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586065.79</izvorni_sadrzaj>
    <derivirana_varijabla naziv="DomainObject.Predmet.TrenutnaVrijednost_1">586065.79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Likvidator DAMIR MAJSTOROVIĆ, Pula</item>
    </izvorni_sadrzaj>
    <derivirana_varijabla naziv="DomainObject.Predmet.StrankaListFormated_1">
      <item>Likvidator DAMIR MAJSTOROVIĆ, Pula</item>
    </derivirana_varijabla>
  </DomainObject.Predmet.StrankaListFormated>
  <DomainObject.Predmet.StrankaListFormatedOIB>
    <izvorni_sadrzaj>
      <item>Likvidator DAMIR MAJSTOROVIĆ, Pula, OIB 49931983367</item>
    </izvorni_sadrzaj>
    <derivirana_varijabla naziv="DomainObject.Predmet.StrankaListFormatedOIB_1">
      <item>Likvidator DAMIR MAJSTOROVIĆ, Pula, OIB 49931983367</item>
    </derivirana_varijabla>
  </DomainObject.Predmet.StrankaListFormatedOIB>
  <DomainObject.Predmet.StrankaListFormatedWithAdress>
    <izvorni_sadrzaj>
      <item>Likvidator DAMIR MAJSTOROVIĆ, Pula, Koparska 37, 52100 Pula</item>
    </izvorni_sadrzaj>
    <derivirana_varijabla naziv="DomainObject.Predmet.StrankaListFormatedWithAdress_1">
      <item>Likvidator DAMIR MAJSTOROVIĆ, Pula, Koparska 37, 52100 Pula</item>
    </derivirana_varijabla>
  </DomainObject.Predmet.StrankaListFormatedWithAdress>
  <DomainObject.Predmet.StrankaListFormatedWithAdressOIB>
    <izvorni_sadrzaj>
      <item>Likvidator DAMIR MAJSTOROVIĆ, Pula, OIB 49931983367, Koparska 37, 52100 Pula</item>
    </izvorni_sadrzaj>
    <derivirana_varijabla naziv="DomainObject.Predmet.StrankaListFormatedWithAdressOIB_1">
      <item>Likvidator DAMIR MAJSTOROVIĆ, Pula, OIB 49931983367, Koparska 37, 52100 Pula</item>
    </derivirana_varijabla>
  </DomainObject.Predmet.StrankaListFormatedWithAdressOIB>
  <DomainObject.Predmet.StrankaListNazivFormated>
    <izvorni_sadrzaj>
      <item>Likvidator DAMIR MAJSTOROVIĆ, Pula</item>
    </izvorni_sadrzaj>
    <derivirana_varijabla naziv="DomainObject.Predmet.StrankaListNazivFormated_1">
      <item>Likvidator DAMIR MAJSTOROVIĆ, Pula</item>
    </derivirana_varijabla>
  </DomainObject.Predmet.StrankaListNazivFormated>
  <DomainObject.Predmet.StrankaListNazivFormatedOIB>
    <izvorni_sadrzaj>
      <item>Likvidator DAMIR MAJSTOROVIĆ, Pula, OIB 49931983367</item>
    </izvorni_sadrzaj>
    <derivirana_varijabla naziv="DomainObject.Predmet.StrankaListNazivFormatedOIB_1">
      <item>Likvidator DAMIR MAJSTOROVIĆ, Pula, OIB 49931983367</item>
    </derivirana_varijabla>
  </DomainObject.Predmet.StrankaListNazivFormatedOIB>
  <DomainObject.Predmet.ProtuStrankaListFormated>
    <izvorni_sadrzaj>
      <item>ALGOR d.o.o. BUJE</item>
    </izvorni_sadrzaj>
    <derivirana_varijabla naziv="DomainObject.Predmet.ProtuStrankaListFormated_1">
      <item>ALGOR d.o.o. BUJE</item>
    </derivirana_varijabla>
  </DomainObject.Predmet.ProtuStrankaListFormated>
  <DomainObject.Predmet.ProtuStrankaListFormatedOIB>
    <izvorni_sadrzaj>
      <item>ALGOR d.o.o. BUJE, OIB 20751454391</item>
    </izvorni_sadrzaj>
    <derivirana_varijabla naziv="DomainObject.Predmet.ProtuStrankaListFormatedOIB_1">
      <item>ALGOR d.o.o. BUJE, OIB 20751454391</item>
    </derivirana_varijabla>
  </DomainObject.Predmet.ProtuStrankaListFormatedOIB>
  <DomainObject.Predmet.ProtuStrankaListFormatedWithAdress>
    <izvorni_sadrzaj>
      <item>ALGOR d.o.o. BUJE, Giosue Carducci 3, 52460 Buje</item>
    </izvorni_sadrzaj>
    <derivirana_varijabla naziv="DomainObject.Predmet.ProtuStrankaListFormatedWithAdress_1">
      <item>ALGOR d.o.o. BUJE, Giosue Carducci 3, 52460 Buje</item>
    </derivirana_varijabla>
  </DomainObject.Predmet.ProtuStrankaListFormatedWithAdress>
  <DomainObject.Predmet.ProtuStrankaListFormatedWithAdressOIB>
    <izvorni_sadrzaj>
      <item>ALGOR d.o.o. BUJE, OIB 20751454391, Giosue Carducci 3, 52460 Buje</item>
    </izvorni_sadrzaj>
    <derivirana_varijabla naziv="DomainObject.Predmet.ProtuStrankaListFormatedWithAdressOIB_1">
      <item>ALGOR d.o.o. BUJE, OIB 20751454391, Giosue Carducci 3, 52460 Buje</item>
    </derivirana_varijabla>
  </DomainObject.Predmet.ProtuStrankaListFormatedWithAdressOIB>
  <DomainObject.Predmet.ProtuStrankaListNazivFormated>
    <izvorni_sadrzaj>
      <item>ALGOR d.o.o. BUJE</item>
    </izvorni_sadrzaj>
    <derivirana_varijabla naziv="DomainObject.Predmet.ProtuStrankaListNazivFormated_1">
      <item>ALGOR d.o.o. BUJE</item>
    </derivirana_varijabla>
  </DomainObject.Predmet.ProtuStrankaListNazivFormated>
  <DomainObject.Predmet.ProtuStrankaListNazivFormatedOIB>
    <izvorni_sadrzaj>
      <item>ALGOR d.o.o. BUJE, OIB 20751454391</item>
    </izvorni_sadrzaj>
    <derivirana_varijabla naziv="DomainObject.Predmet.ProtuStrankaListNazivFormatedOIB_1">
      <item>ALGOR d.o.o. BUJE, OIB 20751454391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Likvidator DAMIR MAJSTOROVIĆ, Pula</izvorni_sadrzaj>
    <derivirana_varijabla naziv="DomainObject.Predmet.StrankaIDrugi_1">Likvidator DAMIR MAJSTOROVIĆ, Pula</derivirana_varijabla>
  </DomainObject.Predmet.StrankaIDrugi>
  <DomainObject.Predmet.ProtustrankaIDrugi>
    <izvorni_sadrzaj>ALGOR d.o.o. BUJE</izvorni_sadrzaj>
    <derivirana_varijabla naziv="DomainObject.Predmet.ProtustrankaIDrugi_1">ALGOR d.o.o. BUJE</derivirana_varijabla>
  </DomainObject.Predmet.ProtustrankaIDrugi>
  <DomainObject.Predmet.StrankaIDrugiAdressOIB>
    <izvorni_sadrzaj>Likvidator DAMIR MAJSTOROVIĆ, Pula, OIB 49931983367, Koparska 37, 52100 Pula</izvorni_sadrzaj>
    <derivirana_varijabla naziv="DomainObject.Predmet.StrankaIDrugiAdressOIB_1">Likvidator DAMIR MAJSTOROVIĆ, Pula, OIB 49931983367, Koparska 37, 52100 Pula</derivirana_varijabla>
  </DomainObject.Predmet.StrankaIDrugiAdressOIB>
  <DomainObject.Predmet.ProtustrankaIDrugiAdressOIB>
    <izvorni_sadrzaj>ALGOR d.o.o. BUJE, OIB 20751454391, Giosue Carducci 3, 52460 Buje</izvorni_sadrzaj>
    <derivirana_varijabla naziv="DomainObject.Predmet.ProtustrankaIDrugiAdressOIB_1">ALGOR d.o.o. BUJE, OIB 20751454391, Giosue Carducci 3,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Likvidator DAMIR MAJSTOROVIĆ, Pula</item>
      <item>ALGOR d.o.o. BUJE</item>
    </izvorni_sadrzaj>
    <derivirana_varijabla naziv="DomainObject.Predmet.SudioniciListNaziv_1">
      <item>Likvidator DAMIR MAJSTOROVIĆ, Pula</item>
      <item>ALGOR d.o.o. BUJE</item>
    </derivirana_varijabla>
  </DomainObject.Predmet.SudioniciListNaziv>
  <DomainObject.Predmet.SudioniciListAdressOIB>
    <izvorni_sadrzaj>
      <item>Likvidator DAMIR MAJSTOROVIĆ, Pula, OIB 49931983367, Koparska 37,52100 Pula</item>
      <item>ALGOR d.o.o. BUJE, OIB 20751454391, Giosue Carducci 3,52460 Buje</item>
    </izvorni_sadrzaj>
    <derivirana_varijabla naziv="DomainObject.Predmet.SudioniciListAdressOIB_1">
      <item>Likvidator DAMIR MAJSTOROVIĆ, Pula, OIB 49931983367, Koparska 37,52100 Pula</item>
      <item>ALGOR d.o.o. BUJE, OIB 20751454391, Giosue Carducci 3,52460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49931983367</item>
      <item>, OIB 20751454391</item>
    </izvorni_sadrzaj>
    <derivirana_varijabla naziv="DomainObject.Predmet.SudioniciListNazivOIB_1">
      <item>, OIB 49931983367</item>
      <item>, OIB 20751454391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940</properties:Words>
  <properties:Characters>5057</properties:Characters>
  <properties:Lines>132</properties:Lines>
  <properties:Paragraphs>57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2018-09-07T10:20:00Z</dcterms:created>
  <dc:creator>Damir Rabar</dc:creator>
  <cp:lastModifiedBy>Lorena Paris Aničić</cp:lastModifiedBy>
  <dcterms:modified xmlns:xsi="http://www.w3.org/2001/XMLSchema-instance" xsi:type="dcterms:W3CDTF">2018-09-07T10:29:00Z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Rješenje - otvaranje stečajnog postupka (Rješenje - otvaranje stečajnog postupka.docx)</vt:lpwstr>
  </prop:property>
  <prop:property name="CC_coloring" pid="5" fmtid="{D5CDD505-2E9C-101B-9397-08002B2CF9AE}">
    <vt:bool>false</vt:bool>
  </prop:property>
</prop:Properties>
</file>