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39c0" w14:paraId="c7839c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E1962">
        <w:rPr>
          <w:b/>
          <w:lang w:val="hr-HR"/>
        </w:rPr>
        <w:t>774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E1962">
        <w:rPr>
          <w:lang w:val="hr-HR"/>
        </w:rPr>
        <w:t>NAONIS d.o.o. Solin, Don Lovre Katića 76</w:t>
      </w:r>
      <w:r w:rsidR="000467BE">
        <w:rPr>
          <w:lang w:val="hr-HR"/>
        </w:rPr>
        <w:t xml:space="preserve">, OIB: </w:t>
      </w:r>
      <w:r w:rsidR="007E1962">
        <w:rPr>
          <w:lang w:val="hr-HR"/>
        </w:rPr>
        <w:t>20752735238</w:t>
      </w:r>
      <w:r w:rsidR="000467BE">
        <w:rPr>
          <w:lang w:val="hr-HR"/>
        </w:rPr>
        <w:t xml:space="preserve">, MBS: </w:t>
      </w:r>
      <w:r w:rsidR="007E1962">
        <w:rPr>
          <w:lang w:val="hr-HR"/>
        </w:rPr>
        <w:t>060198189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6473E">
        <w:rPr>
          <w:lang w:val="hr-HR"/>
        </w:rPr>
        <w:t>3. svibnja</w:t>
      </w:r>
      <w:r w:rsidR="00D72783">
        <w:rPr>
          <w:lang w:val="hr-HR"/>
        </w:rPr>
        <w:t xml:space="preserve">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 w:rsidRPr="00D72783">
      <w:pPr>
        <w:rPr>
          <w:sz w:val="32"/>
          <w:szCs w:val="32"/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E1962">
        <w:rPr>
          <w:lang w:val="hr-HR"/>
        </w:rPr>
        <w:t>NAONIS d.o.o. Solin, Don Lovre Katića 76, OIB: 20752735238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64159B">
        <w:rPr>
          <w:lang w:val="hr-HR"/>
        </w:rPr>
        <w:t>, u neprekinutom razdoblju od 2484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E1962">
        <w:rPr>
          <w:lang w:val="hr-HR"/>
        </w:rPr>
        <w:t>2.962.360,31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6473E">
        <w:rPr>
          <w:lang w:val="hr-HR"/>
        </w:rPr>
        <w:t>3. svibnja</w:t>
      </w:r>
      <w:r w:rsidR="00D72783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D72783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D2455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159B"/>
    <w:rsid w:val="00642955"/>
    <w:rsid w:val="0066735D"/>
    <w:rsid w:val="006767AE"/>
    <w:rsid w:val="006E3551"/>
    <w:rsid w:val="00736EF6"/>
    <w:rsid w:val="00743750"/>
    <w:rsid w:val="007725FF"/>
    <w:rsid w:val="007A74B6"/>
    <w:rsid w:val="007E1962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6473E"/>
    <w:rsid w:val="00D72783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4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24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24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24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St-1774/2015</izvorni_sadrzaj>
    <derivirana_varijabla naziv="DomainObject.Predmet.OznakaBroj_1">St-1774/2015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NAONIS - putnička agencija, turizam, ugostiteljstvo, trgovina, graditeljstvo i usluge d.o.o.</izvorni_sadrzaj>
    <derivirana_varijabla naziv="DomainObject.Predmet.ProtustrankaFormated_1">  NAONIS - putnička agencija, turizam, ugostiteljstvo, trgovina, graditeljstvo i usluge d.o.o.</derivirana_varijabla>
  </DomainObject.Predmet.ProtustrankaFormated>
  <DomainObject.Predmet.ProtustrankaFormatedOIB>
    <izvorni_sadrzaj>  NAONIS - putnička agencija, turizam, ugostiteljstvo, trgovina, graditeljstvo i usluge d.o.o., OIB 20752735238</izvorni_sadrzaj>
    <derivirana_varijabla naziv="DomainObject.Predmet.ProtustrankaFormatedOIB_1">  NAONIS - putnička agencija, turizam, ugostiteljstvo, trgovina, graditeljstvo i usluge d.o.o., OIB 20752735238</derivirana_varijabla>
  </DomainObject.Predmet.ProtustrankaFormatedOIB>
  <DomainObject.Predmet.ProtustrankaFormatedWithAdress>
    <izvorni_sadrzaj> NAONIS - putnička agencija, turizam, ugostiteljstvo, trgovina, graditeljstvo i usluge d.o.o., Don Lovre Katića 76, 21210 Solin</izvorni_sadrzaj>
    <derivirana_varijabla naziv="DomainObject.Predmet.ProtustrankaFormatedWithAdress_1"> NAONIS - putnička agencija, turizam, ugostiteljstvo, trgovina, graditeljstvo i usluge d.o.o., Don Lovre Katića 76, 21210 Solin</derivirana_varijabla>
  </DomainObject.Predmet.ProtustrankaFormatedWithAdress>
  <DomainObject.Predmet.ProtustrankaFormatedWithAdressOIB>
    <izvorni_sadrzaj> NAONIS - putnička agencija, turizam, ugostiteljstvo, trgovina, graditeljstvo i usluge d.o.o., OIB 20752735238, Don Lovre Katića 76, 21210 Solin</izvorni_sadrzaj>
    <derivirana_varijabla naziv="DomainObject.Predmet.ProtustrankaFormatedWithAdressOIB_1"> NAONIS - putnička agencija, turizam, ugostiteljstvo, trgovina, graditeljstvo i usluge d.o.o., OIB 20752735238, Don Lovre Katića 76, 21210 Solin</derivirana_varijabla>
  </DomainObject.Predmet.ProtustrankaFormatedWithAdressOIB>
  <DomainObject.Predmet.ProtustrankaWithAdress>
    <izvorni_sadrzaj>NAONIS - putnička agencija, turizam, ugostiteljstvo, trgovina, graditeljstvo i usluge d.o.o. Don Lovre Katića 76, 21210 Solin</izvorni_sadrzaj>
    <derivirana_varijabla naziv="DomainObject.Predmet.ProtustrankaWithAdress_1">NAONIS - putnička agencija, turizam, ugostiteljstvo, trgovina, graditeljstvo i usluge d.o.o. Don Lovre Katića 76, 21210 Solin</derivirana_varijabla>
  </DomainObject.Predmet.ProtustrankaWithAdress>
  <DomainObject.Predmet.ProtustrankaWithAdressOIB>
    <izvorni_sadrzaj>NAONIS - putnička agencija, turizam, ugostiteljstvo, trgovina, graditeljstvo i usluge d.o.o., OIB 20752735238, Don Lovre Katića 76, 21210 Solin</izvorni_sadrzaj>
    <derivirana_varijabla naziv="DomainObject.Predmet.ProtustrankaWithAdressOIB_1">NAONIS - putnička agencija, turizam, ugostiteljstvo, trgovina, graditeljstvo i usluge d.o.o., OIB 20752735238, Don Lovre Katića 76, 21210 Solin</derivirana_varijabla>
  </DomainObject.Predmet.ProtustrankaWithAdressOIB>
  <DomainObject.Predmet.ProtustrankaNazivFormated>
    <izvorni_sadrzaj>NAONIS - putnička agencija, turizam, ugostiteljstvo, trgovina, graditeljstvo i usluge d.o.o.</izvorni_sadrzaj>
    <derivirana_varijabla naziv="DomainObject.Predmet.ProtustrankaNazivFormated_1">NAONIS - putnička agencija, turizam, ugostiteljstvo, trgovina, graditeljstvo i usluge d.o.o.</derivirana_varijabla>
  </DomainObject.Predmet.ProtustrankaNazivFormated>
  <DomainObject.Predmet.ProtustrankaNazivFormatedOIB>
    <izvorni_sadrzaj>NAONIS - putnička agencija, turizam, ugostiteljstvo, trgovina, graditeljstvo i usluge d.o.o., OIB 20752735238</izvorni_sadrzaj>
    <derivirana_varijabla naziv="DomainObject.Predmet.ProtustrankaNazivFormatedOIB_1">NAONIS - putnička agencija, turizam, ugostiteljstvo, trgovina, graditeljstvo i usluge d.o.o., OIB 20752735238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2962360.31</izvorni_sadrzaj>
    <derivirana_varijabla naziv="DomainObject.Predmet.TrenutnaVrijednost_1">2962360.31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NAONIS - putnička agencija, turizam, ugostiteljstvo, trgovina, graditeljstvo i usluge d.o.o.</item>
    </izvorni_sadrzaj>
    <derivirana_varijabla naziv="DomainObject.Predmet.ProtuStrankaListFormated_1">
      <item>NAONIS - putnička agencija, turizam, ugostiteljstvo, trgovina, graditeljstvo i usluge d.o.o.</item>
    </derivirana_varijabla>
  </DomainObject.Predmet.ProtuStrankaListFormated>
  <DomainObject.Predmet.ProtuStrankaListFormatedOIB>
    <izvorni_sadrzaj>
      <item>NAONIS - putnička agencija, turizam, ugostiteljstvo, trgovina, graditeljstvo i usluge d.o.o., OIB 20752735238</item>
    </izvorni_sadrzaj>
    <derivirana_varijabla naziv="DomainObject.Predmet.ProtuStrankaListFormatedOIB_1">
      <item>NAONIS - putnička agencija, turizam, ugostiteljstvo, trgovina, graditeljstvo i usluge d.o.o., OIB 20752735238</item>
    </derivirana_varijabla>
  </DomainObject.Predmet.ProtuStrankaListFormatedOIB>
  <DomainObject.Predmet.ProtuStrankaListFormatedWithAdress>
    <izvorni_sadrzaj>
      <item>NAONIS - putnička agencija, turizam, ugostiteljstvo, trgovina, graditeljstvo i usluge d.o.o., Don Lovre Katića 76, 21210 Solin</item>
    </izvorni_sadrzaj>
    <derivirana_varijabla naziv="DomainObject.Predmet.ProtuStrankaListFormatedWithAdress_1">
      <item>NAONIS - putnička agencija, turizam, ugostiteljstvo, trgovina, graditeljstvo i usluge d.o.o., Don Lovre Katića 76, 21210 Solin</item>
    </derivirana_varijabla>
  </DomainObject.Predmet.ProtuStrankaListFormatedWithAdress>
  <DomainObject.Predmet.ProtuStrankaListFormatedWithAdressOIB>
    <izvorni_sadrzaj>
      <item>NAONIS - putnička agencija, turizam, ugostiteljstvo, trgovina, graditeljstvo i usluge d.o.o., OIB 20752735238, Don Lovre Katića 76, 21210 Solin</item>
    </izvorni_sadrzaj>
    <derivirana_varijabla naziv="DomainObject.Predmet.ProtuStrankaListFormatedWithAdressOIB_1">
      <item>NAONIS - putnička agencija, turizam, ugostiteljstvo, trgovina, graditeljstvo i usluge d.o.o., OIB 20752735238, Don Lovre Katića 76, 21210 Solin</item>
    </derivirana_varijabla>
  </DomainObject.Predmet.ProtuStrankaListFormatedWithAdressOIB>
  <DomainObject.Predmet.ProtuStrankaListNazivFormated>
    <izvorni_sadrzaj>
      <item>NAONIS - putnička agencija, turizam, ugostiteljstvo, trgovina, graditeljstvo i usluge d.o.o.</item>
    </izvorni_sadrzaj>
    <derivirana_varijabla naziv="DomainObject.Predmet.ProtuStrankaListNazivFormated_1">
      <item>NAONIS - putnička agencija, turizam, ugostiteljstvo, trgovina, graditeljstvo i usluge d.o.o.</item>
    </derivirana_varijabla>
  </DomainObject.Predmet.ProtuStrankaListNazivFormated>
  <DomainObject.Predmet.ProtuStrankaListNazivFormatedOIB>
    <izvorni_sadrzaj>
      <item>NAONIS - putnička agencija, turizam, ugostiteljstvo, trgovina, graditeljstvo i usluge d.o.o., OIB 20752735238</item>
    </izvorni_sadrzaj>
    <derivirana_varijabla naziv="DomainObject.Predmet.ProtuStrankaListNazivFormatedOIB_1">
      <item>NAONIS - putnička agencija, turizam, ugostiteljstvo, trgovina, graditeljstvo i usluge d.o.o., OIB 20752735238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NAONIS - putnička agencija, turizam, ugostiteljstvo, trgovina, graditeljstvo i usluge d.o.o.</izvorni_sadrzaj>
    <derivirana_varijabla naziv="DomainObject.Predmet.ProtustrankaIDrugi_1">NAONIS - putnička agencija, turizam, ugostiteljstvo, trgovina, graditeljstvo i usluge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NAONIS - putnička agencija, turizam, ugostiteljstvo, trgovina, graditeljstvo i usluge d.o.o., OIB 20752735238, Don Lovre Katića 76, 21210 Solin</izvorni_sadrzaj>
    <derivirana_varijabla naziv="DomainObject.Predmet.ProtustrankaIDrugiAdressOIB_1">NAONIS - putnička agencija, turizam, ugostiteljstvo, trgovina, graditeljstvo i usluge d.o.o., OIB 20752735238, Don Lovre Katića 76,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NAONIS - putnička agencija, turizam, ugostiteljstvo, trgovina, graditeljstvo i usluge d.o.o.</item>
      <item>FINANCIJSKA AGENCIJA RC SPLIT</item>
    </izvorni_sadrzaj>
    <derivirana_varijabla naziv="DomainObject.Predmet.SudioniciListNaziv_1">
      <item>NAONIS - putnička agencija, turizam, ugostiteljstvo, trgovina, graditeljstvo i usluge d.o.o.</item>
      <item>FINANCIJSKA AGENCIJA RC SPLIT</item>
    </derivirana_varijabla>
  </DomainObject.Predmet.SudioniciListNaziv>
  <DomainObject.Predmet.SudioniciListAdressOIB>
    <izvorni_sadrzaj>
      <item>NAONIS - putnička agencija, turizam, ugostiteljstvo, trgovina, graditeljstvo i usluge d.o.o., OIB 20752735238, Don Lovre Katića 76,21210 Solin</item>
      <item>FINANCIJSKA AGENCIJA RC SPLIT, OIB 85821130368, Mažuranićevo šetalište 24b,21000 Split</item>
    </izvorni_sadrzaj>
    <derivirana_varijabla naziv="DomainObject.Predmet.SudioniciListAdressOIB_1">
      <item>NAONIS - putnička agencija, turizam, ugostiteljstvo, trgovina, graditeljstvo i usluge d.o.o., OIB 20752735238, Don Lovre Katića 76,21210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20752735238</item>
      <item>, OIB 85821130368</item>
    </izvorni_sadrzaj>
    <derivirana_varijabla naziv="DomainObject.Predmet.SudioniciListNazivOIB_1">
      <item>, OIB 20752735238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30434-312A-485C-9588-0D885C640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1765</properties:Characters>
  <properties:Lines>50</properties:Lines>
  <properties:Paragraphs>16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