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247e" w14:paraId="8f4247e" w:rsidRDefault="0052124E" w:rsidP="0052124E" w:rsidR="0052124E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24E" w:rsidP="0052124E" w:rsidR="0052124E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2124E" w:rsidP="0052124E" w:rsidR="0052124E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2124E" w:rsidP="0052124E" w:rsidR="0052124E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2124E" w:rsidP="0052124E" w:rsidR="0052124E" w:rsidRPr="009843DB"/>
    <w:p w:rsidRDefault="0052124E" w:rsidP="0052124E" w:rsidR="0052124E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2124E" w:rsidP="0052124E" w:rsidR="0052124E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2124E" w:rsidP="0052124E" w:rsidR="0052124E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52124E" w:rsidP="0052124E" w:rsidR="0052124E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2124E" w:rsidP="0052124E" w:rsidR="0052124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5933</w:t>
      </w:r>
      <w:r w:rsidRPr="009843DB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28. listopada</w:t>
      </w:r>
      <w:r w:rsidR="0041385F">
        <w:rPr>
          <w:rFonts w:cs="Times New Roman" w:eastAsia="Times New Roman"/>
          <w:szCs w:val="24"/>
          <w:lang w:eastAsia="hr-HR"/>
        </w:rPr>
        <w:t xml:space="preserve"> 2015</w:t>
      </w:r>
      <w:r w:rsidRPr="009843DB">
        <w:rPr>
          <w:rFonts w:cs="Times New Roman" w:eastAsia="Times New Roman"/>
          <w:szCs w:val="24"/>
          <w:lang w:eastAsia="hr-HR"/>
        </w:rPr>
        <w:t>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GOLF KLUB "MOTOVUN", Motovun, Rušnjak 59A, OIB 40050458008, reg. br. 18001048, 9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2124E" w:rsidP="0052124E" w:rsidR="0052124E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2124E" w:rsidP="0052124E" w:rsidR="0052124E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52124E" w:rsidP="0052124E" w:rsidR="0052124E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2124E" w:rsidP="0052124E" w:rsidR="0052124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GOLF KLUB "MOTOVUN", Motovun, Rušnjak 59A, OIB 40050458008, reg. br. 18001048.</w:t>
      </w:r>
    </w:p>
    <w:p w:rsidRDefault="0052124E" w:rsidP="0052124E" w:rsidR="0052124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2124E" w:rsidP="0052124E" w:rsidR="0052124E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52124E" w:rsidP="0052124E" w:rsidR="0052124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2124E" w:rsidP="0052124E" w:rsidR="0052124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444</w:t>
      </w:r>
      <w:r w:rsidRPr="009843DB">
        <w:rPr>
          <w:rFonts w:cs="Times New Roman" w:eastAsia="Times New Roman"/>
          <w:szCs w:val="24"/>
          <w:lang w:eastAsia="hr-HR"/>
        </w:rPr>
        <w:t xml:space="preserve">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GOLF KLUB "MOTOVUN", Motovun.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>da dužni</w:t>
      </w:r>
      <w:r>
        <w:rPr>
          <w:rFonts w:cs="Times New Roman" w:eastAsia="Times New Roman"/>
          <w:szCs w:val="24"/>
          <w:lang w:eastAsia="hr-HR"/>
        </w:rPr>
        <w:t>k nema zaposlenih te da na dan 1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9843DB">
        <w:rPr>
          <w:rFonts w:cs="Times New Roman" w:eastAsia="Times New Roman"/>
          <w:szCs w:val="24"/>
          <w:lang w:eastAsia="hr-HR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1512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65,00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52124E" w:rsidP="0052124E" w:rsidR="0052124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52124E" w:rsidP="0052124E" w:rsidR="0052124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52124E" w:rsidP="0052124E" w:rsidR="0052124E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2124E" w:rsidP="0052124E" w:rsidR="0052124E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9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2124E" w:rsidP="0052124E" w:rsidR="0052124E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52124E" w:rsidP="0052124E" w:rsidR="0052124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41385F">
        <w:rPr>
          <w:rFonts w:cs="Times New Roman" w:eastAsia="Times New Roman"/>
          <w:szCs w:val="24"/>
          <w:lang w:eastAsia="hr-HR"/>
        </w:rPr>
        <w:t>, v. r.</w:t>
      </w:r>
    </w:p>
    <w:p w:rsidRDefault="0041385F" w:rsidP="0052124E" w:rsidR="0041385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1385F" w:rsidP="0052124E" w:rsidR="0041385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2124E" w:rsidP="0052124E" w:rsidR="0052124E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52124E" w:rsidP="0052124E" w:rsidR="0052124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2124E" w:rsidP="00846ED9" w:rsidR="0052124E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2124E" w:rsidP="0052124E" w:rsidR="0052124E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2124E" w:rsidP="0052124E" w:rsidR="0052124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2124E" w:rsidP="0052124E" w:rsidR="006706A5" w:rsidRPr="0052124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</w:t>
      </w:r>
    </w:p>
    <w:sectPr w:rsidSect="00511F63" w:rsidR="006706A5" w:rsidRPr="0052124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24E" w:rsidP="0052124E" w:rsidR="0052124E">
      <w:r>
        <w:separator/>
      </w:r>
    </w:p>
  </w:endnote>
  <w:endnote w:id="0" w:type="continuationSeparator">
    <w:p w:rsidRDefault="0052124E" w:rsidP="0052124E" w:rsidR="00521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24E" w:rsidP="0052124E" w:rsidR="0052124E">
      <w:r>
        <w:separator/>
      </w:r>
    </w:p>
  </w:footnote>
  <w:footnote w:id="0" w:type="continuationSeparator">
    <w:p w:rsidRDefault="0052124E" w:rsidP="0052124E" w:rsidR="00521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ED9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522C2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52124E">
      <w:t>568</w:t>
    </w:r>
    <w:r>
      <w:t>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ED9" w:rsidP="00511F63" w:rsidR="00511F63">
    <w:pPr>
      <w:pStyle w:val="Zaglavlje"/>
      <w:jc w:val="right"/>
    </w:pPr>
    <w:r>
      <w:t>11 St-</w:t>
    </w:r>
    <w:r w:rsidR="0052124E">
      <w:t>568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FC2"/>
    <w:rsid w:val="0041385F"/>
    <w:rsid w:val="0052124E"/>
    <w:rsid w:val="005522C2"/>
    <w:rsid w:val="007A5C5B"/>
    <w:rsid w:val="00846ED9"/>
    <w:rsid w:val="008C1D92"/>
    <w:rsid w:val="00A34FC2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124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12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2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12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24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212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124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52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2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2C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2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2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124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12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2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12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24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212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124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52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2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2C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2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2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MOTOVUN, MOTOVUN</izvorni_sadrzaj>
    <derivirana_varijabla naziv="DomainObject.Predmet.ProtustrankaFormated_1">  GOLF KLUB MOTOVUN, MOTOVUN</derivirana_varijabla>
  </DomainObject.Predmet.ProtustrankaFormated>
  <DomainObject.Predmet.ProtustrankaFormatedOIB>
    <izvorni_sadrzaj>  GOLF KLUB MOTOVUN, MOTOVUN, OIB 40050458008</izvorni_sadrzaj>
    <derivirana_varijabla naziv="DomainObject.Predmet.ProtustrankaFormatedOIB_1">  GOLF KLUB MOTOVUN, MOTOVUN, OIB 40050458008</derivirana_varijabla>
  </DomainObject.Predmet.ProtustrankaFormatedOIB>
  <DomainObject.Predmet.ProtustrankaFormatedWithAdress>
    <izvorni_sadrzaj> GOLF KLUB MOTOVUN, MOTOVUN, Rušnjak 59A, 52424 Motovun</izvorni_sadrzaj>
    <derivirana_varijabla naziv="DomainObject.Predmet.ProtustrankaFormatedWithAdress_1"> GOLF KLUB MOTOVUN, MOTOVUN, Rušnjak 59A, 52424 Motovun</derivirana_varijabla>
  </DomainObject.Predmet.ProtustrankaFormatedWithAdress>
  <DomainObject.Predmet.ProtustrankaFormatedWithAdressOIB>
    <izvorni_sadrzaj> GOLF KLUB MOTOVUN, MOTOVUN, OIB 40050458008, Rušnjak 59A, 52424 Motovun</izvorni_sadrzaj>
    <derivirana_varijabla naziv="DomainObject.Predmet.ProtustrankaFormatedWithAdressOIB_1"> GOLF KLUB MOTOVUN, MOTOVUN, OIB 40050458008, Rušnjak 59A, 52424 Motovun</derivirana_varijabla>
  </DomainObject.Predmet.ProtustrankaFormatedWithAdressOIB>
  <DomainObject.Predmet.ProtustrankaWithAdress>
    <izvorni_sadrzaj>GOLF KLUB MOTOVUN, MOTOVUN Rušnjak 59A, 52424 Motovun</izvorni_sadrzaj>
    <derivirana_varijabla naziv="DomainObject.Predmet.ProtustrankaWithAdress_1">GOLF KLUB MOTOVUN, MOTOVUN Rušnjak 59A, 52424 Motovun</derivirana_varijabla>
  </DomainObject.Predmet.ProtustrankaWithAdress>
  <DomainObject.Predmet.ProtustrankaWithAdressOIB>
    <izvorni_sadrzaj>GOLF KLUB MOTOVUN, MOTOVUN, OIB 40050458008, Rušnjak 59A, 52424 Motovun</izvorni_sadrzaj>
    <derivirana_varijabla naziv="DomainObject.Predmet.ProtustrankaWithAdressOIB_1">GOLF KLUB MOTOVUN, MOTOVUN, OIB 40050458008, Rušnjak 59A, 52424 Motovun</derivirana_varijabla>
  </DomainObject.Predmet.ProtustrankaWithAdressOIB>
  <DomainObject.Predmet.ProtustrankaNazivFormated>
    <izvorni_sadrzaj>GOLF KLUB MOTOVUN, MOTOVUN</izvorni_sadrzaj>
    <derivirana_varijabla naziv="DomainObject.Predmet.ProtustrankaNazivFormated_1">GOLF KLUB MOTOVUN, MOTOVUN</derivirana_varijabla>
  </DomainObject.Predmet.ProtustrankaNazivFormated>
  <DomainObject.Predmet.ProtustrankaNazivFormatedOIB>
    <izvorni_sadrzaj>GOLF KLUB MOTOVUN, MOTOVUN, OIB 40050458008</izvorni_sadrzaj>
    <derivirana_varijabla naziv="DomainObject.Predmet.ProtustrankaNazivFormatedOIB_1">GOLF KLUB MOTOVUN, MOTOVUN, OIB 40050458008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GOLF KLUB MOTOVUN, MOTOVUN</item>
    </izvorni_sadrzaj>
    <derivirana_varijabla naziv="DomainObject.Predmet.ProtuStrankaListFormated_1">
      <item>GOLF KLUB MOTOVUN, MOTOVUN</item>
    </derivirana_varijabla>
  </DomainObject.Predmet.ProtuStrankaListFormated>
  <DomainObject.Predmet.ProtuStrankaListFormatedOIB>
    <izvorni_sadrzaj>
      <item>GOLF KLUB MOTOVUN, MOTOVUN, OIB 40050458008</item>
    </izvorni_sadrzaj>
    <derivirana_varijabla naziv="DomainObject.Predmet.ProtuStrankaListFormatedOIB_1">
      <item>GOLF KLUB MOTOVUN, MOTOVUN, OIB 40050458008</item>
    </derivirana_varijabla>
  </DomainObject.Predmet.ProtuStrankaListFormatedOIB>
  <DomainObject.Predmet.ProtuStrankaListFormatedWithAdress>
    <izvorni_sadrzaj>
      <item>GOLF KLUB MOTOVUN, MOTOVUN, Rušnjak 59A, 52424 Motovun</item>
    </izvorni_sadrzaj>
    <derivirana_varijabla naziv="DomainObject.Predmet.ProtuStrankaListFormatedWithAdress_1">
      <item>GOLF KLUB MOTOVUN, MOTOVUN, Rušnjak 59A, 52424 Motovun</item>
    </derivirana_varijabla>
  </DomainObject.Predmet.ProtuStrankaListFormatedWithAdress>
  <DomainObject.Predmet.ProtuStrankaListFormatedWithAdressOIB>
    <izvorni_sadrzaj>
      <item>GOLF KLUB MOTOVUN, MOTOVUN, OIB 40050458008, Rušnjak 59A, 52424 Motovun</item>
    </izvorni_sadrzaj>
    <derivirana_varijabla naziv="DomainObject.Predmet.ProtuStrankaListFormatedWithAdressOIB_1">
      <item>GOLF KLUB MOTOVUN, MOTOVUN, OIB 40050458008, Rušnjak 59A, 52424 Motovun</item>
    </derivirana_varijabla>
  </DomainObject.Predmet.ProtuStrankaListFormatedWithAdressOIB>
  <DomainObject.Predmet.ProtuStrankaListNazivFormated>
    <izvorni_sadrzaj>
      <item>GOLF KLUB MOTOVUN, MOTOVUN</item>
    </izvorni_sadrzaj>
    <derivirana_varijabla naziv="DomainObject.Predmet.ProtuStrankaListNazivFormated_1">
      <item>GOLF KLUB MOTOVUN, MOTOVUN</item>
    </derivirana_varijabla>
  </DomainObject.Predmet.ProtuStrankaListNazivFormated>
  <DomainObject.Predmet.ProtuStrankaListNazivFormatedOIB>
    <izvorni_sadrzaj>
      <item>GOLF KLUB MOTOVUN, MOTOVUN, OIB 40050458008</item>
    </izvorni_sadrzaj>
    <derivirana_varijabla naziv="DomainObject.Predmet.ProtuStrankaListNazivFormatedOIB_1">
      <item>GOLF KLUB MOTOVUN, MOTOVUN, OIB 40050458008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GOLF KLUB MOTOVUN, MOTOVUN</izvorni_sadrzaj>
    <derivirana_varijabla naziv="DomainObject.Predmet.ProtustrankaIDrugi_1">GOLF KLUB MOTOVUN,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GOLF KLUB MOTOVUN, MOTOVUN, OIB 40050458008, Rušnjak 59A, 52424 Motovun</izvorni_sadrzaj>
    <derivirana_varijabla naziv="DomainObject.Predmet.ProtustrankaIDrugiAdressOIB_1">GOLF KLUB MOTOVUN, MOTOVUN, OIB 40050458008, Rušnjak 59A,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GOLF KLUB MOTOVUN, MOTOVUN</item>
    </izvorni_sadrzaj>
    <derivirana_varijabla naziv="DomainObject.Predmet.SudioniciListNaziv_1">
      <item>FINANCIJSKA AGENCIJA, RC RIJEKA, PODRUŽNICA PULA, PULA</item>
      <item>GOLF KLUB MOTOVUN,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GOLF KLUB MOTOVUN, MOTOVUN, OIB 40050458008, Rušnjak 59A,52424 Motovun</item>
    </izvorni_sadrzaj>
    <derivirana_varijabla naziv="DomainObject.Predmet.SudioniciListAdressOIB_1">
      <item>FINANCIJSKA AGENCIJA, RC RIJEKA, PODRUŽNICA PULA, PULA, OIB 85821130368, Giardini 5,52100 Pula</item>
      <item>GOLF KLUB MOTOVUN, MOTOVUN, OIB 40050458008, Rušnjak 59A,52424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40050458008</item>
    </izvorni_sadrzaj>
    <derivirana_varijabla naziv="DomainObject.Predmet.SudioniciListNazivOIB_1">
      <item>, OIB 85821130368</item>
      <item>, OIB 40050458008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1879</properties:Characters>
  <properties:Lines>50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2015-12-09T08:52:00Z</dcterms:created>
  <dc:creator>Mihaela Kaligari</dc:creator>
  <dc:description/>
  <cp:keywords/>
  <cp:lastModifiedBy>Sanja Prodan</cp:lastModifiedBy>
  <cp:lastPrinted>2015-12-17T10:46:00Z</cp:lastPrinted>
  <dcterms:modified xmlns:xsi="http://www.w3.org/2001/XMLSchema-instance" xsi:type="dcterms:W3CDTF">2015-12-17T10:46:00Z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