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a453" w14:paraId="4bea453" w:rsidRDefault="004655EA" w:rsidP="004655EA" w:rsidR="00DF45C9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3A0E79">
        <w:t>9</w:t>
      </w:r>
      <w:r>
        <w:t xml:space="preserve"> St-</w:t>
      </w:r>
      <w:r w:rsidR="00DB4AE2">
        <w:t>2</w:t>
      </w:r>
      <w:r w:rsidR="00674BAF">
        <w:t>6</w:t>
      </w:r>
      <w:r w:rsidR="004F4291">
        <w:t>6</w:t>
      </w:r>
      <w:r w:rsidR="00A40320">
        <w:t>/1</w:t>
      </w:r>
      <w:r w:rsidR="00674BAF">
        <w:t>6</w:t>
      </w:r>
      <w:r w:rsidR="003A0E79">
        <w:t>-</w:t>
      </w:r>
      <w:r w:rsidR="00EA0FF8">
        <w:t>9</w:t>
      </w:r>
    </w:p>
    <w:p w:rsidRDefault="00EA0FF8" w:rsidP="00EA0FF8" w:rsidR="00EA0FF8" w:rsidRPr="00EA0FF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A0FF8">
        <w:rPr>
          <w:rFonts w:eastAsia="Times New Roman"/>
          <w:bCs/>
          <w:snapToGrid w:val="false"/>
        </w:rPr>
        <w:t xml:space="preserve">                     </w:t>
      </w:r>
      <w:r w:rsidRPr="00EA0FF8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0FF8">
        <w:rPr>
          <w:rFonts w:eastAsia="Times New Roman"/>
          <w:bCs/>
          <w:snapToGrid w:val="false"/>
        </w:rPr>
        <w:tab/>
      </w:r>
      <w:r w:rsidRPr="00EA0FF8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A0FF8" w:rsidP="00EA0FF8" w:rsidR="00EA0FF8" w:rsidRPr="00EA0FF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A0FF8">
        <w:rPr>
          <w:rFonts w:eastAsia="Times New Roman"/>
          <w:snapToGrid w:val="false"/>
        </w:rPr>
        <w:t xml:space="preserve">       REPUBLIKA HRVATSKA</w:t>
      </w:r>
    </w:p>
    <w:p w:rsidRDefault="00EA0FF8" w:rsidP="00EA0FF8" w:rsidR="00EA0FF8" w:rsidRPr="00EA0FF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A0FF8">
        <w:rPr>
          <w:rFonts w:eastAsia="Times New Roman"/>
          <w:snapToGrid w:val="false"/>
        </w:rPr>
        <w:t>TRGOVAČKI SUD U VARAŽDINU</w:t>
      </w:r>
    </w:p>
    <w:p w:rsidRDefault="00EA0FF8" w:rsidP="00EA0FF8" w:rsidR="00EA0FF8" w:rsidRPr="00EA0FF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A0FF8">
        <w:rPr>
          <w:rFonts w:eastAsia="Times New Roman"/>
          <w:snapToGrid w:val="false"/>
        </w:rPr>
        <w:t xml:space="preserve">                Braće Radića 2</w:t>
      </w:r>
      <w:r w:rsidRPr="00EA0FF8">
        <w:rPr>
          <w:rFonts w:eastAsia="Times New Roman"/>
          <w:bCs/>
          <w:snapToGrid w:val="false"/>
        </w:rPr>
        <w:t xml:space="preserve">                   </w:t>
      </w:r>
      <w:r w:rsidRPr="00EA0FF8">
        <w:rPr>
          <w:rFonts w:eastAsia="Times New Roman"/>
          <w:bCs/>
          <w:snapToGrid w:val="false"/>
        </w:rPr>
        <w:tab/>
      </w:r>
      <w:r w:rsidRPr="00EA0FF8">
        <w:rPr>
          <w:rFonts w:eastAsia="Times New Roman"/>
          <w:bCs/>
          <w:snapToGrid w:val="false"/>
        </w:rPr>
        <w:tab/>
      </w:r>
      <w:r w:rsidRPr="00EA0FF8">
        <w:rPr>
          <w:rFonts w:eastAsia="Times New Roman"/>
          <w:bCs/>
          <w:snapToGrid w:val="false"/>
        </w:rPr>
        <w:tab/>
      </w:r>
    </w:p>
    <w:p w:rsidRDefault="00EA0FF8" w:rsidP="004655EA" w:rsidR="00EA0FF8">
      <w:pPr>
        <w:jc w:val="center"/>
      </w:pPr>
    </w:p>
    <w:p w:rsidRDefault="00D31FBB" w:rsidP="004655EA" w:rsidR="00CB3BB8">
      <w:pPr>
        <w:jc w:val="center"/>
      </w:pPr>
      <w:r>
        <w:t xml:space="preserve">U  I M E  R E P U B L I K E  </w:t>
      </w:r>
      <w:r w:rsidR="00DF45C9">
        <w:t>H R V A T S K E</w:t>
      </w:r>
    </w:p>
    <w:p w:rsidRDefault="004655EA" w:rsidP="004655EA" w:rsidR="004655EA">
      <w:pPr>
        <w:jc w:val="center"/>
      </w:pPr>
      <w:r>
        <w:t>R J E Š E NJ E</w:t>
      </w:r>
    </w:p>
    <w:p w:rsidRDefault="004655EA" w:rsidP="004F4291" w:rsidR="00674BAF">
      <w:pPr>
        <w:spacing w:lineRule="auto" w:line="240" w:after="0"/>
        <w:jc w:val="both"/>
      </w:pPr>
      <w:r>
        <w:tab/>
      </w:r>
      <w:r w:rsidR="004F4291" w:rsidRPr="004F4291">
        <w:t>Trgovački sud u Varaždinu po sucu toga suda Maji Valušnig, k</w:t>
      </w:r>
      <w:r w:rsidR="004F4291">
        <w:t xml:space="preserve">ao stečajnom sucu, u stečajnom </w:t>
      </w:r>
      <w:r w:rsidR="004F4291" w:rsidRPr="004F4291">
        <w:t xml:space="preserve">predmetu, povodom prijedloga predlagatelja </w:t>
      </w:r>
      <w:r w:rsidR="004F4291" w:rsidRPr="004F4291">
        <w:tab/>
        <w:t xml:space="preserve">Republika Hrvatska, Ministarstvo financija – Porezna uprava, Područni ured sjeverna Hrvatska, OIB: 18683136487, koju zastupa Županijsko državno odvjetništvo u Varaždinu,  za otvaranje stečajnog postupka nad dužnikom PERADARSTVO BLAŽEKA d.o.o., Donji Pustakovec, Donji Pustakovec 59, MBS: 070085193, OIB: 24862462009, dana </w:t>
      </w:r>
      <w:r w:rsidR="004F4291">
        <w:t>21</w:t>
      </w:r>
      <w:r w:rsidR="004F4291" w:rsidRPr="004F4291">
        <w:t>. travnja 2016.</w:t>
      </w:r>
    </w:p>
    <w:p w:rsidRDefault="004F4291" w:rsidP="00674BAF" w:rsidR="004F4291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4F4291" w:rsidRPr="004F4291">
        <w:t>PERADARSTVO BLAŽEKA d.o.o., Donji Pustakovec, Donji Pustakovec 59, MBS: 070085193, OIB: 24862462009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674BAF">
        <w:t>21</w:t>
      </w:r>
      <w:r>
        <w:t xml:space="preserve">. </w:t>
      </w:r>
      <w:r w:rsidR="00DB4AE2">
        <w:t>travnja</w:t>
      </w:r>
      <w:r w:rsidR="00107EBE">
        <w:t xml:space="preserve"> </w:t>
      </w:r>
      <w:r>
        <w:t>201</w:t>
      </w:r>
      <w:r w:rsidR="008B3F75">
        <w:t>6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5E5CD5">
      <w:pPr>
        <w:spacing w:lineRule="auto" w:line="240" w:after="0"/>
        <w:jc w:val="both"/>
      </w:pPr>
      <w:r w:rsidRPr="005E5CD5">
        <w:tab/>
      </w:r>
      <w:r w:rsidR="0042209F" w:rsidRPr="005E5CD5">
        <w:t xml:space="preserve">II Za stečajnog upravitelja imenuje se </w:t>
      </w:r>
      <w:r w:rsidR="00EA0FF8" w:rsidRPr="005E5CD5">
        <w:t>Jugoslav Puran, Bjelovar, Josipa Jelačića 12, OIB: 70582689973</w:t>
      </w:r>
      <w:r w:rsidR="00F36B83" w:rsidRPr="005E5CD5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4F4291" w:rsidRPr="004F4291">
        <w:t>PERADARSTVO BLAŽEKA d.o.o., Donji Pustakovec, Donji Pustakovec 59, MBS: 070085193, OIB: 24862462009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4F4291" w:rsidRPr="004F4291">
        <w:t>PERADARSTVO BLAŽEKA d.o.o., Donji Pustakovec, Donji Pustakovec 59, MBS: 070085193, OIB: 24862462009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4F4291" w:rsidR="004F4291" w:rsidRPr="004F4291">
      <w:pPr>
        <w:spacing w:lineRule="auto" w:line="240" w:after="0"/>
        <w:jc w:val="both"/>
        <w:rPr>
          <w:rFonts w:eastAsia="Calibri"/>
        </w:rPr>
      </w:pPr>
      <w:r>
        <w:tab/>
      </w:r>
      <w:r w:rsidR="004F4291" w:rsidRPr="004F4291">
        <w:rPr>
          <w:rFonts w:eastAsia="Calibri"/>
        </w:rPr>
        <w:t>Financijska agencija je dana 29.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4F4291" w:rsidP="004F4291" w:rsidR="00EA0FF8">
      <w:pPr>
        <w:spacing w:lineRule="auto" w:line="240" w:after="0"/>
        <w:jc w:val="both"/>
        <w:rPr>
          <w:rFonts w:eastAsia="Calibri"/>
        </w:rPr>
      </w:pPr>
      <w:r w:rsidRPr="004F4291">
        <w:rPr>
          <w:rFonts w:eastAsia="Calibri"/>
        </w:rPr>
        <w:lastRenderedPageBreak/>
        <w:tab/>
        <w:t>Budući da je vjerovnik Republika Hrvatska, Ministarstvo financija-Porezna uprava, Područni ured Sjeverna Hrvatska u određenom roku predložio otvaranje stečajnoga postupka, sud je primjenom čl. 433. SZ-a rješenjem ovog suda poslovni broj St-334/2015-6 od 11. prosinca 2015. obustavio skraćeni stečajni postupak i rješenjem ovog suda poslovni broj 9 St-266/16-3 od 23. veljače 2016. pokrenuo prethodni postupak radi utvrđivanja uvjeta za otvaranje stečajnog postupka.</w:t>
      </w:r>
      <w:r w:rsidR="00674BAF" w:rsidRPr="00674BAF">
        <w:rPr>
          <w:rFonts w:eastAsia="Calibri"/>
        </w:rPr>
        <w:tab/>
      </w:r>
    </w:p>
    <w:p w:rsidRDefault="00DB4AE2" w:rsidP="004F4291" w:rsidR="00DB4AE2" w:rsidRPr="00DB4AE2">
      <w:pPr>
        <w:spacing w:lineRule="auto" w:line="240" w:after="0"/>
        <w:jc w:val="both"/>
        <w:rPr>
          <w:rFonts w:eastAsia="Calibri"/>
        </w:rPr>
      </w:pPr>
      <w:r w:rsidRPr="00DB4AE2">
        <w:rPr>
          <w:rFonts w:eastAsia="Calibri"/>
        </w:rPr>
        <w:tab/>
      </w:r>
    </w:p>
    <w:p w:rsidRDefault="00DB4AE2" w:rsidP="00DB4AE2" w:rsidR="00DB4AE2" w:rsidRPr="00DB4AE2">
      <w:pPr>
        <w:spacing w:lineRule="auto" w:line="240" w:after="0"/>
        <w:jc w:val="both"/>
        <w:rPr>
          <w:rFonts w:eastAsia="Calibri"/>
        </w:rPr>
      </w:pPr>
      <w:r w:rsidRPr="00DB4AE2">
        <w:rPr>
          <w:rFonts w:eastAsia="Calibri"/>
        </w:rPr>
        <w:tab/>
        <w:t xml:space="preserve">Tijekom prethodnog postupka utvrđeno je da se imovinom dužnika ne mogu pokriti troškovi postupka. </w:t>
      </w:r>
    </w:p>
    <w:p w:rsidRDefault="00DE0388" w:rsidP="00DB4AE2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Nakon toga, sud je rješenjem broj St-</w:t>
      </w:r>
      <w:r w:rsidR="00DB4AE2">
        <w:t>2</w:t>
      </w:r>
      <w:r w:rsidR="00674BAF">
        <w:t>6</w:t>
      </w:r>
      <w:r w:rsidR="004F4291">
        <w:t>6</w:t>
      </w:r>
      <w:r w:rsidR="008B3F75">
        <w:t>/201</w:t>
      </w:r>
      <w:r w:rsidR="00674BAF">
        <w:t>6-</w:t>
      </w:r>
      <w:r w:rsidR="004F4291">
        <w:t>6</w:t>
      </w:r>
      <w:r>
        <w:t xml:space="preserve"> od </w:t>
      </w:r>
      <w:r w:rsidR="00674BAF">
        <w:t>1</w:t>
      </w:r>
      <w:r>
        <w:t xml:space="preserve">. </w:t>
      </w:r>
      <w:r w:rsidR="00674BAF">
        <w:t>travnja</w:t>
      </w:r>
      <w:r w:rsidR="008B3F75">
        <w:t xml:space="preserve"> </w:t>
      </w:r>
      <w:r>
        <w:t>201</w:t>
      </w:r>
      <w:r w:rsidR="00DB4AE2">
        <w:t>6</w:t>
      </w:r>
      <w:r>
        <w:t xml:space="preserve">. </w:t>
      </w:r>
      <w:r w:rsidRPr="002538A8">
        <w:t xml:space="preserve">(objavljenim u na </w:t>
      </w:r>
      <w:r w:rsidR="006A3220">
        <w:t>e-</w:t>
      </w:r>
      <w:r w:rsidRPr="002538A8">
        <w:t>oglasnoj ploči suda) pozvao sve osobe koje imaju pravni interes da se provede stečajni postupak nad dužnikom, unatoč utvrđenoj činjenici nedostatnos</w:t>
      </w:r>
      <w:r>
        <w:t>ti stečajne mase, da u roku od 15</w:t>
      </w:r>
      <w:r w:rsidRPr="002538A8">
        <w:t xml:space="preserve"> dana uplate predujam u iznosu od </w:t>
      </w:r>
      <w:r w:rsidR="00636215">
        <w:t>9.200,00</w:t>
      </w:r>
      <w:r w:rsidRPr="002538A8">
        <w:t xml:space="preserve"> kn za pokriće troškova kako prethodnog, tako i stečajnog postupka.</w:t>
      </w:r>
      <w:r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S obzirom na navedeno, nedvojbeno je da kod dužnika postoji nesposobnost za plaćanje kao stečajni</w:t>
      </w:r>
      <w:r w:rsidR="00DB4AE2">
        <w:t xml:space="preserve"> razlog</w:t>
      </w:r>
      <w:r>
        <w:t>, slijedom čega je nad dužnikom valjalo otvoriti stečajni postupak, kako je određeno pod točkom I. izreke.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Nadalje, kako je utvrđeno da dužnik nema imovine niti za namirenje troškova stečajnoga postupka, ispunili su se uvjeti iz odredbe čl. </w:t>
      </w:r>
      <w:r w:rsidR="0036728D">
        <w:t>132</w:t>
      </w:r>
      <w:r>
        <w:t>. st. 1.</w:t>
      </w:r>
      <w:r w:rsidR="0036728D">
        <w:t xml:space="preserve"> i 2.</w:t>
      </w:r>
      <w:r>
        <w:t xml:space="preserve"> </w:t>
      </w:r>
      <w:r w:rsidR="00DB4AE2">
        <w:t>Stečajnog zakona „N</w:t>
      </w:r>
      <w:r w:rsidR="0036728D">
        <w:t>arodne novine“ broj 71/15,)</w:t>
      </w:r>
      <w:r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U ostavljenom roku, nitko od zainteresiranih osoba nije uplatio traženi predujam, pa su se s obzirom na sve navedeno ispunili uvjeti iz čl. </w:t>
      </w:r>
      <w:r w:rsidR="0036728D">
        <w:t>132. st.1. i 2.</w:t>
      </w:r>
      <w:r>
        <w:t xml:space="preserve"> </w:t>
      </w:r>
      <w:r w:rsidR="0036728D">
        <w:t>Stečajnog zakona</w:t>
      </w:r>
      <w:r>
        <w:t xml:space="preserve"> za donošenje odluke o otvaranju i istodobnom zaključenju ovog stečajnog postupka.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Temeljem svega navedenoga, riješeno je kao u izreci.</w:t>
      </w: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674BAF">
        <w:t>21</w:t>
      </w:r>
      <w:r>
        <w:t>.</w:t>
      </w:r>
      <w:r w:rsidR="006A3220">
        <w:t xml:space="preserve"> </w:t>
      </w:r>
      <w:r w:rsidR="00DB4AE2">
        <w:t>travnja</w:t>
      </w:r>
      <w:r w:rsidR="00636215">
        <w:t xml:space="preserve"> </w:t>
      </w:r>
      <w:r>
        <w:t>201</w:t>
      </w:r>
      <w:r w:rsidR="008B3F75">
        <w:t>6</w:t>
      </w:r>
      <w:r>
        <w:t>.</w:t>
      </w: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1C613A" w:rsidP="002538A8" w:rsidR="00F86C0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0FF8">
        <w:t xml:space="preserve">      </w:t>
      </w:r>
      <w:r w:rsidR="005E5CD5">
        <w:t xml:space="preserve"> </w:t>
      </w:r>
      <w:r w:rsidR="004655EA">
        <w:t>SUDAC</w:t>
      </w:r>
    </w:p>
    <w:p w:rsidRDefault="005E5CD5" w:rsidP="002538A8" w:rsidR="005E5CD5">
      <w:pPr>
        <w:spacing w:lineRule="auto" w:line="240" w:after="0"/>
        <w:jc w:val="both"/>
      </w:pPr>
    </w:p>
    <w:p w:rsidRDefault="004655EA" w:rsidP="00A37168" w:rsidR="00A37168">
      <w:pPr>
        <w:spacing w:lineRule="auto" w:line="240" w:after="0"/>
        <w:jc w:val="both"/>
      </w:pPr>
      <w:r>
        <w:t xml:space="preserve">           </w:t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  <w:t xml:space="preserve">             </w:t>
      </w:r>
      <w:r w:rsidR="002538A8">
        <w:t xml:space="preserve"> </w:t>
      </w:r>
      <w:r w:rsidR="00B92760">
        <w:t>Maja Valušnig</w:t>
      </w:r>
    </w:p>
    <w:p w:rsidRDefault="00D94489" w:rsidP="002538A8" w:rsidR="002538A8">
      <w:pPr>
        <w:spacing w:lineRule="auto" w:line="240" w:after="0"/>
        <w:jc w:val="both"/>
      </w:pPr>
      <w:r>
        <w:t xml:space="preserve"> </w:t>
      </w:r>
    </w:p>
    <w:p w:rsidRDefault="003949D4" w:rsidP="0091204E" w:rsidR="003949D4">
      <w:pPr>
        <w:spacing w:lineRule="auto" w:line="240" w:after="0"/>
        <w:jc w:val="right"/>
      </w:pP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5F330C" w:rsidP="005F330C" w:rsidR="005F330C">
      <w:r>
        <w:lastRenderedPageBreak/>
        <w:t>DNA:</w:t>
      </w:r>
    </w:p>
    <w:p w:rsidRDefault="005F330C" w:rsidP="00D67F11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A3220">
        <w:t>Financijska agencija</w:t>
      </w:r>
      <w:r w:rsidR="00EA0FF8">
        <w:t xml:space="preserve">, </w:t>
      </w:r>
      <w:r w:rsidR="00DB4AE2" w:rsidRPr="00DB4AE2">
        <w:t>Augusta Cesarca 2, Varaždin</w:t>
      </w:r>
    </w:p>
    <w:p w:rsidRDefault="004F4291" w:rsidP="00DB4AE2" w:rsidR="004F4291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4F4291">
        <w:t>PERADARSTVO BLAŽEKA d.o.o., Donji Pustakovec, Donji Pustakovec 59</w:t>
      </w:r>
    </w:p>
    <w:p w:rsidRDefault="00EA0FF8" w:rsidP="00DB4AE2" w:rsidR="00DB4AE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D</w:t>
      </w:r>
      <w:r w:rsidR="00DB4AE2" w:rsidRPr="00DB4AE2">
        <w:t xml:space="preserve">irektor dužnika </w:t>
      </w:r>
      <w:r w:rsidR="004F4291">
        <w:t>Dino Blažeka,</w:t>
      </w:r>
      <w:r w:rsidR="004F4291" w:rsidRPr="004F4291">
        <w:t xml:space="preserve"> Donji Pustakovec, Donji Pustakovec 59</w:t>
      </w:r>
    </w:p>
    <w:p w:rsidRDefault="005F330C" w:rsidP="00EA0FF8" w:rsidR="00F36B83" w:rsidRPr="005E5CD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5E5CD5">
        <w:t xml:space="preserve">Stečajni upravitelj </w:t>
      </w:r>
      <w:r w:rsidR="00EA0FF8" w:rsidRPr="005E5CD5">
        <w:t>Jugoslav Puran, Bjelovar, Josipa Jelačića 12</w:t>
      </w:r>
    </w:p>
    <w:p w:rsidRDefault="005F330C" w:rsidP="003842EF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Porezna uprava Područni ured Sjeverna Hrvatska, </w:t>
      </w:r>
      <w:r w:rsidR="003842EF">
        <w:t xml:space="preserve">Ispostava </w:t>
      </w:r>
      <w:r w:rsidR="00DB4AE2">
        <w:t>Čakovec</w:t>
      </w:r>
      <w:r w:rsidR="00D67F11">
        <w:t xml:space="preserve">, </w:t>
      </w:r>
      <w:r w:rsidR="00DB4AE2">
        <w:t>O. Keršovanija 11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Županijsko državno odvjetništvo u Varaždinu, Građansko upravni odjel</w:t>
      </w:r>
    </w:p>
    <w:p w:rsidRDefault="005F330C" w:rsidP="005F330C" w:rsidR="005F330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Sudski registar</w:t>
      </w:r>
      <w:r w:rsidR="00EA0FF8">
        <w:t xml:space="preserve"> (odmah i po pravomoćnosti)</w:t>
      </w:r>
    </w:p>
    <w:p w:rsidRDefault="00EA0FF8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e</w:t>
      </w:r>
      <w:r w:rsidR="00636215">
        <w:t>-oglasna ploča suda</w:t>
      </w:r>
    </w:p>
    <w:sectPr w:rsidSect="0033439D" w:rsidR="00744185">
      <w:headerReference w:type="default" r:id="rId11"/>
      <w:pgSz w:h="16838" w:w="11906"/>
      <w:pgMar w:gutter="0" w:footer="720" w:header="720" w:left="1418" w:bottom="1418" w:right="1274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35D" w:rsidP="00B92760" w:rsidR="003B135D">
      <w:pPr>
        <w:spacing w:lineRule="auto" w:line="240" w:after="0"/>
      </w:pPr>
      <w:r>
        <w:separator/>
      </w:r>
    </w:p>
  </w:endnote>
  <w:endnote w:id="0" w:type="continuationSeparator">
    <w:p w:rsidRDefault="003B135D" w:rsidP="00B92760" w:rsidR="003B13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35D" w:rsidP="00B92760" w:rsidR="003B135D">
      <w:pPr>
        <w:spacing w:lineRule="auto" w:line="240" w:after="0"/>
      </w:pPr>
      <w:r>
        <w:separator/>
      </w:r>
    </w:p>
  </w:footnote>
  <w:footnote w:id="0" w:type="continuationSeparator">
    <w:p w:rsidRDefault="003B135D" w:rsidP="00B92760" w:rsidR="003B13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168">
          <w:rPr>
            <w:noProof/>
          </w:rPr>
          <w:t>3</w:t>
        </w:r>
        <w:r>
          <w:fldChar w:fldCharType="end"/>
        </w:r>
      </w:p>
    </w:sdtContent>
  </w:sdt>
  <w:p w:rsidRDefault="00B92760" w:rsidP="00EA0FF8" w:rsidR="00B92760">
    <w:pPr>
      <w:jc w:val="right"/>
    </w:pPr>
    <w:r>
      <w:t>Poslovni broj: 9 St-</w:t>
    </w:r>
    <w:r w:rsidR="00820D18">
      <w:t>2</w:t>
    </w:r>
    <w:r w:rsidR="00674BAF">
      <w:t>6</w:t>
    </w:r>
    <w:r w:rsidR="004F4291">
      <w:t>6</w:t>
    </w:r>
    <w:r w:rsidR="00BE2EAE">
      <w:t>/1</w:t>
    </w:r>
    <w:r w:rsidR="00674BAF">
      <w:t>6</w:t>
    </w:r>
    <w:r>
      <w:t>-</w:t>
    </w:r>
    <w:r w:rsidR="00EA0FF8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60564"/>
    <w:rsid w:val="0008540E"/>
    <w:rsid w:val="00093361"/>
    <w:rsid w:val="000C5571"/>
    <w:rsid w:val="000F1C9F"/>
    <w:rsid w:val="000F529F"/>
    <w:rsid w:val="001035E5"/>
    <w:rsid w:val="00107EBE"/>
    <w:rsid w:val="001350AD"/>
    <w:rsid w:val="0014287D"/>
    <w:rsid w:val="001456F8"/>
    <w:rsid w:val="001C613A"/>
    <w:rsid w:val="001D41AF"/>
    <w:rsid w:val="00246AB4"/>
    <w:rsid w:val="002538A8"/>
    <w:rsid w:val="00272FC1"/>
    <w:rsid w:val="00276B68"/>
    <w:rsid w:val="0033439D"/>
    <w:rsid w:val="00355D8C"/>
    <w:rsid w:val="0036728D"/>
    <w:rsid w:val="0037055B"/>
    <w:rsid w:val="003842EF"/>
    <w:rsid w:val="003949D4"/>
    <w:rsid w:val="003A0E79"/>
    <w:rsid w:val="003B135D"/>
    <w:rsid w:val="003F4DB6"/>
    <w:rsid w:val="003F5741"/>
    <w:rsid w:val="0042209F"/>
    <w:rsid w:val="004655EA"/>
    <w:rsid w:val="004817B7"/>
    <w:rsid w:val="004D4A87"/>
    <w:rsid w:val="004F4291"/>
    <w:rsid w:val="00512337"/>
    <w:rsid w:val="005159AF"/>
    <w:rsid w:val="00537BED"/>
    <w:rsid w:val="0055228F"/>
    <w:rsid w:val="00570F3D"/>
    <w:rsid w:val="00582ED0"/>
    <w:rsid w:val="005D4BA1"/>
    <w:rsid w:val="005E5CD5"/>
    <w:rsid w:val="005F330C"/>
    <w:rsid w:val="00605C60"/>
    <w:rsid w:val="00623878"/>
    <w:rsid w:val="00634C74"/>
    <w:rsid w:val="00636215"/>
    <w:rsid w:val="0064220A"/>
    <w:rsid w:val="00645B3C"/>
    <w:rsid w:val="00674BAF"/>
    <w:rsid w:val="006750F1"/>
    <w:rsid w:val="00677DFC"/>
    <w:rsid w:val="006A3220"/>
    <w:rsid w:val="006A7D22"/>
    <w:rsid w:val="00701761"/>
    <w:rsid w:val="007026D5"/>
    <w:rsid w:val="00721575"/>
    <w:rsid w:val="00744185"/>
    <w:rsid w:val="00746617"/>
    <w:rsid w:val="007606F2"/>
    <w:rsid w:val="00765415"/>
    <w:rsid w:val="00820D18"/>
    <w:rsid w:val="0083056C"/>
    <w:rsid w:val="00833D1F"/>
    <w:rsid w:val="008668EE"/>
    <w:rsid w:val="00891A6A"/>
    <w:rsid w:val="008940C4"/>
    <w:rsid w:val="00895F0B"/>
    <w:rsid w:val="008B3F75"/>
    <w:rsid w:val="0091204E"/>
    <w:rsid w:val="00915477"/>
    <w:rsid w:val="00920B16"/>
    <w:rsid w:val="00953F37"/>
    <w:rsid w:val="009B4636"/>
    <w:rsid w:val="00A37168"/>
    <w:rsid w:val="00A40320"/>
    <w:rsid w:val="00A41EEE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C4BB6"/>
    <w:rsid w:val="00BE2EAE"/>
    <w:rsid w:val="00C22DB7"/>
    <w:rsid w:val="00C37A21"/>
    <w:rsid w:val="00C76CAE"/>
    <w:rsid w:val="00CB09BE"/>
    <w:rsid w:val="00CB3BB8"/>
    <w:rsid w:val="00CF7A8A"/>
    <w:rsid w:val="00D31FBB"/>
    <w:rsid w:val="00D67F11"/>
    <w:rsid w:val="00D71E85"/>
    <w:rsid w:val="00D80A55"/>
    <w:rsid w:val="00D92662"/>
    <w:rsid w:val="00D94489"/>
    <w:rsid w:val="00DB4AE2"/>
    <w:rsid w:val="00DC2D0E"/>
    <w:rsid w:val="00DE0388"/>
    <w:rsid w:val="00DF45C9"/>
    <w:rsid w:val="00E01330"/>
    <w:rsid w:val="00E10DE4"/>
    <w:rsid w:val="00EA0FF8"/>
    <w:rsid w:val="00EA770E"/>
    <w:rsid w:val="00EB2694"/>
    <w:rsid w:val="00EB45BF"/>
    <w:rsid w:val="00ED1DCD"/>
    <w:rsid w:val="00F1383E"/>
    <w:rsid w:val="00F24613"/>
    <w:rsid w:val="00F36B83"/>
    <w:rsid w:val="00F7116B"/>
    <w:rsid w:val="00F86C04"/>
    <w:rsid w:val="00FB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EA0FF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0F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1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1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1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1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EA0FF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0F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1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1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1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1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PERADARSTVO BLAŽEKA društvo s ograničenom odgovornošću za usluge i trgovinu</izvorni_sadrzaj>
    <derivirana_varijabla naziv="DomainObject.Predmet.ProtustrankaFormated_1">  PERADARSTVO BLAŽEKA društvo s ograničenom odgovornošću za usluge i trgovinu</derivirana_varijabla>
  </DomainObject.Predmet.ProtustrankaFormated>
  <DomainObject.Predmet.ProtustrankaFormatedOIB>
    <izvorni_sadrzaj>  PERADARSTVO BLAŽEKA društvo s ograničenom odgovornošću za usluge i trgovinu, OIB 24862462009</izvorni_sadrzaj>
    <derivirana_varijabla naziv="DomainObject.Predmet.ProtustrankaFormatedOIB_1">  PERADARSTVO BLAŽEKA društvo s ograničenom odgovornošću za usluge i trgovinu, OIB 24862462009</derivirana_varijabla>
  </DomainObject.Predmet.ProtustrankaFormatedOIB>
  <DomainObject.Predmet.ProtustrankaFormatedWithAdress>
    <izvorni_sadrzaj> PERADARSTVO BLAŽEKA društvo s ograničenom odgovornošću za usluge i trgovinu, Donji Pustakovec 59, 40323 Donji Pustakovec</izvorni_sadrzaj>
    <derivirana_varijabla naziv="DomainObject.Predmet.ProtustrankaFormatedWithAdress_1"> PERADARSTVO BLAŽEKA društvo s ograničenom odgovornošću za usluge i trgovinu, Donji Pustakovec 59, 40323 Donji Pustakovec</derivirana_varijabla>
  </DomainObject.Predmet.ProtustrankaFormatedWithAdress>
  <DomainObject.Predmet.ProtustrankaFormatedWithAdressOIB>
    <izvorni_sadrzaj> PERADARSTVO BLAŽEKA društvo s ograničenom odgovornošću za usluge i trgovinu, OIB 24862462009, Donji Pustakovec 59, 40323 Donji Pustakovec</izvorni_sadrzaj>
    <derivirana_varijabla naziv="DomainObject.Predmet.ProtustrankaFormatedWithAdressOIB_1"> PERADARSTVO BLAŽEKA društvo s ograničenom odgovornošću za usluge i trgovinu, OIB 24862462009, Donji Pustakovec 59, 40323 Donji Pustakovec</derivirana_varijabla>
  </DomainObject.Predmet.ProtustrankaFormatedWithAdressOIB>
  <DomainObject.Predmet.ProtustrankaWithAdress>
    <izvorni_sadrzaj>PERADARSTVO BLAŽEKA društvo s ograničenom odgovornošću za usluge i trgovinu Donji Pustakovec 59, 40323 Donji Pustakovec</izvorni_sadrzaj>
    <derivirana_varijabla naziv="DomainObject.Predmet.ProtustrankaWithAdress_1">PERADARSTVO BLAŽEKA društvo s ograničenom odgovornošću za usluge i trgovinu Donji Pustakovec 59, 40323 Donji Pustakovec</derivirana_varijabla>
  </DomainObject.Predmet.ProtustrankaWithAdress>
  <DomainObject.Predmet.ProtustrankaWithAdressOIB>
    <izvorni_sadrzaj>PERADARSTVO BLAŽEKA društvo s ograničenom odgovornošću za usluge i trgovinu, OIB 24862462009, Donji Pustakovec 59, 40323 Donji Pustakovec</izvorni_sadrzaj>
    <derivirana_varijabla naziv="DomainObject.Predmet.ProtustrankaWithAdressOIB_1">PERADARSTVO BLAŽEKA društvo s ograničenom odgovornošću za usluge i trgovinu, OIB 24862462009, Donji Pustakovec 59, 40323 Donji Pustakovec</derivirana_varijabla>
  </DomainObject.Predmet.ProtustrankaWithAdressOIB>
  <DomainObject.Predmet.ProtustrankaNazivFormated>
    <izvorni_sadrzaj>PERADARSTVO BLAŽEKA društvo s ograničenom odgovornošću za usluge i trgovinu</izvorni_sadrzaj>
    <derivirana_varijabla naziv="DomainObject.Predmet.ProtustrankaNazivFormated_1">PERADARSTVO BLAŽEKA društvo s ograničenom odgovornošću za usluge i trgovinu</derivirana_varijabla>
  </DomainObject.Predmet.ProtustrankaNazivFormated>
  <DomainObject.Predmet.ProtustrankaNazivFormatedOIB>
    <izvorni_sadrzaj>PERADARSTVO BLAŽEKA društvo s ograničenom odgovornošću za usluge i trgovinu, OIB 24862462009</izvorni_sadrzaj>
    <derivirana_varijabla naziv="DomainObject.Predmet.ProtustrankaNazivFormatedOIB_1">PERADARSTVO BLAŽEKA društvo s ograničenom odgovornošću za usluge i trgovinu, OIB 24862462009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 zastupanog po punomoćniku Županijsko državno odvjetništvo u Varaždinu</izvorni_sadrzaj>
    <derivirana_varijabla naziv="DomainObject.Predmet.StrankaFormatedOIB_1">  RH Ministarstvo financija - Porezna uprava, Područni ured Sjeverna Hrvatska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Graberje 1,42000 Varaždin</izvorni_sadrzaj>
    <derivirana_varijabla naziv="DomainObject.Predmet.StrankaWithAdressOIB_1">RH Ministarstvo financija - Porezna uprava, Područni ured Sjeverna Hrvatska,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</izvorni_sadrzaj>
    <derivirana_varijabla naziv="DomainObject.Predmet.StrankaNazivFormatedOIB_1">RH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2021039.60</izvorni_sadrzaj>
    <derivirana_varijabla naziv="DomainObject.Predmet.TrenutnaVrijednost_1">2021039.60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OIB_1">
      <item>RH Ministarstvo financija - Porezna uprava,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</item>
    </izvorni_sadrzaj>
    <derivirana_varijabla naziv="DomainObject.Predmet.StrankaListNazivFormatedOIB_1">
      <item>RH Ministarstvo financija - Porezna uprava, Područni ured Sjeverna Hrvatska</item>
    </derivirana_varijabla>
  </DomainObject.Predmet.StrankaListNazivFormatedOIB>
  <DomainObject.Predmet.ProtuStrankaListFormated>
    <izvorni_sadrzaj>
      <item>PERADARSTVO BLAŽEKA društvo s ograničenom odgovornošću za usluge i trgovinu</item>
    </izvorni_sadrzaj>
    <derivirana_varijabla naziv="DomainObject.Predmet.ProtuStrankaListFormated_1">
      <item>PERADARSTVO BLAŽEKA društvo s ograničenom odgovornošću za usluge i trgovinu</item>
    </derivirana_varijabla>
  </DomainObject.Predmet.ProtuStrankaListFormated>
  <DomainObject.Predmet.ProtuStrankaListFormatedOIB>
    <izvorni_sadrzaj>
      <item>PERADARSTVO BLAŽEKA društvo s ograničenom odgovornošću za usluge i trgovinu, OIB 24862462009</item>
    </izvorni_sadrzaj>
    <derivirana_varijabla naziv="DomainObject.Predmet.ProtuStrankaListFormatedOIB_1">
      <item>PERADARSTVO BLAŽEKA društvo s ograničenom odgovornošću za usluge i trgovinu, OIB 24862462009</item>
    </derivirana_varijabla>
  </DomainObject.Predmet.ProtuStrankaListFormatedOIB>
  <DomainObject.Predmet.ProtuStrankaListFormatedWithAdress>
    <izvorni_sadrzaj>
      <item>PERADARSTVO BLAŽEKA društvo s ograničenom odgovornošću za usluge i trgovinu, Donji Pustakovec 59, 40323 Donji Pustakovec</item>
    </izvorni_sadrzaj>
    <derivirana_varijabla naziv="DomainObject.Predmet.ProtuStrankaListFormatedWithAdress_1">
      <item>PERADARSTVO BLAŽEKA društvo s ograničenom odgovornošću za usluge i trgovinu, Donji Pustakovec 59, 40323 Donji Pustakovec</item>
    </derivirana_varijabla>
  </DomainObject.Predmet.ProtuStrankaListFormatedWithAdress>
  <DomainObject.Predmet.ProtuStrankaListFormatedWithAdressOIB>
    <izvorni_sadrzaj>
      <item>PERADARSTVO BLAŽEKA društvo s ograničenom odgovornošću za usluge i trgovinu, OIB 24862462009, Donji Pustakovec 59, 40323 Donji Pustakovec</item>
    </izvorni_sadrzaj>
    <derivirana_varijabla naziv="DomainObject.Predmet.ProtuStrankaListFormatedWithAdressOIB_1">
      <item>PERADARSTVO BLAŽEKA društvo s ograničenom odgovornošću za usluge i trgovinu, OIB 24862462009, Donji Pustakovec 59, 40323 Donji Pustakovec</item>
    </derivirana_varijabla>
  </DomainObject.Predmet.ProtuStrankaListFormatedWithAdressOIB>
  <DomainObject.Predmet.ProtuStrankaListNazivFormated>
    <izvorni_sadrzaj>
      <item>PERADARSTVO BLAŽEKA društvo s ograničenom odgovornošću za usluge i trgovinu</item>
    </izvorni_sadrzaj>
    <derivirana_varijabla naziv="DomainObject.Predmet.ProtuStrankaListNazivFormated_1">
      <item>PERADARSTVO BLAŽEKA društvo s ograničenom odgovornošću za usluge i trgovinu</item>
    </derivirana_varijabla>
  </DomainObject.Predmet.ProtuStrankaListNazivFormated>
  <DomainObject.Predmet.ProtuStrankaListNazivFormatedOIB>
    <izvorni_sadrzaj>
      <item>PERADARSTVO BLAŽEKA društvo s ograničenom odgovornošću za usluge i trgovinu, OIB 24862462009</item>
    </izvorni_sadrzaj>
    <derivirana_varijabla naziv="DomainObject.Predmet.ProtuStrankaListNazivFormatedOIB_1">
      <item>PERADARSTVO BLAŽEKA društvo s ograničenom odgovornošću za usluge i trgovinu, OIB 24862462009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Dino Blažeka</item>
      <item>Anica Blažeka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Dino Blažeka</item>
      <item>Anica Blažeka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Dino Blažeka, OIB 16482862409</item>
      <item>Anica Blažeka, OIB 48611104454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Dino Blažeka, OIB 16482862409</item>
      <item>Anica Blažeka, OIB 48611104454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Dino Blažeka, Donji Pustakovec 59, 40323 Donji Pustakovec</item>
      <item>Anica Blažeka, Donji Pustakovec 59, 40323 Donji Pustakovec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Dino Blažeka, Donji Pustakovec 59, 40323 Donji Pustakovec</item>
      <item>Anica Blažeka, Donji Pustakovec 59, 40323 Donji Pustakovec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Dino Blažeka, OIB 16482862409, Donji Pustakovec 59, 40323 Donji Pustakovec</item>
      <item>Anica Blažeka, OIB 48611104454, Donji Pustakovec 59, 40323 Donji Pustakovec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Dino Blažeka, OIB 16482862409, Donji Pustakovec 59, 40323 Donji Pustakovec</item>
      <item>Anica Blažeka, OIB 48611104454, Donji Pustakovec 59, 40323 Donji Pustakovec</item>
    </derivirana_varijabla>
  </DomainObject.Predmet.OstaliListFormatedWithAdressOIB>
  <DomainObject.Predmet.OstaliListNazivFormated>
    <izvorni_sadrzaj>
      <item>Županijsko državno odvjetništvo u Varaždinu</item>
      <item>Dino Blažeka</item>
      <item>Anica Blažeka</item>
    </izvorni_sadrzaj>
    <derivirana_varijabla naziv="DomainObject.Predmet.OstaliListNazivFormated_1">
      <item>Županijsko državno odvjetništvo u Varaždinu</item>
      <item>Dino Blažeka</item>
      <item>Anica Blažeka</item>
    </derivirana_varijabla>
  </DomainObject.Predmet.OstaliListNazivFormated>
  <DomainObject.Predmet.OstaliListNazivFormatedOIB>
    <izvorni_sadrzaj>
      <item>Županijsko državno odvjetništvo u Varaždinu</item>
      <item>Dino Blažeka, OIB 16482862409</item>
      <item>Anica Blažeka, OIB 48611104454</item>
    </izvorni_sadrzaj>
    <derivirana_varijabla naziv="DomainObject.Predmet.OstaliListNazivFormatedOIB_1">
      <item>Županijsko državno odvjetništvo u Varaždinu</item>
      <item>Dino Blažeka, OIB 16482862409</item>
      <item>Anica Blažeka, OIB 48611104454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PERADARSTVO BLAŽEKA društvo s ograničenom odgovornošću za usluge i trgovinu</izvorni_sadrzaj>
    <derivirana_varijabla naziv="DomainObject.Predmet.ProtustrankaIDrugi_1">PERADARSTVO BLAŽEKA društvo s ograničenom odgovornošću za usluge i trgovinu</derivirana_varijabla>
  </DomainObject.Predmet.ProtustrankaIDrugi>
  <DomainObject.Predmet.StrankaIDrugiAdressOIB>
    <izvorni_sadrzaj>RH Ministarstvo financija - Porezna uprava, Područni ured Sjeverna Hrvatska, Graberje 1, 42000 Varaždin</izvorni_sadrzaj>
    <derivirana_varijabla naziv="DomainObject.Predmet.StrankaIDrugiAdressOIB_1">RH Ministarstvo financija - Porezna uprava, Područni ured Sjeverna Hrvatska, Graberje 1, 42000 Varaždin</derivirana_varijabla>
  </DomainObject.Predmet.StrankaIDrugiAdressOIB>
  <DomainObject.Predmet.ProtustrankaIDrugiAdressOIB>
    <izvorni_sadrzaj>PERADARSTVO BLAŽEKA društvo s ograničenom odgovornošću za usluge i trgovinu, OIB 24862462009, Donji Pustakovec 59, 40323 Donji Pustakovec</izvorni_sadrzaj>
    <derivirana_varijabla naziv="DomainObject.Predmet.ProtustrankaIDrugiAdressOIB_1">PERADARSTVO BLAŽEKA društvo s ograničenom odgovornošću za usluge i trgovinu, OIB 24862462009, Donji Pustakovec 59, 40323 Donji Pustakovec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</item>
      <item>PERADARSTVO BLAŽEKA društvo s ograničenom odgovornošću za usluge i trgovinu</item>
      <item>RH Ministarstvo financija - Porezna uprava, Područni ured Sjeverna Hrvatska</item>
      <item>Dino Blažeka</item>
      <item>Anica Blažeka</item>
    </izvorni_sadrzaj>
    <derivirana_varijabla naziv="DomainObject.Predmet.SudioniciListNaziv_1">
      <item>Županijsko državno odvjetništvo u Varaždinu</item>
      <item>PERADARSTVO BLAŽEKA društvo s ograničenom odgovornošću za usluge i trgovinu</item>
      <item>RH Ministarstvo financija - Porezna uprava, Područni ured Sjeverna Hrvatska</item>
      <item>Dino Blažeka</item>
      <item>Anica Blažeka</item>
    </derivirana_varijabla>
  </DomainObject.Predmet.SudioniciListNaziv>
  <DomainObject.Predmet.SudioniciListAdressOIB>
    <izvorni_sadrzaj>
      <item>Županijsko državno odvjetništvo u Varaždinu</item>
      <item>PERADARSTVO BLAŽEKA društvo s ograničenom odgovornošću za usluge i trgovinu, OIB 24862462009, Donji Pustakovec 59,40323 Donji Pustakovec</item>
      <item>RH Ministarstvo financija - Porezna uprava, Područni ured Sjeverna Hrvatska, Graberje 1,42000 Varaždin</item>
      <item>Dino Blažeka, OIB 16482862409, Donji Pustakovec 59,40323 Donji Pustakovec</item>
      <item>Anica Blažeka, OIB 48611104454, Donji Pustakovec 59,40323 Donji Pustakovec</item>
    </izvorni_sadrzaj>
    <derivirana_varijabla naziv="DomainObject.Predmet.SudioniciListAdressOIB_1">
      <item>Županijsko državno odvjetništvo u Varaždinu</item>
      <item>PERADARSTVO BLAŽEKA društvo s ograničenom odgovornošću za usluge i trgovinu, OIB 24862462009, Donji Pustakovec 59,40323 Donji Pustakovec</item>
      <item>RH Ministarstvo financija - Porezna uprava, Područni ured Sjeverna Hrvatska, Graberje 1,42000 Varaždin</item>
      <item>Dino Blažeka, OIB 16482862409, Donji Pustakovec 59,40323 Donji Pustakovec</item>
      <item>Anica Blažeka, OIB 48611104454, Donji Pustakovec 59,40323 Donji Pustakovec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24862462009</item>
      <item>, OIB null</item>
      <item>, OIB 16482862409</item>
      <item>, OIB 48611104454</item>
    </izvorni_sadrzaj>
    <derivirana_varijabla naziv="DomainObject.Predmet.SudioniciListNazivOIB_1">
      <item>, OIB null</item>
      <item>, OIB 24862462009</item>
      <item>, OIB null</item>
      <item>, OIB 16482862409</item>
      <item>, OIB 48611104454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5E1BE-C6C9-4871-BE2B-BC96DF0BA1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4388</properties:Characters>
  <properties:Lines>104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2016-04-20T09:05:00Z</dcterms:created>
  <dc:creator>Maja Valušnig</dc:creator>
  <cp:lastModifiedBy>Nevenka Vuković</cp:lastModifiedBy>
  <cp:lastPrinted>2016-04-21T06:48:00Z</cp:lastPrinted>
  <dcterms:modified xmlns:xsi="http://www.w3.org/2001/XMLSchema-instance" xsi:type="dcterms:W3CDTF">2016-04-21T06:51:00Z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