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312a" w14:paraId="de4312a" w:rsidRDefault="00B51189" w:rsidP="00B51189" w:rsidR="00B51189" w:rsidRPr="00303AF6">
      <w:pPr>
        <w:ind w:firstLine="708"/>
        <w:jc w:val="both"/>
        <w15:collapsed w:val="false"/>
        <w:rPr>
          <w:b/>
          <w:sz w:val="22"/>
          <w:szCs w:val="22"/>
        </w:rPr>
      </w:pPr>
      <w:bookmarkStart w:name="_GoBack" w:id="0"/>
      <w:bookmarkEnd w:id="0"/>
      <w:r w:rsidRPr="00303AF6">
        <w:rPr>
          <w:noProof/>
          <w:color w:val="0000FF"/>
          <w:sz w:val="22"/>
          <w:szCs w:val="22"/>
          <w:lang w:eastAsia="hr-HR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189" w:rsidP="00B51189" w:rsidR="00B51189" w:rsidRPr="00303AF6">
      <w:pPr>
        <w:jc w:val="both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REPUBLIKA HRVATSKA</w:t>
      </w:r>
    </w:p>
    <w:p w:rsidRDefault="00B51189" w:rsidP="00B51189" w:rsidR="00B51189" w:rsidRPr="00303AF6">
      <w:pPr>
        <w:jc w:val="both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TRGOVAČKI SUD U SPLITU</w:t>
      </w:r>
    </w:p>
    <w:p w:rsidRDefault="00B51189" w:rsidP="00B51189" w:rsidR="00B51189" w:rsidRPr="00303AF6">
      <w:pPr>
        <w:jc w:val="both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STALNA SLUŽBA U DUBROVNIKU</w:t>
      </w:r>
    </w:p>
    <w:p w:rsidRDefault="00B51189" w:rsidP="00B51189" w:rsidR="00B51189" w:rsidRPr="00303AF6">
      <w:pPr>
        <w:jc w:val="both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Dubrovnik, Dr. A. Starčevića 23</w:t>
      </w:r>
    </w:p>
    <w:p w:rsidRDefault="00B51189" w:rsidP="00B51189" w:rsidR="00B51189" w:rsidRPr="00303AF6">
      <w:pPr>
        <w:jc w:val="both"/>
        <w:rPr>
          <w:sz w:val="22"/>
          <w:szCs w:val="22"/>
        </w:rPr>
      </w:pPr>
      <w:r w:rsidRPr="00303AF6">
        <w:rPr>
          <w:sz w:val="22"/>
          <w:szCs w:val="22"/>
        </w:rPr>
        <w:t xml:space="preserve">                                                                                                  </w:t>
      </w:r>
    </w:p>
    <w:p w:rsidRDefault="00806B6F" w:rsidP="00B51189" w:rsidR="00B51189" w:rsidRPr="00303AF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7-St.630/16</w:t>
      </w:r>
    </w:p>
    <w:p w:rsidRDefault="00B51189" w:rsidP="00B51189" w:rsidR="00B51189">
      <w:pPr>
        <w:jc w:val="both"/>
        <w:rPr>
          <w:sz w:val="22"/>
          <w:szCs w:val="22"/>
        </w:rPr>
      </w:pPr>
    </w:p>
    <w:p w:rsidRDefault="00806B6F" w:rsidP="00B51189" w:rsidR="00806B6F" w:rsidRPr="00303AF6">
      <w:pPr>
        <w:jc w:val="both"/>
        <w:rPr>
          <w:sz w:val="22"/>
          <w:szCs w:val="22"/>
        </w:rPr>
      </w:pPr>
    </w:p>
    <w:p w:rsidRDefault="00B51189" w:rsidP="00B51189" w:rsidR="00B51189" w:rsidRPr="00303AF6">
      <w:pPr>
        <w:jc w:val="center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R E P U B L I K A  H R V A T S K A</w:t>
      </w:r>
    </w:p>
    <w:p w:rsidRDefault="00B51189" w:rsidP="00B51189" w:rsidR="00B51189" w:rsidRPr="00303AF6">
      <w:pPr>
        <w:jc w:val="center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R J E Š E N J E</w:t>
      </w:r>
    </w:p>
    <w:p w:rsidRDefault="00B51189" w:rsidP="00B51189" w:rsidR="00B51189" w:rsidRPr="00303AF6">
      <w:pPr>
        <w:jc w:val="both"/>
        <w:rPr>
          <w:sz w:val="22"/>
          <w:szCs w:val="22"/>
        </w:rPr>
      </w:pPr>
    </w:p>
    <w:p w:rsidRDefault="00806B6F" w:rsidP="00806B6F" w:rsidR="00806B6F" w:rsidRPr="006738CC">
      <w:pPr>
        <w:ind w:firstLine="708"/>
        <w:jc w:val="both"/>
        <w:rPr>
          <w:sz w:val="22"/>
          <w:szCs w:val="22"/>
        </w:rPr>
      </w:pPr>
      <w:r w:rsidRPr="00DF7B8C">
        <w:rPr>
          <w:sz w:val="22"/>
          <w:szCs w:val="22"/>
        </w:rPr>
        <w:t xml:space="preserve">Trgovački sud u Splitu, </w:t>
      </w:r>
      <w:r>
        <w:rPr>
          <w:sz w:val="22"/>
          <w:szCs w:val="22"/>
        </w:rPr>
        <w:t xml:space="preserve">Stalna služba u Dubrovniku, </w:t>
      </w:r>
      <w:r w:rsidRPr="00DF7B8C">
        <w:rPr>
          <w:sz w:val="22"/>
          <w:szCs w:val="22"/>
        </w:rPr>
        <w:t xml:space="preserve">po stečajnom sucu tog suda Diani Butigan Granić kao sucu pojedincu, odlučujući o prijedlogu predlagatelja Financijske agencije, Regionalni centar Split, Podružnica Dubrovnik, Vukovarska 2, za otvaranje stečajnog postupka nad dužnikom </w:t>
      </w:r>
      <w:r>
        <w:rPr>
          <w:sz w:val="22"/>
          <w:szCs w:val="22"/>
        </w:rPr>
        <w:t xml:space="preserve"> KIRNJA d.o.o., </w:t>
      </w:r>
      <w:proofErr w:type="spellStart"/>
      <w:r>
        <w:rPr>
          <w:sz w:val="22"/>
          <w:szCs w:val="22"/>
        </w:rPr>
        <w:t>Štedrica</w:t>
      </w:r>
      <w:proofErr w:type="spellEnd"/>
      <w:r>
        <w:rPr>
          <w:sz w:val="22"/>
          <w:szCs w:val="22"/>
        </w:rPr>
        <w:t xml:space="preserve">, Topolo, OIB: 05238898093, </w:t>
      </w:r>
      <w:r w:rsidRPr="00DF7B8C">
        <w:rPr>
          <w:sz w:val="22"/>
          <w:szCs w:val="22"/>
        </w:rPr>
        <w:t xml:space="preserve">dana </w:t>
      </w:r>
      <w:r>
        <w:rPr>
          <w:sz w:val="22"/>
          <w:szCs w:val="22"/>
        </w:rPr>
        <w:t>02. svibnja 2016</w:t>
      </w:r>
      <w:r w:rsidRPr="00DF7B8C">
        <w:rPr>
          <w:sz w:val="22"/>
          <w:szCs w:val="22"/>
        </w:rPr>
        <w:t>. godine</w:t>
      </w:r>
    </w:p>
    <w:p w:rsidRDefault="00B51189" w:rsidP="00B51189" w:rsidR="00B51189" w:rsidRPr="00303AF6">
      <w:pPr>
        <w:jc w:val="both"/>
        <w:rPr>
          <w:sz w:val="22"/>
          <w:szCs w:val="22"/>
        </w:rPr>
      </w:pPr>
    </w:p>
    <w:p w:rsidRDefault="00B51189" w:rsidP="00806B6F" w:rsidR="00B51189" w:rsidRPr="00806B6F">
      <w:pPr>
        <w:jc w:val="center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r i j e š i o    j e</w:t>
      </w:r>
    </w:p>
    <w:p w:rsidRDefault="00B51189" w:rsidP="00B51189" w:rsidR="00B51189" w:rsidRPr="00303AF6">
      <w:pPr>
        <w:jc w:val="both"/>
        <w:rPr>
          <w:sz w:val="22"/>
          <w:szCs w:val="22"/>
        </w:rPr>
      </w:pPr>
    </w:p>
    <w:p w:rsidRDefault="00806B6F" w:rsidP="00806B6F" w:rsidR="00806B6F" w:rsidRPr="00DF7B8C">
      <w:pPr>
        <w:ind w:hanging="705" w:left="705"/>
        <w:jc w:val="both"/>
        <w:rPr>
          <w:sz w:val="22"/>
          <w:szCs w:val="22"/>
        </w:rPr>
      </w:pPr>
      <w:r w:rsidRPr="00DF7B8C">
        <w:rPr>
          <w:b/>
          <w:sz w:val="22"/>
          <w:szCs w:val="22"/>
        </w:rPr>
        <w:t>I.</w:t>
      </w:r>
      <w:r w:rsidRPr="00DF7B8C">
        <w:rPr>
          <w:b/>
          <w:sz w:val="22"/>
          <w:szCs w:val="22"/>
        </w:rPr>
        <w:tab/>
      </w:r>
      <w:r w:rsidRPr="00DF7B8C">
        <w:rPr>
          <w:sz w:val="22"/>
          <w:szCs w:val="22"/>
        </w:rPr>
        <w:t>Ročište radi očitovanja o prijedlogu za otvaranje stečajnog postupka određuje se u prostorijama ovog suda na adresi Dubrovnik, Dr. A. Starčevića 23, sudnica br. 1, za dan</w:t>
      </w:r>
    </w:p>
    <w:p w:rsidRDefault="00806B6F" w:rsidP="00806B6F" w:rsidR="00806B6F" w:rsidRPr="00DF7B8C">
      <w:pPr>
        <w:ind w:hanging="705" w:left="705"/>
        <w:jc w:val="both"/>
        <w:rPr>
          <w:sz w:val="22"/>
          <w:szCs w:val="22"/>
        </w:rPr>
      </w:pPr>
    </w:p>
    <w:p w:rsidRDefault="00AC5F7B" w:rsidP="00AC5F7B" w:rsidR="00806B6F" w:rsidRPr="00AC5F7B">
      <w:pPr>
        <w:pStyle w:val="Odlomakpopisa"/>
        <w:numPr>
          <w:ilvl w:val="0"/>
          <w:numId w:val="3"/>
        </w:num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lipnja 2016.g. u 09,30</w:t>
      </w:r>
      <w:r w:rsidR="00806B6F" w:rsidRPr="00AC5F7B">
        <w:rPr>
          <w:b/>
          <w:sz w:val="22"/>
          <w:szCs w:val="22"/>
          <w:u w:val="single"/>
        </w:rPr>
        <w:t xml:space="preserve"> sati</w:t>
      </w:r>
    </w:p>
    <w:p w:rsidRDefault="00806B6F" w:rsidP="00806B6F" w:rsidR="00806B6F" w:rsidRPr="00DF7B8C">
      <w:pPr>
        <w:jc w:val="center"/>
        <w:rPr>
          <w:b/>
          <w:sz w:val="22"/>
          <w:szCs w:val="22"/>
        </w:rPr>
      </w:pPr>
    </w:p>
    <w:p w:rsidRDefault="00806B6F" w:rsidP="00806B6F" w:rsidR="00B51189" w:rsidRPr="00303AF6">
      <w:pPr>
        <w:ind w:hanging="705" w:left="705"/>
        <w:jc w:val="both"/>
        <w:rPr>
          <w:sz w:val="22"/>
          <w:szCs w:val="22"/>
        </w:rPr>
      </w:pPr>
      <w:r w:rsidRPr="00806B6F">
        <w:rPr>
          <w:b/>
          <w:sz w:val="22"/>
          <w:szCs w:val="22"/>
        </w:rPr>
        <w:t>II.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DF7B8C">
        <w:rPr>
          <w:sz w:val="22"/>
          <w:szCs w:val="22"/>
        </w:rPr>
        <w:t xml:space="preserve">Pozivaju se predstavnik predlagatelja Financijske agencije, Regionalni centar Split Podružnica Dubrovnik i zastupnik po zakonu dužnika </w:t>
      </w:r>
      <w:r>
        <w:rPr>
          <w:sz w:val="22"/>
          <w:szCs w:val="22"/>
        </w:rPr>
        <w:t>Pero Šare</w:t>
      </w:r>
      <w:r w:rsidRPr="00DF7B8C">
        <w:rPr>
          <w:sz w:val="22"/>
          <w:szCs w:val="22"/>
        </w:rPr>
        <w:t>, te osoba koja za dužnika obavlja poslove platnog prometa, pristupiti na zakazano ročište.</w:t>
      </w:r>
    </w:p>
    <w:p w:rsidRDefault="00B51189" w:rsidP="00B51189" w:rsidR="00B51189" w:rsidRPr="00303AF6">
      <w:pPr>
        <w:jc w:val="both"/>
        <w:rPr>
          <w:sz w:val="22"/>
          <w:szCs w:val="22"/>
        </w:rPr>
      </w:pPr>
    </w:p>
    <w:p w:rsidRDefault="00AC5F7B" w:rsidP="00B51189" w:rsidR="00B51189" w:rsidRPr="00303AF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02. svibnja  2016</w:t>
      </w:r>
      <w:r w:rsidR="00B51189" w:rsidRPr="00303AF6">
        <w:rPr>
          <w:b/>
          <w:sz w:val="22"/>
          <w:szCs w:val="22"/>
        </w:rPr>
        <w:t>. godine</w:t>
      </w:r>
    </w:p>
    <w:p w:rsidRDefault="00B51189" w:rsidP="00B51189" w:rsidR="00B51189" w:rsidRPr="00303AF6">
      <w:pPr>
        <w:jc w:val="both"/>
        <w:rPr>
          <w:sz w:val="22"/>
          <w:szCs w:val="22"/>
        </w:rPr>
      </w:pPr>
    </w:p>
    <w:p w:rsidRDefault="00B51189" w:rsidP="00B51189" w:rsidR="00B51189" w:rsidRPr="00303AF6">
      <w:pPr>
        <w:jc w:val="both"/>
        <w:rPr>
          <w:sz w:val="22"/>
          <w:szCs w:val="22"/>
        </w:rPr>
      </w:pPr>
    </w:p>
    <w:p w:rsidRDefault="00B51189" w:rsidP="00B51189" w:rsidR="00B51189" w:rsidRPr="00303AF6">
      <w:pPr>
        <w:ind w:firstLine="720" w:left="4320"/>
        <w:jc w:val="both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Stečajni sudac:</w:t>
      </w:r>
    </w:p>
    <w:p w:rsidRDefault="00B51189" w:rsidP="00B51189" w:rsidR="00B51189" w:rsidRPr="00303AF6">
      <w:pPr>
        <w:jc w:val="both"/>
        <w:rPr>
          <w:b/>
          <w:sz w:val="22"/>
          <w:szCs w:val="22"/>
        </w:rPr>
      </w:pPr>
    </w:p>
    <w:p w:rsidRDefault="00B51189" w:rsidP="00B51189" w:rsidR="00B51189" w:rsidRPr="00303AF6">
      <w:pPr>
        <w:ind w:firstLine="720" w:left="4320"/>
        <w:jc w:val="both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Diana Butigan Granić</w:t>
      </w:r>
      <w:r w:rsidR="00AC5F7B">
        <w:rPr>
          <w:b/>
          <w:sz w:val="22"/>
          <w:szCs w:val="22"/>
        </w:rPr>
        <w:t xml:space="preserve">, v.r. </w:t>
      </w:r>
    </w:p>
    <w:p w:rsidRDefault="00B51189" w:rsidP="00B51189" w:rsidR="00B51189" w:rsidRPr="00303AF6">
      <w:pPr>
        <w:jc w:val="both"/>
        <w:rPr>
          <w:sz w:val="22"/>
          <w:szCs w:val="22"/>
        </w:rPr>
      </w:pPr>
    </w:p>
    <w:p w:rsidRDefault="00B51189" w:rsidP="00B51189" w:rsidR="00B51189" w:rsidRPr="00303AF6">
      <w:pPr>
        <w:jc w:val="both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POUKA O PRAVNOM LIJEKU</w:t>
      </w:r>
    </w:p>
    <w:p w:rsidRDefault="00B51189" w:rsidP="00B51189" w:rsidR="00B51189" w:rsidRPr="00303AF6">
      <w:pPr>
        <w:jc w:val="both"/>
        <w:rPr>
          <w:sz w:val="22"/>
          <w:szCs w:val="22"/>
        </w:rPr>
      </w:pPr>
      <w:r w:rsidRPr="00303AF6">
        <w:rPr>
          <w:sz w:val="22"/>
          <w:szCs w:val="22"/>
        </w:rPr>
        <w:t>Protiv ovog rješenja posebna žalba nije dopuštena (čl. 42. st. 1. SZ).</w:t>
      </w:r>
    </w:p>
    <w:p w:rsidRDefault="00B51189" w:rsidP="00B51189" w:rsidR="00B51189" w:rsidRPr="00303AF6">
      <w:pPr>
        <w:jc w:val="both"/>
        <w:rPr>
          <w:sz w:val="22"/>
          <w:szCs w:val="22"/>
        </w:rPr>
      </w:pPr>
    </w:p>
    <w:p w:rsidRDefault="00806B6F" w:rsidP="00806B6F" w:rsidR="00806B6F" w:rsidRPr="00DF7B8C">
      <w:pPr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DN-a:</w:t>
      </w:r>
    </w:p>
    <w:p w:rsidRDefault="00806B6F" w:rsidP="00806B6F" w:rsidR="00806B6F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predlagatelju – e- oglasna</w:t>
      </w:r>
    </w:p>
    <w:p w:rsidRDefault="00806B6F" w:rsidP="00806B6F" w:rsidR="00806B6F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 xml:space="preserve">dužniku </w:t>
      </w:r>
    </w:p>
    <w:p w:rsidRDefault="00806B6F" w:rsidP="00806B6F" w:rsidR="00806B6F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zakonskom zastupniku dužnika</w:t>
      </w:r>
    </w:p>
    <w:p w:rsidRDefault="00806B6F" w:rsidP="00806B6F" w:rsidR="00806B6F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FINA – e – oglasna</w:t>
      </w:r>
    </w:p>
    <w:p w:rsidRDefault="00806B6F" w:rsidP="00806B6F" w:rsidR="00974DD0" w:rsidRPr="00303AF6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e - oglasna ploča</w:t>
      </w:r>
    </w:p>
    <w:sectPr w:rsidSect="00093C0A" w:rsidR="00974DD0" w:rsidRPr="00303AF6">
      <w:headerReference w:type="even" r:id="rId12"/>
      <w:head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F7B" w:rsidR="002676EC">
      <w:r>
        <w:separator/>
      </w:r>
    </w:p>
  </w:endnote>
  <w:endnote w:id="0" w:type="continuationSeparator">
    <w:p w:rsidRDefault="00AC5F7B" w:rsidR="00267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F7B" w:rsidR="002676EC">
      <w:r>
        <w:separator/>
      </w:r>
    </w:p>
  </w:footnote>
  <w:footnote w:id="0" w:type="continuationSeparator">
    <w:p w:rsidRDefault="00AC5F7B" w:rsidR="002676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189" w:rsidP="00644340" w:rsidR="00304C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6B26" w:rsidR="00304C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189" w:rsidP="00644340" w:rsidR="00304C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6B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1189" w:rsidR="00304C4F">
    <w:pPr>
      <w:pStyle w:val="Zaglavlje"/>
    </w:pPr>
    <w:r>
      <w:tab/>
    </w:r>
    <w:r>
      <w:tab/>
      <w:t>7.St.477/2013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95A09"/>
    <w:multiLevelType w:val="hybridMultilevel"/>
    <w:tmpl w:val="13F630CE"/>
    <w:lvl w:tplc="FBC8DA1C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383267"/>
    <w:multiLevelType w:val="hybridMultilevel"/>
    <w:tmpl w:val="1DB29234"/>
    <w:lvl w:tplc="D602A1A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1189"/>
    <w:rsid w:val="002676EC"/>
    <w:rsid w:val="00303AF6"/>
    <w:rsid w:val="0052560B"/>
    <w:rsid w:val="00806B6F"/>
    <w:rsid w:val="00926B26"/>
    <w:rsid w:val="00974DD0"/>
    <w:rsid w:val="00AC5F7B"/>
    <w:rsid w:val="00B5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1189"/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11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5118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B51189"/>
  </w:style>
  <w:style w:styleId="Tekstbalonia" w:type="paragraph">
    <w:name w:val="Balloon Text"/>
    <w:basedOn w:val="Normal"/>
    <w:link w:val="TekstbaloniaChar"/>
    <w:uiPriority w:val="99"/>
    <w:semiHidden/>
    <w:unhideWhenUsed/>
    <w:rsid w:val="00B511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189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6B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B2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B26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B2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B2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1189"/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11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5118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B51189"/>
  </w:style>
  <w:style w:styleId="Tekstbalonia" w:type="paragraph">
    <w:name w:val="Balloon Text"/>
    <w:basedOn w:val="Normal"/>
    <w:link w:val="TekstbaloniaChar"/>
    <w:uiPriority w:val="99"/>
    <w:semiHidden/>
    <w:unhideWhenUsed/>
    <w:rsid w:val="00B511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189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6B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B2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B26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B2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B2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KIRNJA d.o.o. za trgovinu, turizam i ugostiteljstvo</izvorni_sadrzaj>
    <derivirana_varijabla naziv="DomainObject.Predmet.ProtustrankaFormated_1">  KIRNJA d.o.o. za trgovinu, turizam i ugostiteljstvo</derivirana_varijabla>
  </DomainObject.Predmet.ProtustrankaFormated>
  <DomainObject.Predmet.ProtustrankaFormatedOIB>
    <izvorni_sadrzaj>  KIRNJA d.o.o. za trgovinu, turizam i ugostiteljstvo, OIB 05238898093</izvorni_sadrzaj>
    <derivirana_varijabla naziv="DomainObject.Predmet.ProtustrankaFormatedOIB_1">  KIRNJA d.o.o. za trgovinu, turizam i ugostiteljstvo, OIB 05238898093</derivirana_varijabla>
  </DomainObject.Predmet.ProtustrankaFormatedOIB>
  <DomainObject.Predmet.ProtustrankaFormatedWithAdress>
    <izvorni_sadrzaj> KIRNJA d.o.o. za trgovinu, turizam i ugostiteljstvo, Štedrica, 20205 Topolo</izvorni_sadrzaj>
    <derivirana_varijabla naziv="DomainObject.Predmet.ProtustrankaFormatedWithAdress_1"> KIRNJA d.o.o. za trgovinu, turizam i ugostiteljstvo, Štedrica, 20205 Topolo</derivirana_varijabla>
  </DomainObject.Predmet.ProtustrankaFormatedWithAdress>
  <DomainObject.Predmet.ProtustrankaFormatedWithAdressOIB>
    <izvorni_sadrzaj> KIRNJA d.o.o. za trgovinu, turizam i ugostiteljstvo, OIB 05238898093, Štedrica, 20205 Topolo</izvorni_sadrzaj>
    <derivirana_varijabla naziv="DomainObject.Predmet.ProtustrankaFormatedWithAdressOIB_1"> KIRNJA d.o.o. za trgovinu, turizam i ugostiteljstvo, OIB 05238898093, Štedrica, 20205 Topolo</derivirana_varijabla>
  </DomainObject.Predmet.ProtustrankaFormatedWithAdressOIB>
  <DomainObject.Predmet.ProtustrankaWithAdress>
    <izvorni_sadrzaj>KIRNJA d.o.o. za trgovinu, turizam i ugostiteljstvo Štedrica, 20205 Topolo</izvorni_sadrzaj>
    <derivirana_varijabla naziv="DomainObject.Predmet.ProtustrankaWithAdress_1">KIRNJA d.o.o. za trgovinu, turizam i ugostiteljstvo Štedrica, 20205 Topolo</derivirana_varijabla>
  </DomainObject.Predmet.ProtustrankaWithAdress>
  <DomainObject.Predmet.ProtustrankaWithAdressOIB>
    <izvorni_sadrzaj>KIRNJA d.o.o. za trgovinu, turizam i ugostiteljstvo, OIB 05238898093, Štedrica, 20205 Topolo</izvorni_sadrzaj>
    <derivirana_varijabla naziv="DomainObject.Predmet.ProtustrankaWithAdressOIB_1">KIRNJA d.o.o. za trgovinu, turizam i ugostiteljstvo, OIB 05238898093, Štedrica, 20205 Topolo</derivirana_varijabla>
  </DomainObject.Predmet.ProtustrankaWithAdressOIB>
  <DomainObject.Predmet.ProtustrankaNazivFormated>
    <izvorni_sadrzaj>KIRNJA d.o.o. za trgovinu, turizam i ugostiteljstvo</izvorni_sadrzaj>
    <derivirana_varijabla naziv="DomainObject.Predmet.ProtustrankaNazivFormated_1">KIRNJA d.o.o. za trgovinu, turizam i ugostiteljstvo</derivirana_varijabla>
  </DomainObject.Predmet.ProtustrankaNazivFormated>
  <DomainObject.Predmet.ProtustrankaNazivFormatedOIB>
    <izvorni_sadrzaj>KIRNJA d.o.o. za trgovinu, turizam i ugostiteljstvo, OIB 05238898093</izvorni_sadrzaj>
    <derivirana_varijabla naziv="DomainObject.Predmet.ProtustrankaNazivFormatedOIB_1">KIRNJA d.o.o. za trgovinu, turizam i ugostiteljstvo, OIB 05238898093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80103.52</izvorni_sadrzaj>
    <derivirana_varijabla naziv="DomainObject.Predmet.TrenutnaVrijednost_1">80103.52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KIRNJA d.o.o. za trgovinu, turizam i ugostiteljstvo</item>
    </izvorni_sadrzaj>
    <derivirana_varijabla naziv="DomainObject.Predmet.ProtuStrankaListFormated_1">
      <item>KIRNJA d.o.o. za trgovinu, turizam i ugostiteljstvo</item>
    </derivirana_varijabla>
  </DomainObject.Predmet.ProtuStrankaListFormated>
  <DomainObject.Predmet.ProtuStrankaListFormatedOIB>
    <izvorni_sadrzaj>
      <item>KIRNJA d.o.o. za trgovinu, turizam i ugostiteljstvo, OIB 05238898093</item>
    </izvorni_sadrzaj>
    <derivirana_varijabla naziv="DomainObject.Predmet.ProtuStrankaListFormatedOIB_1">
      <item>KIRNJA d.o.o. za trgovinu, turizam i ugostiteljstvo, OIB 05238898093</item>
    </derivirana_varijabla>
  </DomainObject.Predmet.ProtuStrankaListFormatedOIB>
  <DomainObject.Predmet.ProtuStrankaListFormatedWithAdress>
    <izvorni_sadrzaj>
      <item>KIRNJA d.o.o. za trgovinu, turizam i ugostiteljstvo, Štedrica, 20205 Topolo</item>
    </izvorni_sadrzaj>
    <derivirana_varijabla naziv="DomainObject.Predmet.ProtuStrankaListFormatedWithAdress_1">
      <item>KIRNJA d.o.o. za trgovinu, turizam i ugostiteljstvo, Štedrica, 20205 Topolo</item>
    </derivirana_varijabla>
  </DomainObject.Predmet.ProtuStrankaListFormatedWithAdress>
  <DomainObject.Predmet.ProtuStrankaListFormatedWithAdressOIB>
    <izvorni_sadrzaj>
      <item>KIRNJA d.o.o. za trgovinu, turizam i ugostiteljstvo, OIB 05238898093, Štedrica, 20205 Topolo</item>
    </izvorni_sadrzaj>
    <derivirana_varijabla naziv="DomainObject.Predmet.ProtuStrankaListFormatedWithAdressOIB_1">
      <item>KIRNJA d.o.o. za trgovinu, turizam i ugostiteljstvo, OIB 05238898093, Štedrica, 20205 Topolo</item>
    </derivirana_varijabla>
  </DomainObject.Predmet.ProtuStrankaListFormatedWithAdressOIB>
  <DomainObject.Predmet.ProtuStrankaListNazivFormated>
    <izvorni_sadrzaj>
      <item>KIRNJA d.o.o. za trgovinu, turizam i ugostiteljstvo</item>
    </izvorni_sadrzaj>
    <derivirana_varijabla naziv="DomainObject.Predmet.ProtuStrankaListNazivFormated_1">
      <item>KIRNJA d.o.o. za trgovinu, turizam i ugostiteljstvo</item>
    </derivirana_varijabla>
  </DomainObject.Predmet.ProtuStrankaListNazivFormated>
  <DomainObject.Predmet.ProtuStrankaListNazivFormatedOIB>
    <izvorni_sadrzaj>
      <item>KIRNJA d.o.o. za trgovinu, turizam i ugostiteljstvo, OIB 05238898093</item>
    </izvorni_sadrzaj>
    <derivirana_varijabla naziv="DomainObject.Predmet.ProtuStrankaListNazivFormatedOIB_1">
      <item>KIRNJA d.o.o. za trgovinu, turizam i ugostiteljstvo, OIB 05238898093</item>
    </derivirana_varijabla>
  </DomainObject.Predmet.ProtuStrankaListNazivFormatedOIB>
  <DomainObject.Predmet.OstaliListFormated>
    <izvorni_sadrzaj>
      <item>zz Pero Šare</item>
      <item>Božidar Šare</item>
    </izvorni_sadrzaj>
    <derivirana_varijabla naziv="DomainObject.Predmet.OstaliListFormated_1">
      <item>zz Pero Šare</item>
      <item>Božidar Šare</item>
    </derivirana_varijabla>
  </DomainObject.Predmet.OstaliListFormated>
  <DomainObject.Predmet.OstaliListFormatedOIB>
    <izvorni_sadrzaj>
      <item>zz Pero Šare</item>
      <item>Božidar Šare</item>
    </izvorni_sadrzaj>
    <derivirana_varijabla naziv="DomainObject.Predmet.OstaliListFormatedOIB_1">
      <item>zz Pero Šare</item>
      <item>Božidar Šare</item>
    </derivirana_varijabla>
  </DomainObject.Predmet.OstaliListFormatedOIB>
  <DomainObject.Predmet.OstaliListFormatedWithAdress>
    <izvorni_sadrzaj>
      <item>zz Pero Šare</item>
      <item>Božidar Šare</item>
    </izvorni_sadrzaj>
    <derivirana_varijabla naziv="DomainObject.Predmet.OstaliListFormatedWithAdress_1">
      <item>zz Pero Šare</item>
      <item>Božidar Šare</item>
    </derivirana_varijabla>
  </DomainObject.Predmet.OstaliListFormatedWithAdress>
  <DomainObject.Predmet.OstaliListFormatedWithAdressOIB>
    <izvorni_sadrzaj>
      <item>zz Pero Šare</item>
      <item>Božidar Šare</item>
    </izvorni_sadrzaj>
    <derivirana_varijabla naziv="DomainObject.Predmet.OstaliListFormatedWithAdressOIB_1">
      <item>zz Pero Šare</item>
      <item>Božidar Šare</item>
    </derivirana_varijabla>
  </DomainObject.Predmet.OstaliListFormatedWithAdressOIB>
  <DomainObject.Predmet.OstaliListNazivFormated>
    <izvorni_sadrzaj>
      <item>zz Pero Šare</item>
      <item>Božidar Šare</item>
    </izvorni_sadrzaj>
    <derivirana_varijabla naziv="DomainObject.Predmet.OstaliListNazivFormated_1">
      <item>zz Pero Šare</item>
      <item>Božidar Šare</item>
    </derivirana_varijabla>
  </DomainObject.Predmet.OstaliListNazivFormated>
  <DomainObject.Predmet.OstaliListNazivFormatedOIB>
    <izvorni_sadrzaj>
      <item>zz Pero Šare</item>
      <item>Božidar Šare</item>
    </izvorni_sadrzaj>
    <derivirana_varijabla naziv="DomainObject.Predmet.OstaliListNazivFormatedOIB_1">
      <item>zz Pero Šare</item>
      <item>Božidar Šare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KIRNJA d.o.o. za trgovinu, turizam i ugostiteljstvo</izvorni_sadrzaj>
    <derivirana_varijabla naziv="DomainObject.Predmet.ProtustrankaIDrugi_1">KIRNJA d.o.o. za trgovinu,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KIRNJA d.o.o. za trgovinu, turizam i ugostiteljstvo, OIB 05238898093, Štedrica, 20205 Topolo</izvorni_sadrzaj>
    <derivirana_varijabla naziv="DomainObject.Predmet.ProtustrankaIDrugiAdressOIB_1">KIRNJA d.o.o. za trgovinu, turizam i ugostiteljstvo, OIB 05238898093, Štedrica, 20205 Topolo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KIRNJA d.o.o. za trgovinu, turizam i ugostiteljstvo</item>
      <item>zz Pero Šare</item>
      <item>Božidar Šare</item>
    </izvorni_sadrzaj>
    <derivirana_varijabla naziv="DomainObject.Predmet.SudioniciListNaziv_1">
      <item>FINA, RC SPLIT, Podružnica Dubrovnik</item>
      <item>KIRNJA d.o.o. za trgovinu, turizam i ugostiteljstvo</item>
      <item>zz Pero Šare</item>
      <item>Božidar Šare</item>
    </derivirana_varijabla>
  </DomainObject.Predmet.SudioniciListNaziv>
  <DomainObject.Predmet.SudioniciListAdressOIB>
    <izvorni_sadrzaj>
      <item>FINA, RC SPLIT, Podružnica Dubrovnik, OIB 85821130368, Vukovarska 2,20000 Dubrovnik</item>
      <item>KIRNJA d.o.o. za trgovinu, turizam i ugostiteljstvo, OIB 05238898093, Štedrica,20205 Topolo</item>
      <item>zz Pero Šare</item>
      <item>Božidar Šare</item>
    </izvorni_sadrzaj>
    <derivirana_varijabla naziv="DomainObject.Predmet.SudioniciListAdressOIB_1">
      <item>FINA, RC SPLIT, Podružnica Dubrovnik, OIB 85821130368, Vukovarska 2,20000 Dubrovnik</item>
      <item>KIRNJA d.o.o. za trgovinu, turizam i ugostiteljstvo, OIB 05238898093, Štedrica,20205 Topolo</item>
      <item>zz Pero Šare</item>
      <item>Božidar Šare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05238898093</item>
      <item>, OIB null</item>
      <item>, OIB null</item>
    </izvorni_sadrzaj>
    <derivirana_varijabla naziv="DomainObject.Predmet.SudioniciListNazivOIB_1">
      <item>, OIB 85821130368</item>
      <item>, OIB 05238898093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1079</properties:Characters>
  <properties:Lines>45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2016-05-02T12:39:00Z</dcterms:created>
  <dc:creator>Mara Marčinko</dc:creator>
  <cp:lastModifiedBy>Mara Marčinko</cp:lastModifiedBy>
  <cp:lastPrinted>2016-05-02T12:47:00Z</cp:lastPrinted>
  <dcterms:modified xmlns:xsi="http://www.w3.org/2001/XMLSchema-instance" xsi:type="dcterms:W3CDTF">2016-05-02T12:48:00Z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