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d83f" w14:paraId="a41d83f" w:rsidRDefault="004D57BB" w:rsidP="001B0F4A" w:rsidR="001B0F4A">
      <w:pPr>
        <w:jc w:val="right"/>
        <w15:collapsed w:val="false"/>
      </w:pPr>
      <w:r>
        <w:t xml:space="preserve">6 </w:t>
      </w:r>
      <w:r w:rsidR="001B0F4A">
        <w:t xml:space="preserve"> St-</w:t>
      </w:r>
      <w:r w:rsidR="00550F8B">
        <w:t>610</w:t>
      </w:r>
      <w:r w:rsidR="001B0F4A">
        <w:t>/17-</w:t>
      </w:r>
      <w:r w:rsidR="0031348E">
        <w:t>5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Financijska agencija Regionalni centar Osijek, za otvaranje stečajnog  postupka nad dužnikom </w:t>
      </w:r>
      <w:r w:rsidR="00550F8B">
        <w:t>ING-OS j.d.o.o. za graditeljstvo i trgovinu u likvidaciji, Osijek, Plitvička 1A, MBS 030166241, OIB 71264264270</w:t>
      </w:r>
      <w:r w:rsidR="004D57BB">
        <w:t>,</w:t>
      </w:r>
      <w:r>
        <w:t xml:space="preserve"> dana </w:t>
      </w:r>
      <w:r w:rsidR="00550F8B">
        <w:t>9</w:t>
      </w:r>
      <w:r w:rsidR="00F01438">
        <w:t xml:space="preserve">. </w:t>
      </w:r>
      <w:r w:rsidR="004D57BB">
        <w:t>studenoga</w:t>
      </w:r>
      <w:r>
        <w:t xml:space="preserve"> 2017. godine 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  <w:r w:rsidR="00484077">
        <w:t xml:space="preserve"> </w:t>
      </w:r>
      <w:r w:rsidR="00550F8B">
        <w:t xml:space="preserve">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FB3B23" w:rsidR="001B0F4A">
      <w:pPr>
        <w:numPr>
          <w:ilvl w:val="0"/>
          <w:numId w:val="8"/>
        </w:numPr>
        <w:jc w:val="both"/>
      </w:pPr>
      <w:r>
        <w:t xml:space="preserve">Poziva se zakonski zastupnik dužnika </w:t>
      </w:r>
      <w:r w:rsidR="00550F8B">
        <w:t>Mario Vidović, Osijek, Plitvička 1/A, OIB: 04882618971</w:t>
      </w:r>
      <w:r w:rsidR="00484077" w:rsidRPr="00484077">
        <w:t>,</w:t>
      </w:r>
      <w:r>
        <w:t xml:space="preserve"> da u roku od 8 dana od dana primitka ovog zaključka </w:t>
      </w:r>
      <w:r w:rsidR="004D57BB">
        <w:t xml:space="preserve"> </w:t>
      </w:r>
      <w:r>
        <w:t xml:space="preserve">uplati dodatni </w:t>
      </w:r>
      <w:r w:rsidR="00FB3B23">
        <w:t xml:space="preserve"> </w:t>
      </w:r>
      <w:r>
        <w:t xml:space="preserve">iznos predujma od 4.000,00 kn za namirenje troškova stečajnog postupka na račun Trgovačkog suda u Osijeku broj </w:t>
      </w:r>
      <w:r w:rsidRPr="00A52E85">
        <w:t>HR31 2390 0011 3000 0020 0 model HR05 272-</w:t>
      </w:r>
      <w:r w:rsidR="00550F8B">
        <w:rPr>
          <w:b/>
        </w:rPr>
        <w:t>610</w:t>
      </w:r>
      <w:r>
        <w:rPr>
          <w:b/>
        </w:rPr>
        <w:t>-17</w:t>
      </w:r>
      <w:r>
        <w:t xml:space="preserve"> (čl. 113 st. 1 Stečajnog zakona – NN 71/15 u vezi s čl. 114 st. 1 SZ) za stečajnog dužnika </w:t>
      </w:r>
      <w:r w:rsidR="00550F8B">
        <w:t xml:space="preserve">ING-OS j.d.o.o. za graditeljstvo i trgovinu u likvidaciji, Osijek, Plitvička 1A, MBS 030166241, OIB 71264264270 </w:t>
      </w:r>
      <w:r>
        <w:t>(čl. 113 st. 1 Stečajnog zakona – NN 71/15 u vezi s čl. 114 st. 1 SZ).</w:t>
      </w:r>
    </w:p>
    <w:p w:rsidRDefault="001B0F4A" w:rsidP="001B0F4A" w:rsidR="001B0F4A">
      <w:pPr>
        <w:jc w:val="both"/>
      </w:pPr>
    </w:p>
    <w:p w:rsidRDefault="001B0F4A" w:rsidP="00484077" w:rsidR="001B0F4A">
      <w:pPr>
        <w:pStyle w:val="Odlomakpopisa"/>
        <w:numPr>
          <w:ilvl w:val="0"/>
          <w:numId w:val="8"/>
        </w:numPr>
        <w:jc w:val="both"/>
      </w:pPr>
      <w:r>
        <w:t xml:space="preserve">Ako zakonski zastupnik dužnika </w:t>
      </w:r>
      <w:r w:rsidR="00550F8B">
        <w:t>Mario Vidović, Osijek, Plitvička 1/A, OIB: 04882618971</w:t>
      </w:r>
      <w:r w:rsidR="004D57BB" w:rsidRPr="00484077">
        <w:t>,</w:t>
      </w:r>
      <w:r w:rsidR="00FB3B23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550F8B" w:rsidP="001B0F4A" w:rsidR="001B0F4A">
      <w:pPr>
        <w:ind w:firstLine="720"/>
        <w:jc w:val="both"/>
      </w:pPr>
      <w:r>
        <w:t xml:space="preserve"> </w:t>
      </w: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4D57BB" w:rsidP="00F01438" w:rsidR="00F01438">
      <w:pPr>
        <w:jc w:val="right"/>
      </w:pPr>
      <w:r>
        <w:lastRenderedPageBreak/>
        <w:t xml:space="preserve">6 </w:t>
      </w:r>
      <w:r w:rsidR="00F01438">
        <w:t xml:space="preserve"> St-</w:t>
      </w:r>
      <w:r w:rsidR="00550F8B">
        <w:t>610</w:t>
      </w:r>
      <w:r w:rsidR="00F01438">
        <w:t>/17-</w:t>
      </w:r>
      <w:r w:rsidR="0031348E">
        <w:t>5</w:t>
      </w:r>
      <w:bookmarkStart w:name="_GoBack" w:id="0"/>
      <w:bookmarkEnd w:id="0"/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550F8B">
        <w:t>9</w:t>
      </w:r>
      <w:r w:rsidR="00F01438">
        <w:t xml:space="preserve">. </w:t>
      </w:r>
      <w:r w:rsidR="004D57BB">
        <w:t>studenoga</w:t>
      </w:r>
      <w:r>
        <w:t xml:space="preserve"> 2017. 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 xml:space="preserve">Zapisničar: Snježana </w:t>
      </w:r>
      <w:proofErr w:type="spellStart"/>
      <w:r>
        <w:t>Markotić</w:t>
      </w:r>
      <w:proofErr w:type="spellEnd"/>
      <w:r>
        <w:t xml:space="preserve">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550F8B" w:rsidP="001B0F4A" w:rsidR="00A751C5">
      <w:pPr>
        <w:numPr>
          <w:ilvl w:val="0"/>
          <w:numId w:val="9"/>
        </w:numPr>
        <w:jc w:val="both"/>
      </w:pPr>
      <w:r>
        <w:t xml:space="preserve">Mario Vidović, Osijek, Plitvička 1/A, </w:t>
      </w:r>
      <w:r w:rsidR="00A751C5">
        <w:t xml:space="preserve"> 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FB3B23" w:rsidP="001B0F4A" w:rsidR="001B0F4A">
      <w:pPr>
        <w:numPr>
          <w:ilvl w:val="0"/>
          <w:numId w:val="9"/>
        </w:numPr>
        <w:jc w:val="both"/>
      </w:pPr>
      <w:r>
        <w:t xml:space="preserve">R </w:t>
      </w:r>
      <w:r w:rsidR="004D57BB">
        <w:t>10</w:t>
      </w:r>
      <w:r>
        <w:t>/</w:t>
      </w:r>
      <w:r w:rsidR="004D57BB">
        <w:t>1</w:t>
      </w:r>
      <w:r w:rsidR="00F01438">
        <w:t>.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FC2FEB" w:rsidP="00960C63" w:rsidR="00E9392A">
      <w:pPr>
        <w:pStyle w:val="Tijeloteksta"/>
        <w:jc w:val="left"/>
      </w:pPr>
      <w:r>
        <w:t xml:space="preserve"> </w:t>
      </w:r>
      <w:r w:rsidR="00960C63">
        <w:t xml:space="preserve">                                         </w:t>
      </w:r>
      <w:r w:rsidR="00831175">
        <w:t xml:space="preserve">                         </w:t>
      </w: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5E8" w:rsidR="00C855E8">
      <w:r>
        <w:separator/>
      </w:r>
    </w:p>
  </w:endnote>
  <w:endnote w:id="0" w:type="continuationSeparator">
    <w:p w:rsidRDefault="00C855E8" w:rsidR="00C85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5E8" w:rsidR="00C855E8">
      <w:r>
        <w:separator/>
      </w:r>
    </w:p>
  </w:footnote>
  <w:footnote w:id="0" w:type="continuationSeparator">
    <w:p w:rsidRDefault="00C855E8" w:rsidR="00C855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B0F4A"/>
    <w:rsid w:val="001D25C6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48E"/>
    <w:rsid w:val="00313F98"/>
    <w:rsid w:val="003258FC"/>
    <w:rsid w:val="00325955"/>
    <w:rsid w:val="00327B99"/>
    <w:rsid w:val="00334E6B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84077"/>
    <w:rsid w:val="00497410"/>
    <w:rsid w:val="004B741D"/>
    <w:rsid w:val="004D57BB"/>
    <w:rsid w:val="004E5065"/>
    <w:rsid w:val="004E532B"/>
    <w:rsid w:val="00500BBD"/>
    <w:rsid w:val="00550F8B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6E4152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31175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751C5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855E8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01438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3B23"/>
    <w:rsid w:val="00FC2FEB"/>
    <w:rsid w:val="00FE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53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5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3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3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3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53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5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3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3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3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90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418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St-610/2017-5</izvorni_sadrzaj>
    <derivirana_varijabla naziv="DomainObject.Oznaka_1">St-610/2017-5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St-610/2017</izvorni_sadrzaj>
    <derivirana_varijabla naziv="DomainObject.Predmet.OznakaBroj_1">St-610/2017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ING-OS j.d.o.o. za graditeljstvo i trgovinu u likvidaciji</izvorni_sadrzaj>
    <derivirana_varijabla naziv="DomainObject.Predmet.ProtustrankaFormated_1">  ING-OS j.d.o.o. za graditeljstvo i trgovinu u likvidaciji</derivirana_varijabla>
  </DomainObject.Predmet.ProtustrankaFormated>
  <DomainObject.Predmet.ProtustrankaFormatedOIB>
    <izvorni_sadrzaj>  ING-OS j.d.o.o. za graditeljstvo i trgovinu u likvidaciji, OIB 71264264270</izvorni_sadrzaj>
    <derivirana_varijabla naziv="DomainObject.Predmet.ProtustrankaFormatedOIB_1">  ING-OS j.d.o.o. za graditeljstvo i trgovinu u likvidaciji, OIB 71264264270</derivirana_varijabla>
  </DomainObject.Predmet.ProtustrankaFormatedOIB>
  <DomainObject.Predmet.ProtustrankaFormatedWithAdress>
    <izvorni_sadrzaj> ING-OS j.d.o.o. za graditeljstvo i trgovinu u likvidaciji, Plitvička 1A , 31000 Osijek</izvorni_sadrzaj>
    <derivirana_varijabla naziv="DomainObject.Predmet.ProtustrankaFormatedWithAdress_1"> ING-OS j.d.o.o. za graditeljstvo i trgovinu u likvidaciji, Plitvička 1A , 31000 Osijek</derivirana_varijabla>
  </DomainObject.Predmet.ProtustrankaFormatedWithAdress>
  <DomainObject.Predmet.ProtustrankaFormatedWithAdressOIB>
    <izvorni_sadrzaj> ING-OS j.d.o.o. za graditeljstvo i trgovinu u likvidaciji, OIB 71264264270, Plitvička 1A , 31000 Osijek</izvorni_sadrzaj>
    <derivirana_varijabla naziv="DomainObject.Predmet.ProtustrankaFormatedWithAdressOIB_1"> ING-OS j.d.o.o. za graditeljstvo i trgovinu u likvidaciji, OIB 71264264270, Plitvička 1A , 31000 Osijek</derivirana_varijabla>
  </DomainObject.Predmet.ProtustrankaFormatedWithAdressOIB>
  <DomainObject.Predmet.ProtustrankaWithAdress>
    <izvorni_sadrzaj>ING-OS j.d.o.o. za graditeljstvo i trgovinu u likvidaciji Plitvička 1A , 31000 Osijek</izvorni_sadrzaj>
    <derivirana_varijabla naziv="DomainObject.Predmet.ProtustrankaWithAdress_1">ING-OS j.d.o.o. za graditeljstvo i trgovinu u likvidaciji Plitvička 1A , 31000 Osijek</derivirana_varijabla>
  </DomainObject.Predmet.ProtustrankaWithAdress>
  <DomainObject.Predmet.ProtustrankaWithAdressOIB>
    <izvorni_sadrzaj>ING-OS j.d.o.o. za graditeljstvo i trgovinu u likvidaciji, OIB 71264264270, Plitvička 1A , 31000 Osijek</izvorni_sadrzaj>
    <derivirana_varijabla naziv="DomainObject.Predmet.ProtustrankaWithAdressOIB_1">ING-OS j.d.o.o. za graditeljstvo i trgovinu u likvidaciji, OIB 71264264270, Plitvička 1A , 31000 Osijek</derivirana_varijabla>
  </DomainObject.Predmet.ProtustrankaWithAdressOIB>
  <DomainObject.Predmet.ProtustrankaNazivFormated>
    <izvorni_sadrzaj>ING-OS j.d.o.o. za graditeljstvo i trgovinu u likvidaciji</izvorni_sadrzaj>
    <derivirana_varijabla naziv="DomainObject.Predmet.ProtustrankaNazivFormated_1">ING-OS j.d.o.o. za graditeljstvo i trgovinu u likvidaciji</derivirana_varijabla>
  </DomainObject.Predmet.ProtustrankaNazivFormated>
  <DomainObject.Predmet.ProtustrankaNazivFormatedOIB>
    <izvorni_sadrzaj>ING-OS j.d.o.o. za graditeljstvo i trgovinu u likvidaciji, OIB 71264264270</izvorni_sadrzaj>
    <derivirana_varijabla naziv="DomainObject.Predmet.ProtustrankaNazivFormatedOIB_1">ING-OS j.d.o.o. za graditeljstvo i trgovinu u likvidaciji, OIB 71264264270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ING-OS j.d.o.o. za graditeljstvo i trgovinu u likvidaciji</item>
    </izvorni_sadrzaj>
    <derivirana_varijabla naziv="DomainObject.Predmet.ProtuStrankaListFormated_1">
      <item>ING-OS j.d.o.o. za graditeljstvo i trgovinu u likvidaciji</item>
    </derivirana_varijabla>
  </DomainObject.Predmet.ProtuStrankaListFormated>
  <DomainObject.Predmet.ProtuStrankaListFormatedOIB>
    <izvorni_sadrzaj>
      <item>ING-OS j.d.o.o. za graditeljstvo i trgovinu u likvidaciji, OIB 71264264270</item>
    </izvorni_sadrzaj>
    <derivirana_varijabla naziv="DomainObject.Predmet.ProtuStrankaListFormatedOIB_1">
      <item>ING-OS j.d.o.o. za graditeljstvo i trgovinu u likvidaciji, OIB 71264264270</item>
    </derivirana_varijabla>
  </DomainObject.Predmet.ProtuStrankaListFormatedOIB>
  <DomainObject.Predmet.ProtuStrankaListFormatedWithAdress>
    <izvorni_sadrzaj>
      <item>ING-OS j.d.o.o. za graditeljstvo i trgovinu u likvidaciji, Plitvička 1A , 31000 Osijek</item>
    </izvorni_sadrzaj>
    <derivirana_varijabla naziv="DomainObject.Predmet.ProtuStrankaListFormatedWithAdress_1">
      <item>ING-OS j.d.o.o. za graditeljstvo i trgovinu u likvidaciji, Plitvička 1A , 31000 Osijek</item>
    </derivirana_varijabla>
  </DomainObject.Predmet.ProtuStrankaListFormatedWithAdress>
  <DomainObject.Predmet.ProtuStrankaListFormatedWithAdressOIB>
    <izvorni_sadrzaj>
      <item>ING-OS j.d.o.o. za graditeljstvo i trgovinu u likvidaciji, OIB 71264264270, Plitvička 1A , 31000 Osijek</item>
    </izvorni_sadrzaj>
    <derivirana_varijabla naziv="DomainObject.Predmet.ProtuStrankaListFormatedWithAdressOIB_1">
      <item>ING-OS j.d.o.o. za graditeljstvo i trgovinu u likvidaciji, OIB 71264264270, Plitvička 1A , 31000 Osijek</item>
    </derivirana_varijabla>
  </DomainObject.Predmet.ProtuStrankaListFormatedWithAdressOIB>
  <DomainObject.Predmet.ProtuStrankaListNazivFormated>
    <izvorni_sadrzaj>
      <item>ING-OS j.d.o.o. za graditeljstvo i trgovinu u likvidaciji</item>
    </izvorni_sadrzaj>
    <derivirana_varijabla naziv="DomainObject.Predmet.ProtuStrankaListNazivFormated_1">
      <item>ING-OS j.d.o.o. za graditeljstvo i trgovinu u likvidaciji</item>
    </derivirana_varijabla>
  </DomainObject.Predmet.ProtuStrankaListNazivFormated>
  <DomainObject.Predmet.ProtuStrankaListNazivFormatedOIB>
    <izvorni_sadrzaj>
      <item>ING-OS j.d.o.o. za graditeljstvo i trgovinu u likvidaciji, OIB 71264264270</item>
    </izvorni_sadrzaj>
    <derivirana_varijabla naziv="DomainObject.Predmet.ProtuStrankaListNazivFormatedOIB_1">
      <item>ING-OS j.d.o.o. za graditeljstvo i trgovinu u likvidaciji, OIB 71264264270</item>
    </derivirana_varijabla>
  </DomainObject.Predmet.ProtuStrankaListNazivFormatedOIB>
  <DomainObject.Predmet.OstaliListFormated>
    <izvorni_sadrzaj>
      <item>Mario Vidović</item>
    </izvorni_sadrzaj>
    <derivirana_varijabla naziv="DomainObject.Predmet.OstaliListFormated_1">
      <item>Mario Vidović</item>
    </derivirana_varijabla>
  </DomainObject.Predmet.OstaliListFormated>
  <DomainObject.Predmet.OstaliListFormatedOIB>
    <izvorni_sadrzaj>
      <item>Mario Vidović, OIB 04882618971</item>
    </izvorni_sadrzaj>
    <derivirana_varijabla naziv="DomainObject.Predmet.OstaliListFormatedOIB_1">
      <item>Mario Vidović, OIB 04882618971</item>
    </derivirana_varijabla>
  </DomainObject.Predmet.OstaliListFormatedOIB>
  <DomainObject.Predmet.OstaliListFormatedWithAdress>
    <izvorni_sadrzaj>
      <item>Mario Vidović, Plitvička 1a, 31000 Osijek</item>
    </izvorni_sadrzaj>
    <derivirana_varijabla naziv="DomainObject.Predmet.OstaliListFormatedWithAdress_1">
      <item>Mario Vidović, Plitvička 1a, 31000 Osijek</item>
    </derivirana_varijabla>
  </DomainObject.Predmet.OstaliListFormatedWithAdress>
  <DomainObject.Predmet.OstaliListFormatedWithAdressOIB>
    <izvorni_sadrzaj>
      <item>Mario Vidović, OIB 04882618971, Plitvička 1a, 31000 Osijek</item>
    </izvorni_sadrzaj>
    <derivirana_varijabla naziv="DomainObject.Predmet.OstaliListFormatedWithAdressOIB_1">
      <item>Mario Vidović, OIB 04882618971, Plitvička 1a, 31000 Osijek</item>
    </derivirana_varijabla>
  </DomainObject.Predmet.OstaliListFormatedWithAdressOIB>
  <DomainObject.Predmet.OstaliListNazivFormated>
    <izvorni_sadrzaj>
      <item>Mario Vidović</item>
    </izvorni_sadrzaj>
    <derivirana_varijabla naziv="DomainObject.Predmet.OstaliListNazivFormated_1">
      <item>Mario Vidović</item>
    </derivirana_varijabla>
  </DomainObject.Predmet.OstaliListNazivFormated>
  <DomainObject.Predmet.OstaliListNazivFormatedOIB>
    <izvorni_sadrzaj>
      <item>Mario Vidović, OIB 04882618971</item>
    </izvorni_sadrzaj>
    <derivirana_varijabla naziv="DomainObject.Predmet.OstaliListNazivFormatedOIB_1">
      <item>Mario Vidović, OIB 04882618971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St-610/2017-5</izvorni_sadrzaj>
    <derivirana_varijabla naziv="DomainObject.PoslovniBrojDokumenta_1">St-610/2017-5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ING-OS j.d.o.o. za graditeljstvo i trgovinu u likvidaciji</izvorni_sadrzaj>
    <derivirana_varijabla naziv="DomainObject.Predmet.ProtustrankaIDrugi_1">ING-OS j.d.o.o. za graditeljstvo i trgovinu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ING-OS j.d.o.o. za graditeljstvo i trgovinu u likvidaciji, OIB 71264264270, Plitvička 1A , 31000 Osijek</izvorni_sadrzaj>
    <derivirana_varijabla naziv="DomainObject.Predmet.ProtustrankaIDrugiAdressOIB_1">ING-OS j.d.o.o. za graditeljstvo i trgovinu u likvidaciji, OIB 71264264270, Plitvička 1A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ING-OS j.d.o.o. za graditeljstvo i trgovinu u likvidaciji</item>
      <item>Mario Vidović</item>
    </izvorni_sadrzaj>
    <derivirana_varijabla naziv="DomainObject.Predmet.SudioniciListNaziv_1">
      <item>FINA RC OSIJEK</item>
      <item>ING-OS j.d.o.o. za graditeljstvo i trgovinu u likvidaciji</item>
      <item>Mario Vidović</item>
    </derivirana_varijabla>
  </DomainObject.Predmet.SudioniciListNaziv>
  <DomainObject.Predmet.SudioniciListAdressOIB>
    <izvorni_sadrzaj>
      <item>FINA RC OSIJEK, OIB 85821130368</item>
      <item>ING-OS j.d.o.o. za graditeljstvo i trgovinu u likvidaciji, OIB 71264264270, Plitvička 1A ,31000 Osijek</item>
      <item>Mario Vidović, OIB 04882618971, Plitvička 1a,31000 Osijek</item>
    </izvorni_sadrzaj>
    <derivirana_varijabla naziv="DomainObject.Predmet.SudioniciListAdressOIB_1">
      <item>FINA RC OSIJEK, OIB 85821130368</item>
      <item>ING-OS j.d.o.o. za graditeljstvo i trgovinu u likvidaciji, OIB 71264264270, Plitvička 1A ,31000 Osijek</item>
      <item>Mario Vidović, OIB 04882618971, Plitvička 1a,31000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71264264270</item>
      <item>, OIB 04882618971</item>
    </izvorni_sadrzaj>
    <derivirana_varijabla naziv="DomainObject.Predmet.SudioniciListNazivOIB_1">
      <item>, OIB 85821130368</item>
      <item>, OIB 71264264270</item>
      <item>, OIB 04882618971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317371-0A53-4F00-B346-68EC9DE1A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1861</properties:Characters>
  <properties:Lines>95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2017-11-09T07:14:00Z</dcterms:created>
  <dc:creator>hermanj</dc:creator>
  <cp:lastModifiedBy>Snježana Markotić Jurić</cp:lastModifiedBy>
  <cp:lastPrinted>2017-11-09T07:13:00Z</cp:lastPrinted>
  <dcterms:modified xmlns:xsi="http://www.w3.org/2001/XMLSchema-instance" xsi:type="dcterms:W3CDTF">2017-11-09T07:17:00Z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St-610/2017-5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