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0a93" w14:paraId="a8e0a93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0E2670">
        <w:rPr>
          <w:rFonts w:hAnsi="Times New Roman" w:ascii="Times New Roman"/>
          <w:szCs w:val="24"/>
          <w:lang w:val="hr-HR"/>
        </w:rPr>
        <w:t>t-286</w:t>
      </w:r>
      <w:r w:rsidR="00A16B4D">
        <w:rPr>
          <w:rFonts w:hAnsi="Times New Roman" w:ascii="Times New Roman"/>
          <w:szCs w:val="24"/>
          <w:lang w:val="hr-HR"/>
        </w:rPr>
        <w:t>2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30365">
        <w:rPr>
          <w:rFonts w:hAnsi="Times New Roman" w:ascii="Times New Roman"/>
          <w:szCs w:val="24"/>
        </w:rPr>
        <w:t xml:space="preserve">dužnikom </w:t>
      </w:r>
      <w:r w:rsidR="006E3DE1" w:rsidRPr="006E3DE1">
        <w:rPr>
          <w:rFonts w:hAnsi="Times New Roman" w:ascii="Times New Roman"/>
        </w:rPr>
        <w:t xml:space="preserve">FILM STUDIO - PLAVO NEBO d.o.o., Zagreb, Kalabarevo vrelo 11-a, </w:t>
      </w:r>
      <w:r w:rsidR="006E3DE1" w:rsidRPr="006E3DE1">
        <w:rPr>
          <w:rFonts w:hAnsi="Times New Roman" w:ascii="Times New Roman"/>
          <w:szCs w:val="24"/>
        </w:rPr>
        <w:t>OIB: 52457905942,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E3DE1" w:rsidRPr="006E3DE1">
        <w:rPr>
          <w:rFonts w:hAnsi="Times New Roman" w:ascii="Times New Roman"/>
        </w:rPr>
        <w:t xml:space="preserve">FILM STUDIO - PLAVO NEBO d.o.o., Zagreb, Kalabarevo vrelo 11-a, </w:t>
      </w:r>
      <w:r w:rsidR="006E3DE1" w:rsidRPr="006E3DE1">
        <w:rPr>
          <w:rFonts w:hAnsi="Times New Roman" w:ascii="Times New Roman"/>
          <w:szCs w:val="24"/>
        </w:rPr>
        <w:t>OIB: 52457905942</w:t>
      </w:r>
      <w:r w:rsidR="00505FBF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E3DE1" w:rsidRPr="006E3DE1">
        <w:rPr>
          <w:rFonts w:hAnsi="Times New Roman" w:ascii="Times New Roman"/>
        </w:rPr>
        <w:t xml:space="preserve">FILM STUDIO - PLAVO NEBO d.o.o., Zagreb, Kalabarevo vrelo 11-a, </w:t>
      </w:r>
      <w:r w:rsidR="006E3DE1" w:rsidRPr="006E3DE1">
        <w:rPr>
          <w:rFonts w:hAnsi="Times New Roman" w:ascii="Times New Roman"/>
          <w:szCs w:val="24"/>
        </w:rPr>
        <w:t>OIB: 52457905942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E3DE1">
        <w:rPr>
          <w:rFonts w:hAnsi="Times New Roman" w:ascii="Times New Roman"/>
          <w:szCs w:val="24"/>
        </w:rPr>
        <w:t>1276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</w:t>
      </w:r>
      <w:r w:rsidR="00D14632">
        <w:rPr>
          <w:rFonts w:hAnsi="Times New Roman" w:ascii="Times New Roman"/>
          <w:szCs w:val="24"/>
        </w:rPr>
        <w:t>6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33259F" w:rsidRPr="0033259F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0E2670">
      <w:rPr>
        <w:rFonts w:hAnsi="Times New Roman" w:ascii="Times New Roman"/>
        <w:szCs w:val="24"/>
      </w:rPr>
      <w:t>St-286</w:t>
    </w:r>
    <w:r w:rsidR="00A16B4D">
      <w:rPr>
        <w:rFonts w:hAnsi="Times New Roman" w:ascii="Times New Roman"/>
        <w:szCs w:val="24"/>
      </w:rPr>
      <w:t>2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E2670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380E"/>
    <w:rsid w:val="00214938"/>
    <w:rsid w:val="00234991"/>
    <w:rsid w:val="00251615"/>
    <w:rsid w:val="00257F6E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3259F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471AF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05FBF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0365"/>
    <w:rsid w:val="006356C5"/>
    <w:rsid w:val="006370A1"/>
    <w:rsid w:val="0064041D"/>
    <w:rsid w:val="006425EE"/>
    <w:rsid w:val="0064444A"/>
    <w:rsid w:val="006517B1"/>
    <w:rsid w:val="006661DD"/>
    <w:rsid w:val="0067762B"/>
    <w:rsid w:val="00680F33"/>
    <w:rsid w:val="0068288F"/>
    <w:rsid w:val="00686D83"/>
    <w:rsid w:val="006A36FF"/>
    <w:rsid w:val="006A5185"/>
    <w:rsid w:val="006C314D"/>
    <w:rsid w:val="006C4F73"/>
    <w:rsid w:val="006E3DE1"/>
    <w:rsid w:val="006E488E"/>
    <w:rsid w:val="006F1FA2"/>
    <w:rsid w:val="006F2DB4"/>
    <w:rsid w:val="00725DA8"/>
    <w:rsid w:val="00743349"/>
    <w:rsid w:val="007521EE"/>
    <w:rsid w:val="00757726"/>
    <w:rsid w:val="00762138"/>
    <w:rsid w:val="00767FB1"/>
    <w:rsid w:val="00786893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75806"/>
    <w:rsid w:val="0088276B"/>
    <w:rsid w:val="008875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16B4D"/>
    <w:rsid w:val="00A20843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5EFB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35A20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4632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3665D"/>
    <w:rsid w:val="00F50D94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2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5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5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5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5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2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5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5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5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5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St-2862/2015</izvorni_sadrzaj>
    <derivirana_varijabla naziv="DomainObject.Predmet.OznakaBroj_1">St-2862/2015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STUDIO - PLAVO NEBO d.o.o.</izvorni_sadrzaj>
    <derivirana_varijabla naziv="DomainObject.Predmet.ProtustrankaFormated_1">  FILM STUDIO - PLAVO NEBO d.o.o.</derivirana_varijabla>
  </DomainObject.Predmet.ProtustrankaFormated>
  <DomainObject.Predmet.ProtustrankaFormatedOIB>
    <izvorni_sadrzaj>  FILM STUDIO - PLAVO NEBO d.o.o., OIB 52457905942</izvorni_sadrzaj>
    <derivirana_varijabla naziv="DomainObject.Predmet.ProtustrankaFormatedOIB_1">  FILM STUDIO - PLAVO NEBO d.o.o., OIB 52457905942</derivirana_varijabla>
  </DomainObject.Predmet.ProtustrankaFormatedOIB>
  <DomainObject.Predmet.ProtustrankaFormatedWithAdress>
    <izvorni_sadrzaj> FILM STUDIO - PLAVO NEBO d.o.o., Kalabarevo vrelo 11A, 10000 Zagreb</izvorni_sadrzaj>
    <derivirana_varijabla naziv="DomainObject.Predmet.ProtustrankaFormatedWithAdress_1"> FILM STUDIO - PLAVO NEBO d.o.o., Kalabarevo vrelo 11A, 10000 Zagreb</derivirana_varijabla>
  </DomainObject.Predmet.ProtustrankaFormatedWithAdress>
  <DomainObject.Predmet.ProtustrankaFormatedWithAdressOIB>
    <izvorni_sadrzaj> FILM STUDIO - PLAVO NEBO d.o.o., OIB 52457905942, Kalabarevo vrelo 11A, 10000 Zagreb</izvorni_sadrzaj>
    <derivirana_varijabla naziv="DomainObject.Predmet.ProtustrankaFormatedWithAdressOIB_1"> FILM STUDIO - PLAVO NEBO d.o.o., OIB 52457905942, Kalabarevo vrelo 11A, 10000 Zagreb</derivirana_varijabla>
  </DomainObject.Predmet.ProtustrankaFormatedWithAdressOIB>
  <DomainObject.Predmet.ProtustrankaWithAdress>
    <izvorni_sadrzaj>FILM STUDIO - PLAVO NEBO d.o.o. Kalabarevo vrelo 11A, 10000 Zagreb</izvorni_sadrzaj>
    <derivirana_varijabla naziv="DomainObject.Predmet.ProtustrankaWithAdress_1">FILM STUDIO - PLAVO NEBO d.o.o. Kalabarevo vrelo 11A, 10000 Zagreb</derivirana_varijabla>
  </DomainObject.Predmet.ProtustrankaWithAdress>
  <DomainObject.Predmet.ProtustrankaWithAdressOIB>
    <izvorni_sadrzaj>FILM STUDIO - PLAVO NEBO d.o.o., OIB 52457905942, Kalabarevo vrelo 11A, 10000 Zagreb</izvorni_sadrzaj>
    <derivirana_varijabla naziv="DomainObject.Predmet.ProtustrankaWithAdressOIB_1">FILM STUDIO - PLAVO NEBO d.o.o., OIB 52457905942, Kalabarevo vrelo 11A, 10000 Zagreb</derivirana_varijabla>
  </DomainObject.Predmet.ProtustrankaWithAdressOIB>
  <DomainObject.Predmet.ProtustrankaNazivFormated>
    <izvorni_sadrzaj>FILM STUDIO - PLAVO NEBO d.o.o.</izvorni_sadrzaj>
    <derivirana_varijabla naziv="DomainObject.Predmet.ProtustrankaNazivFormated_1">FILM STUDIO - PLAVO NEBO d.o.o.</derivirana_varijabla>
  </DomainObject.Predmet.ProtustrankaNazivFormated>
  <DomainObject.Predmet.ProtustrankaNazivFormatedOIB>
    <izvorni_sadrzaj>FILM STUDIO - PLAVO NEBO d.o.o., OIB 52457905942</izvorni_sadrzaj>
    <derivirana_varijabla naziv="DomainObject.Predmet.ProtustrankaNazivFormatedOIB_1">FILM STUDIO - PLAVO NEBO d.o.o., OIB 52457905942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STUDIO - PLAVO NEBO d.o.o.</item>
    </izvorni_sadrzaj>
    <derivirana_varijabla naziv="DomainObject.Predmet.ProtuStrankaListFormated_1">
      <item>FILM STUDIO - PLAVO NEBO d.o.o.</item>
    </derivirana_varijabla>
  </DomainObject.Predmet.ProtuStrankaListFormated>
  <DomainObject.Predmet.ProtuStrankaListFormatedOIB>
    <izvorni_sadrzaj>
      <item>FILM STUDIO - PLAVO NEBO d.o.o., OIB 52457905942</item>
    </izvorni_sadrzaj>
    <derivirana_varijabla naziv="DomainObject.Predmet.ProtuStrankaListFormatedOIB_1">
      <item>FILM STUDIO - PLAVO NEBO d.o.o., OIB 52457905942</item>
    </derivirana_varijabla>
  </DomainObject.Predmet.ProtuStrankaListFormatedOIB>
  <DomainObject.Predmet.ProtuStrankaListFormatedWithAdress>
    <izvorni_sadrzaj>
      <item>FILM STUDIO - PLAVO NEBO d.o.o., Kalabarevo vrelo 11A, 10000 Zagreb</item>
    </izvorni_sadrzaj>
    <derivirana_varijabla naziv="DomainObject.Predmet.ProtuStrankaListFormatedWithAdress_1">
      <item>FILM STUDIO - PLAVO NEBO d.o.o., Kalabarevo vrelo 11A, 10000 Zagreb</item>
    </derivirana_varijabla>
  </DomainObject.Predmet.ProtuStrankaListFormatedWithAdress>
  <DomainObject.Predmet.ProtuStrankaListFormatedWithAdressOIB>
    <izvorni_sadrzaj>
      <item>FILM STUDIO - PLAVO NEBO d.o.o., OIB 52457905942, Kalabarevo vrelo 11A, 10000 Zagreb</item>
    </izvorni_sadrzaj>
    <derivirana_varijabla naziv="DomainObject.Predmet.ProtuStrankaListFormatedWithAdressOIB_1">
      <item>FILM STUDIO - PLAVO NEBO d.o.o., OIB 52457905942, Kalabarevo vrelo 11A, 10000 Zagreb</item>
    </derivirana_varijabla>
  </DomainObject.Predmet.ProtuStrankaListFormatedWithAdressOIB>
  <DomainObject.Predmet.ProtuStrankaListNazivFormated>
    <izvorni_sadrzaj>
      <item>FILM STUDIO - PLAVO NEBO d.o.o.</item>
    </izvorni_sadrzaj>
    <derivirana_varijabla naziv="DomainObject.Predmet.ProtuStrankaListNazivFormated_1">
      <item>FILM STUDIO - PLAVO NEBO d.o.o.</item>
    </derivirana_varijabla>
  </DomainObject.Predmet.ProtuStrankaListNazivFormated>
  <DomainObject.Predmet.ProtuStrankaListNazivFormatedOIB>
    <izvorni_sadrzaj>
      <item>FILM STUDIO - PLAVO NEBO d.o.o., OIB 52457905942</item>
    </izvorni_sadrzaj>
    <derivirana_varijabla naziv="DomainObject.Predmet.ProtuStrankaListNazivFormatedOIB_1">
      <item>FILM STUDIO - PLAVO NEBO d.o.o., OIB 52457905942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STUDIO - PLAVO NEBO d.o.o.</izvorni_sadrzaj>
    <derivirana_varijabla naziv="DomainObject.Predmet.ProtustrankaIDrugi_1">FILM STUDIO - PLAVO NEBO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 STUDIO - PLAVO NEBO d.o.o., OIB 52457905942, Kalabarevo vrelo 11A, 10000 Zagreb</izvorni_sadrzaj>
    <derivirana_varijabla naziv="DomainObject.Predmet.ProtustrankaIDrugiAdressOIB_1">FILM STUDIO - PLAVO NEBO d.o.o., OIB 52457905942, Kalabarevo vrelo 11A,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STUDIO - PLAVO NEBO d.o.o.</item>
    </izvorni_sadrzaj>
    <derivirana_varijabla naziv="DomainObject.Predmet.SudioniciListNaziv_1">
      <item>FINA Regionalni centar Zagreb</item>
      <item>FILM STUDIO - PLAVO NEBO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FILM STUDIO - PLAVO NEBO d.o.o., OIB 52457905942, Kalabarevo vrelo 11A,10000 Zagreb</item>
    </izvorni_sadrzaj>
    <derivirana_varijabla naziv="DomainObject.Predmet.SudioniciListAdressOIB_1">
      <item>FINA Regionalni centar Zagreb, OIB 85821130368, Trg svibanjskih žrtava 1995. 1,10000 Zagreb</item>
      <item>FILM STUDIO - PLAVO NEBO d.o.o., OIB 52457905942, Kalabarevo vrelo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52457905942</item>
    </izvorni_sadrzaj>
    <derivirana_varijabla naziv="DomainObject.Predmet.SudioniciListNazivOIB_1">
      <item>, OIB 85821130368</item>
      <item>, OIB 52457905942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6C3B1-084C-43C9-BA54-FA8EED96C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2660</properties:Characters>
  <properties:Lines>76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2015-12-02T14:26:00Z</dcterms:created>
  <dc:creator>Sudsko vijeæe</dc:creator>
  <cp:lastModifiedBy>Nevenka Furić</cp:lastModifiedBy>
  <cp:lastPrinted>2015-12-02T14:28:00Z</cp:lastPrinted>
  <dcterms:modified xmlns:xsi="http://www.w3.org/2001/XMLSchema-instance" xsi:type="dcterms:W3CDTF">2015-12-03T13:08:00Z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