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65d2" w14:paraId="11165d2" w:rsidRDefault="00F46F8A" w:rsidP="00F46F8A" w:rsidR="00F46F8A">
      <w:pPr>
        <w:pStyle w:val="Bezproreda"/>
        <w15:collapsed w:val="false"/>
        <w:rPr>
          <w:b/>
          <w:lang w:eastAsia="hr-HR"/>
        </w:rPr>
      </w:pPr>
      <w:bookmarkStart w:name="_GoBack" w:id="0"/>
      <w:bookmarkEnd w:id="0"/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  <w:t>1.St-96/1999</w:t>
      </w:r>
    </w:p>
    <w:p w:rsidRDefault="00F46F8A" w:rsidP="00F46F8A" w:rsidR="00F46F8A">
      <w:pPr>
        <w:pStyle w:val="Bezproreda"/>
        <w:rPr>
          <w:b/>
          <w:lang w:eastAsia="hr-HR"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46F8A" w:rsidP="00F46F8A" w:rsidR="00F46F8A">
      <w:pPr>
        <w:pStyle w:val="Bezproreda"/>
        <w:rPr>
          <w:b/>
          <w:lang w:eastAsia="hr-HR"/>
        </w:rPr>
      </w:pPr>
    </w:p>
    <w:p w:rsidRDefault="00F46F8A" w:rsidP="00F46F8A" w:rsidR="00F46F8A">
      <w:pPr>
        <w:pStyle w:val="Bezproreda"/>
        <w:rPr>
          <w:b/>
          <w:lang w:eastAsia="hr-HR"/>
        </w:rPr>
      </w:pPr>
      <w:r>
        <w:rPr>
          <w:b/>
          <w:lang w:eastAsia="hr-HR"/>
        </w:rPr>
        <w:t>REPUBLIKA HRVATSKA</w:t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</w:p>
    <w:p w:rsidRDefault="00F46F8A" w:rsidP="00F46F8A" w:rsidR="00F46F8A">
      <w:pPr>
        <w:pStyle w:val="Bezproreda"/>
        <w:rPr>
          <w:b/>
          <w:lang w:eastAsia="hr-HR"/>
        </w:rPr>
      </w:pPr>
      <w:r>
        <w:rPr>
          <w:b/>
          <w:lang w:eastAsia="hr-HR"/>
        </w:rPr>
        <w:t>TRGOVAČKI SUD U SPLITU</w:t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</w:p>
    <w:p w:rsidRDefault="00F46F8A" w:rsidP="00F46F8A" w:rsidR="00F46F8A">
      <w:pPr>
        <w:pStyle w:val="Bezproreda"/>
        <w:rPr>
          <w:lang w:eastAsia="hr-HR"/>
        </w:rPr>
      </w:pPr>
      <w:r>
        <w:rPr>
          <w:b/>
          <w:lang w:eastAsia="hr-HR"/>
        </w:rPr>
        <w:t xml:space="preserve">Split, </w:t>
      </w:r>
      <w:proofErr w:type="spellStart"/>
      <w:r>
        <w:rPr>
          <w:b/>
          <w:lang w:eastAsia="hr-HR"/>
        </w:rPr>
        <w:t>Sukoišanska</w:t>
      </w:r>
      <w:proofErr w:type="spellEnd"/>
      <w:r>
        <w:rPr>
          <w:b/>
          <w:lang w:eastAsia="hr-HR"/>
        </w:rPr>
        <w:t xml:space="preserve"> 6</w:t>
      </w:r>
      <w:r>
        <w:rPr>
          <w:lang w:eastAsia="hr-HR"/>
        </w:rPr>
        <w:tab/>
      </w:r>
    </w:p>
    <w:p w:rsidRDefault="00F46F8A" w:rsidP="00F46F8A" w:rsidR="00F46F8A">
      <w:pPr>
        <w:pStyle w:val="Bezproreda"/>
        <w:rPr>
          <w:bCs/>
          <w:spacing w:val="60"/>
          <w:lang w:eastAsia="hr-HR"/>
        </w:rPr>
      </w:pPr>
    </w:p>
    <w:p w:rsidRDefault="00F46F8A" w:rsidP="00F46F8A" w:rsidR="00F46F8A">
      <w:pPr>
        <w:pStyle w:val="Bezproreda"/>
        <w:jc w:val="center"/>
        <w:rPr>
          <w:b/>
          <w:bCs/>
          <w:spacing w:val="60"/>
          <w:lang w:eastAsia="hr-HR"/>
        </w:rPr>
      </w:pPr>
      <w:r>
        <w:rPr>
          <w:b/>
          <w:bCs/>
          <w:spacing w:val="60"/>
          <w:lang w:eastAsia="hr-HR"/>
        </w:rPr>
        <w:t>REPUBLIKA HRVATSKA</w:t>
      </w:r>
    </w:p>
    <w:p w:rsidRDefault="00F46F8A" w:rsidP="00F46F8A" w:rsidR="00F46F8A">
      <w:pPr>
        <w:pStyle w:val="Bezproreda"/>
        <w:jc w:val="center"/>
        <w:rPr>
          <w:b/>
          <w:bCs/>
          <w:spacing w:val="60"/>
          <w:lang w:eastAsia="hr-HR"/>
        </w:rPr>
      </w:pPr>
    </w:p>
    <w:p w:rsidRDefault="00F46F8A" w:rsidP="00F46F8A" w:rsidR="00F46F8A">
      <w:pPr>
        <w:pStyle w:val="Bezproreda"/>
        <w:jc w:val="center"/>
        <w:rPr>
          <w:b/>
          <w:bCs/>
          <w:spacing w:val="60"/>
          <w:lang w:eastAsia="hr-HR"/>
        </w:rPr>
      </w:pPr>
      <w:r>
        <w:rPr>
          <w:b/>
          <w:bCs/>
          <w:spacing w:val="60"/>
          <w:lang w:eastAsia="hr-HR"/>
        </w:rPr>
        <w:t>RJEŠENJE</w:t>
      </w:r>
    </w:p>
    <w:p w:rsidRDefault="00F46F8A" w:rsidP="00F46F8A" w:rsidR="00F46F8A">
      <w:pPr>
        <w:pStyle w:val="Bezproreda"/>
      </w:pPr>
    </w:p>
    <w:p w:rsidRDefault="00F46F8A" w:rsidP="00F46F8A" w:rsidR="00F46F8A">
      <w:pPr>
        <w:pStyle w:val="Bezproreda"/>
      </w:pPr>
      <w:r>
        <w:tab/>
      </w:r>
      <w:r w:rsidRPr="00086792">
        <w:t>Trgovački sud u Splitu, po sucu ovog suda Velimiru Vukoviću, kao stečajnom sucu,  u stečajnom postupku nad stečajnim dužnikom  AMFORA d.d. u stečaju, Makarska, Franjevački put 14., OIB: 07753882873</w:t>
      </w:r>
      <w:r>
        <w:t xml:space="preserve">,  zastupanog po stečajnoj upraviteljici  </w:t>
      </w:r>
      <w:proofErr w:type="spellStart"/>
      <w:r>
        <w:t>Anči</w:t>
      </w:r>
      <w:proofErr w:type="spellEnd"/>
      <w:r>
        <w:t xml:space="preserve"> Bašić, iz Splita, Mažuranićevo šetalište 35,  dana 16. veljače 2017. godine,</w:t>
      </w:r>
    </w:p>
    <w:p w:rsidRDefault="00F46F8A" w:rsidP="00F46F8A" w:rsidR="00F46F8A">
      <w:pPr>
        <w:pStyle w:val="Bezproreda"/>
      </w:pPr>
      <w:r>
        <w:t xml:space="preserve">  </w:t>
      </w:r>
    </w:p>
    <w:p w:rsidRDefault="00F46F8A" w:rsidP="00F46F8A" w:rsidR="00F46F8A">
      <w:pPr>
        <w:pStyle w:val="Bezproreda"/>
        <w:jc w:val="center"/>
        <w:rPr>
          <w:bCs/>
          <w:lang w:eastAsia="hr-HR"/>
        </w:rPr>
      </w:pPr>
      <w:r>
        <w:rPr>
          <w:bCs/>
          <w:lang w:eastAsia="hr-HR"/>
        </w:rPr>
        <w:t>r i j e š i o     j e</w:t>
      </w:r>
    </w:p>
    <w:p w:rsidRDefault="00F46F8A" w:rsidP="00F46F8A" w:rsidR="00F46F8A">
      <w:pPr>
        <w:pStyle w:val="Bezproreda"/>
      </w:pPr>
    </w:p>
    <w:p w:rsidRDefault="00F46F8A" w:rsidP="00F46F8A" w:rsidR="00F46F8A">
      <w:pPr>
        <w:ind w:firstLine="540"/>
        <w:jc w:val="both"/>
        <w:rPr>
          <w:sz w:val="24"/>
          <w:szCs w:val="24"/>
        </w:rPr>
      </w:pPr>
      <w:r>
        <w:t>I</w:t>
      </w:r>
      <w:r>
        <w:tab/>
      </w:r>
      <w:proofErr w:type="spellStart"/>
      <w:r w:rsidRPr="00F46F8A">
        <w:rPr>
          <w:sz w:val="24"/>
          <w:szCs w:val="24"/>
        </w:rPr>
        <w:t>Određuje</w:t>
      </w:r>
      <w:proofErr w:type="spellEnd"/>
      <w:r w:rsidRPr="00F46F8A">
        <w:rPr>
          <w:sz w:val="24"/>
          <w:szCs w:val="24"/>
        </w:rPr>
        <w:t xml:space="preserve"> se </w:t>
      </w:r>
      <w:proofErr w:type="spellStart"/>
      <w:r w:rsidRPr="00F46F8A">
        <w:rPr>
          <w:sz w:val="24"/>
          <w:szCs w:val="24"/>
        </w:rPr>
        <w:t>nagrada</w:t>
      </w:r>
      <w:proofErr w:type="spellEnd"/>
      <w:r w:rsidRPr="00F46F8A">
        <w:rPr>
          <w:sz w:val="24"/>
          <w:szCs w:val="24"/>
        </w:rPr>
        <w:t xml:space="preserve"> </w:t>
      </w:r>
      <w:proofErr w:type="spellStart"/>
      <w:proofErr w:type="gramStart"/>
      <w:r w:rsidRPr="00F46F8A">
        <w:rPr>
          <w:sz w:val="24"/>
          <w:szCs w:val="24"/>
        </w:rPr>
        <w:t>stečajno</w:t>
      </w:r>
      <w:r>
        <w:rPr>
          <w:sz w:val="24"/>
          <w:szCs w:val="24"/>
        </w:rPr>
        <w:t>j</w:t>
      </w:r>
      <w:proofErr w:type="spellEnd"/>
      <w:r w:rsidRPr="00F46F8A">
        <w:rPr>
          <w:sz w:val="24"/>
          <w:szCs w:val="24"/>
        </w:rPr>
        <w:t xml:space="preserve">  </w:t>
      </w:r>
      <w:proofErr w:type="spellStart"/>
      <w:r w:rsidRPr="00F46F8A">
        <w:rPr>
          <w:sz w:val="24"/>
          <w:szCs w:val="24"/>
        </w:rPr>
        <w:t>upraviteljici</w:t>
      </w:r>
      <w:proofErr w:type="spellEnd"/>
      <w:proofErr w:type="gramEnd"/>
      <w:r w:rsidRPr="00F46F8A">
        <w:rPr>
          <w:sz w:val="24"/>
          <w:szCs w:val="24"/>
        </w:rPr>
        <w:t xml:space="preserve">  </w:t>
      </w:r>
      <w:proofErr w:type="spellStart"/>
      <w:r w:rsidRPr="00F46F8A">
        <w:rPr>
          <w:sz w:val="24"/>
          <w:szCs w:val="24"/>
        </w:rPr>
        <w:t>Anči</w:t>
      </w:r>
      <w:proofErr w:type="spellEnd"/>
      <w:r w:rsidRPr="00F46F8A">
        <w:rPr>
          <w:sz w:val="24"/>
          <w:szCs w:val="24"/>
        </w:rPr>
        <w:t xml:space="preserve"> </w:t>
      </w:r>
      <w:proofErr w:type="spellStart"/>
      <w:r w:rsidRPr="00F46F8A">
        <w:rPr>
          <w:sz w:val="24"/>
          <w:szCs w:val="24"/>
        </w:rPr>
        <w:t>Bašić</w:t>
      </w:r>
      <w:proofErr w:type="spellEnd"/>
      <w:r w:rsidRPr="00F46F8A">
        <w:rPr>
          <w:sz w:val="24"/>
          <w:szCs w:val="24"/>
        </w:rPr>
        <w:t xml:space="preserve">, </w:t>
      </w:r>
      <w:proofErr w:type="spellStart"/>
      <w:r w:rsidRPr="00F46F8A">
        <w:rPr>
          <w:sz w:val="24"/>
          <w:szCs w:val="24"/>
        </w:rPr>
        <w:t>iz</w:t>
      </w:r>
      <w:proofErr w:type="spellEnd"/>
      <w:r w:rsidRPr="00F46F8A">
        <w:rPr>
          <w:sz w:val="24"/>
          <w:szCs w:val="24"/>
        </w:rPr>
        <w:t xml:space="preserve"> </w:t>
      </w:r>
      <w:proofErr w:type="spellStart"/>
      <w:r w:rsidRPr="00F46F8A">
        <w:rPr>
          <w:sz w:val="24"/>
          <w:szCs w:val="24"/>
        </w:rPr>
        <w:t>Splita</w:t>
      </w:r>
      <w:proofErr w:type="spellEnd"/>
      <w:r w:rsidRPr="00F46F8A">
        <w:rPr>
          <w:sz w:val="24"/>
          <w:szCs w:val="24"/>
        </w:rPr>
        <w:t xml:space="preserve">, </w:t>
      </w:r>
      <w:proofErr w:type="spellStart"/>
      <w:r w:rsidRPr="00F46F8A">
        <w:rPr>
          <w:sz w:val="24"/>
          <w:szCs w:val="24"/>
        </w:rPr>
        <w:t>Mažuranićevo</w:t>
      </w:r>
      <w:proofErr w:type="spellEnd"/>
      <w:r w:rsidRPr="00F46F8A">
        <w:rPr>
          <w:sz w:val="24"/>
          <w:szCs w:val="24"/>
        </w:rPr>
        <w:t xml:space="preserve"> </w:t>
      </w:r>
      <w:proofErr w:type="spellStart"/>
      <w:r w:rsidRPr="00F46F8A">
        <w:rPr>
          <w:sz w:val="24"/>
          <w:szCs w:val="24"/>
        </w:rPr>
        <w:t>šetalište</w:t>
      </w:r>
      <w:proofErr w:type="spellEnd"/>
      <w:r w:rsidRPr="00F46F8A">
        <w:rPr>
          <w:sz w:val="24"/>
          <w:szCs w:val="24"/>
        </w:rPr>
        <w:t xml:space="preserve"> 35, OIB: </w:t>
      </w:r>
      <w:r w:rsidRPr="00F46F8A">
        <w:rPr>
          <w:rFonts w:eastAsiaTheme="minorHAnsi"/>
          <w:sz w:val="24"/>
          <w:szCs w:val="24"/>
          <w:lang w:eastAsia="en-US" w:val="hr-HR"/>
        </w:rPr>
        <w:t>38874953663</w:t>
      </w:r>
      <w:r>
        <w:rPr>
          <w:rFonts w:eastAsiaTheme="minorHAnsi"/>
          <w:sz w:val="24"/>
          <w:szCs w:val="24"/>
          <w:lang w:eastAsia="en-US" w:val="hr-HR"/>
        </w:rPr>
        <w:t xml:space="preserve">, </w:t>
      </w:r>
      <w:r>
        <w:t xml:space="preserve">  </w:t>
      </w:r>
      <w:proofErr w:type="spellStart"/>
      <w:r w:rsidRPr="00F46F8A">
        <w:rPr>
          <w:sz w:val="24"/>
          <w:szCs w:val="24"/>
        </w:rPr>
        <w:t>za</w:t>
      </w:r>
      <w:proofErr w:type="spellEnd"/>
      <w:r w:rsidRPr="00F46F8A">
        <w:rPr>
          <w:sz w:val="24"/>
          <w:szCs w:val="24"/>
        </w:rPr>
        <w:t xml:space="preserve"> </w:t>
      </w:r>
      <w:proofErr w:type="spellStart"/>
      <w:r w:rsidRPr="00F46F8A">
        <w:rPr>
          <w:sz w:val="24"/>
          <w:szCs w:val="24"/>
        </w:rPr>
        <w:t>obavljene</w:t>
      </w:r>
      <w:proofErr w:type="spellEnd"/>
      <w:r w:rsidRPr="00F46F8A">
        <w:rPr>
          <w:sz w:val="24"/>
          <w:szCs w:val="24"/>
        </w:rPr>
        <w:t xml:space="preserve"> </w:t>
      </w:r>
      <w:proofErr w:type="spellStart"/>
      <w:r w:rsidRPr="00F46F8A">
        <w:rPr>
          <w:sz w:val="24"/>
          <w:szCs w:val="24"/>
        </w:rPr>
        <w:t>poslove</w:t>
      </w:r>
      <w:proofErr w:type="spellEnd"/>
      <w:r w:rsidRPr="00F46F8A">
        <w:rPr>
          <w:sz w:val="24"/>
          <w:szCs w:val="24"/>
        </w:rPr>
        <w:t xml:space="preserve"> u </w:t>
      </w:r>
      <w:proofErr w:type="spellStart"/>
      <w:r w:rsidRPr="00F46F8A">
        <w:rPr>
          <w:sz w:val="24"/>
          <w:szCs w:val="24"/>
        </w:rPr>
        <w:t>ovom</w:t>
      </w:r>
      <w:proofErr w:type="spellEnd"/>
      <w:r w:rsidRPr="00F46F8A">
        <w:rPr>
          <w:sz w:val="24"/>
          <w:szCs w:val="24"/>
        </w:rPr>
        <w:t xml:space="preserve"> </w:t>
      </w:r>
      <w:proofErr w:type="spellStart"/>
      <w:r w:rsidRPr="00F46F8A">
        <w:rPr>
          <w:sz w:val="24"/>
          <w:szCs w:val="24"/>
        </w:rPr>
        <w:t>stečajnom</w:t>
      </w:r>
      <w:proofErr w:type="spellEnd"/>
      <w:r w:rsidRPr="00F46F8A">
        <w:rPr>
          <w:sz w:val="24"/>
          <w:szCs w:val="24"/>
        </w:rPr>
        <w:t xml:space="preserve"> </w:t>
      </w:r>
      <w:proofErr w:type="spellStart"/>
      <w:r w:rsidRPr="00F46F8A"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>:</w:t>
      </w:r>
    </w:p>
    <w:p w:rsidRDefault="00F46F8A" w:rsidP="00F46F8A" w:rsidR="00F46F8A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temeljem</w:t>
      </w:r>
      <w:proofErr w:type="spellEnd"/>
      <w:proofErr w:type="gramEnd"/>
      <w:r>
        <w:rPr>
          <w:sz w:val="24"/>
          <w:szCs w:val="24"/>
        </w:rPr>
        <w:t xml:space="preserve"> </w:t>
      </w:r>
      <w:r w:rsidR="00172550">
        <w:rPr>
          <w:sz w:val="24"/>
          <w:szCs w:val="24"/>
        </w:rPr>
        <w:t>čl</w:t>
      </w:r>
      <w:r>
        <w:rPr>
          <w:sz w:val="24"/>
          <w:szCs w:val="24"/>
        </w:rPr>
        <w:t xml:space="preserve">.4. </w:t>
      </w:r>
      <w:r w:rsidR="00172550">
        <w:rPr>
          <w:sz w:val="24"/>
          <w:szCs w:val="24"/>
        </w:rPr>
        <w:t>st</w:t>
      </w:r>
      <w:r>
        <w:rPr>
          <w:sz w:val="24"/>
          <w:szCs w:val="24"/>
        </w:rPr>
        <w:t xml:space="preserve">.1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(NN 189/13)</w:t>
      </w:r>
      <w:r w:rsidRPr="00F46F8A"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ukupnom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iznosu</w:t>
      </w:r>
      <w:proofErr w:type="spellEnd"/>
      <w:r w:rsidRPr="00F46F8A">
        <w:rPr>
          <w:sz w:val="24"/>
          <w:szCs w:val="24"/>
        </w:rPr>
        <w:t xml:space="preserve"> od  </w:t>
      </w:r>
      <w:r w:rsidR="00172550">
        <w:rPr>
          <w:sz w:val="24"/>
          <w:szCs w:val="24"/>
        </w:rPr>
        <w:t xml:space="preserve">300.00,00 </w:t>
      </w:r>
      <w:proofErr w:type="spellStart"/>
      <w:r w:rsidR="00172550">
        <w:rPr>
          <w:sz w:val="24"/>
          <w:szCs w:val="24"/>
        </w:rPr>
        <w:t>kn</w:t>
      </w:r>
      <w:proofErr w:type="spellEnd"/>
      <w:r w:rsidR="00172550">
        <w:rPr>
          <w:sz w:val="24"/>
          <w:szCs w:val="24"/>
        </w:rPr>
        <w:t xml:space="preserve"> </w:t>
      </w:r>
      <w:proofErr w:type="spellStart"/>
      <w:r w:rsidR="00172550">
        <w:rPr>
          <w:sz w:val="24"/>
          <w:szCs w:val="24"/>
        </w:rPr>
        <w:t>neto</w:t>
      </w:r>
      <w:proofErr w:type="spellEnd"/>
      <w:r w:rsidR="00172550">
        <w:rPr>
          <w:sz w:val="24"/>
          <w:szCs w:val="24"/>
        </w:rPr>
        <w:t xml:space="preserve">, od </w:t>
      </w:r>
      <w:proofErr w:type="spellStart"/>
      <w:r w:rsidR="00172550">
        <w:rPr>
          <w:sz w:val="24"/>
          <w:szCs w:val="24"/>
        </w:rPr>
        <w:t>čega</w:t>
      </w:r>
      <w:proofErr w:type="spellEnd"/>
      <w:r w:rsidR="00172550">
        <w:rPr>
          <w:sz w:val="24"/>
          <w:szCs w:val="24"/>
        </w:rPr>
        <w:t xml:space="preserve"> je </w:t>
      </w:r>
      <w:proofErr w:type="spellStart"/>
      <w:r w:rsidR="00172550">
        <w:rPr>
          <w:sz w:val="24"/>
          <w:szCs w:val="24"/>
        </w:rPr>
        <w:t>stečajnoj</w:t>
      </w:r>
      <w:proofErr w:type="spellEnd"/>
      <w:r w:rsidR="00172550">
        <w:rPr>
          <w:sz w:val="24"/>
          <w:szCs w:val="24"/>
        </w:rPr>
        <w:t xml:space="preserve"> </w:t>
      </w:r>
      <w:proofErr w:type="spellStart"/>
      <w:r w:rsidR="00172550">
        <w:rPr>
          <w:sz w:val="24"/>
          <w:szCs w:val="24"/>
        </w:rPr>
        <w:t>upraviteljici</w:t>
      </w:r>
      <w:proofErr w:type="spellEnd"/>
      <w:r w:rsidR="00172550">
        <w:rPr>
          <w:sz w:val="24"/>
          <w:szCs w:val="24"/>
        </w:rPr>
        <w:t xml:space="preserve"> </w:t>
      </w:r>
      <w:proofErr w:type="spellStart"/>
      <w:r w:rsidR="00172550">
        <w:rPr>
          <w:sz w:val="24"/>
          <w:szCs w:val="24"/>
        </w:rPr>
        <w:t>na</w:t>
      </w:r>
      <w:proofErr w:type="spellEnd"/>
      <w:r w:rsidR="00172550">
        <w:rPr>
          <w:sz w:val="24"/>
          <w:szCs w:val="24"/>
        </w:rPr>
        <w:t xml:space="preserve"> </w:t>
      </w:r>
      <w:proofErr w:type="spellStart"/>
      <w:r w:rsidR="00172550">
        <w:rPr>
          <w:sz w:val="24"/>
          <w:szCs w:val="24"/>
        </w:rPr>
        <w:t>ime</w:t>
      </w:r>
      <w:proofErr w:type="spellEnd"/>
      <w:r w:rsidR="00172550">
        <w:rPr>
          <w:sz w:val="24"/>
          <w:szCs w:val="24"/>
        </w:rPr>
        <w:t xml:space="preserve"> </w:t>
      </w:r>
      <w:proofErr w:type="spellStart"/>
      <w:r w:rsidR="00172550">
        <w:rPr>
          <w:sz w:val="24"/>
          <w:szCs w:val="24"/>
        </w:rPr>
        <w:t>predujmova</w:t>
      </w:r>
      <w:proofErr w:type="spellEnd"/>
      <w:r w:rsidR="00172550">
        <w:rPr>
          <w:sz w:val="24"/>
          <w:szCs w:val="24"/>
        </w:rPr>
        <w:t xml:space="preserve"> </w:t>
      </w:r>
      <w:proofErr w:type="spellStart"/>
      <w:r w:rsidR="00172550">
        <w:rPr>
          <w:sz w:val="24"/>
          <w:szCs w:val="24"/>
        </w:rPr>
        <w:t>već</w:t>
      </w:r>
      <w:proofErr w:type="spellEnd"/>
      <w:r w:rsidR="00172550">
        <w:rPr>
          <w:sz w:val="24"/>
          <w:szCs w:val="24"/>
        </w:rPr>
        <w:t xml:space="preserve"> </w:t>
      </w:r>
      <w:proofErr w:type="spellStart"/>
      <w:r w:rsidR="00172550">
        <w:rPr>
          <w:sz w:val="24"/>
          <w:szCs w:val="24"/>
        </w:rPr>
        <w:t>isplaćen</w:t>
      </w:r>
      <w:proofErr w:type="spellEnd"/>
      <w:r w:rsidR="00172550">
        <w:rPr>
          <w:sz w:val="24"/>
          <w:szCs w:val="24"/>
        </w:rPr>
        <w:t xml:space="preserve"> </w:t>
      </w:r>
      <w:proofErr w:type="spellStart"/>
      <w:r w:rsidR="00172550">
        <w:rPr>
          <w:sz w:val="24"/>
          <w:szCs w:val="24"/>
        </w:rPr>
        <w:t>iznos</w:t>
      </w:r>
      <w:proofErr w:type="spellEnd"/>
      <w:r w:rsidR="00172550">
        <w:rPr>
          <w:sz w:val="24"/>
          <w:szCs w:val="24"/>
        </w:rPr>
        <w:t xml:space="preserve"> od 216.000,00 </w:t>
      </w:r>
      <w:proofErr w:type="spellStart"/>
      <w:r w:rsidR="00172550">
        <w:rPr>
          <w:sz w:val="24"/>
          <w:szCs w:val="24"/>
        </w:rPr>
        <w:t>kn</w:t>
      </w:r>
      <w:proofErr w:type="spellEnd"/>
      <w:r w:rsidR="00172550">
        <w:rPr>
          <w:sz w:val="24"/>
          <w:szCs w:val="24"/>
        </w:rPr>
        <w:t xml:space="preserve"> </w:t>
      </w:r>
      <w:proofErr w:type="spellStart"/>
      <w:r w:rsidR="00172550">
        <w:rPr>
          <w:sz w:val="24"/>
          <w:szCs w:val="24"/>
        </w:rPr>
        <w:t>neto</w:t>
      </w:r>
      <w:proofErr w:type="spellEnd"/>
      <w:r w:rsidR="00172550">
        <w:rPr>
          <w:sz w:val="24"/>
          <w:szCs w:val="24"/>
        </w:rPr>
        <w:t xml:space="preserve">. </w:t>
      </w:r>
      <w:r w:rsidR="00172550">
        <w:rPr>
          <w:sz w:val="24"/>
          <w:szCs w:val="24"/>
        </w:rPr>
        <w:tab/>
      </w:r>
      <w:proofErr w:type="spellStart"/>
      <w:r w:rsidR="00172550">
        <w:rPr>
          <w:sz w:val="24"/>
          <w:szCs w:val="24"/>
        </w:rPr>
        <w:t>Za</w:t>
      </w:r>
      <w:proofErr w:type="spellEnd"/>
      <w:r w:rsidR="00172550">
        <w:rPr>
          <w:sz w:val="24"/>
          <w:szCs w:val="24"/>
        </w:rPr>
        <w:t xml:space="preserve"> </w:t>
      </w:r>
      <w:proofErr w:type="spellStart"/>
      <w:proofErr w:type="gramStart"/>
      <w:r w:rsidR="00172550">
        <w:rPr>
          <w:sz w:val="24"/>
          <w:szCs w:val="24"/>
        </w:rPr>
        <w:t>isplatu</w:t>
      </w:r>
      <w:proofErr w:type="spellEnd"/>
      <w:r w:rsidR="00172550">
        <w:rPr>
          <w:sz w:val="24"/>
          <w:szCs w:val="24"/>
        </w:rPr>
        <w:t xml:space="preserve"> </w:t>
      </w:r>
      <w:r w:rsidRPr="00F46F8A">
        <w:rPr>
          <w:sz w:val="24"/>
          <w:szCs w:val="24"/>
        </w:rPr>
        <w:t xml:space="preserve"> </w:t>
      </w:r>
      <w:proofErr w:type="spellStart"/>
      <w:r w:rsidR="00172550">
        <w:rPr>
          <w:sz w:val="24"/>
          <w:szCs w:val="24"/>
        </w:rPr>
        <w:t>preostaje</w:t>
      </w:r>
      <w:proofErr w:type="spellEnd"/>
      <w:proofErr w:type="gramEnd"/>
      <w:r w:rsidR="00172550">
        <w:rPr>
          <w:sz w:val="24"/>
          <w:szCs w:val="24"/>
        </w:rPr>
        <w:t xml:space="preserve"> </w:t>
      </w:r>
      <w:proofErr w:type="spellStart"/>
      <w:r w:rsidR="00172550">
        <w:rPr>
          <w:sz w:val="24"/>
          <w:szCs w:val="24"/>
        </w:rPr>
        <w:t>iznos</w:t>
      </w:r>
      <w:proofErr w:type="spellEnd"/>
      <w:r w:rsidR="00172550">
        <w:rPr>
          <w:sz w:val="24"/>
          <w:szCs w:val="24"/>
        </w:rPr>
        <w:t xml:space="preserve"> od 84.000,00 </w:t>
      </w:r>
      <w:proofErr w:type="spellStart"/>
      <w:r w:rsidR="00172550">
        <w:rPr>
          <w:sz w:val="24"/>
          <w:szCs w:val="24"/>
        </w:rPr>
        <w:t>kn</w:t>
      </w:r>
      <w:proofErr w:type="spellEnd"/>
      <w:r w:rsidR="00172550">
        <w:rPr>
          <w:sz w:val="24"/>
          <w:szCs w:val="24"/>
        </w:rPr>
        <w:t xml:space="preserve"> </w:t>
      </w:r>
      <w:proofErr w:type="spellStart"/>
      <w:r w:rsidR="00172550">
        <w:rPr>
          <w:sz w:val="24"/>
          <w:szCs w:val="24"/>
        </w:rPr>
        <w:t>neto</w:t>
      </w:r>
      <w:proofErr w:type="spellEnd"/>
      <w:r w:rsidR="00172550">
        <w:rPr>
          <w:sz w:val="24"/>
          <w:szCs w:val="24"/>
        </w:rPr>
        <w:t>.</w:t>
      </w:r>
    </w:p>
    <w:p w:rsidRDefault="00172550" w:rsidP="00172550" w:rsidR="00172550" w:rsidRPr="00F46F8A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proofErr w:type="gramStart"/>
      <w:r>
        <w:rPr>
          <w:sz w:val="24"/>
          <w:szCs w:val="24"/>
        </w:rPr>
        <w:t>temeljem</w:t>
      </w:r>
      <w:proofErr w:type="spellEnd"/>
      <w:proofErr w:type="gramEnd"/>
      <w:r>
        <w:rPr>
          <w:sz w:val="24"/>
          <w:szCs w:val="24"/>
        </w:rPr>
        <w:t xml:space="preserve"> čl.4. </w:t>
      </w:r>
      <w:proofErr w:type="gramStart"/>
      <w:r>
        <w:rPr>
          <w:sz w:val="24"/>
          <w:szCs w:val="24"/>
        </w:rPr>
        <w:t>st.3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(NN 189/13)</w:t>
      </w:r>
      <w:r w:rsidRPr="00F46F8A"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ukupnom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iznosu</w:t>
      </w:r>
      <w:proofErr w:type="spellEnd"/>
      <w:r w:rsidRPr="00F46F8A">
        <w:rPr>
          <w:sz w:val="24"/>
          <w:szCs w:val="24"/>
        </w:rPr>
        <w:t xml:space="preserve"> od  </w:t>
      </w:r>
      <w:r>
        <w:rPr>
          <w:sz w:val="24"/>
          <w:szCs w:val="24"/>
        </w:rPr>
        <w:t xml:space="preserve">180.000,00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neto</w:t>
      </w:r>
      <w:proofErr w:type="spellEnd"/>
      <w:r>
        <w:rPr>
          <w:sz w:val="24"/>
          <w:szCs w:val="24"/>
        </w:rPr>
        <w:t>.</w:t>
      </w:r>
    </w:p>
    <w:p w:rsidRDefault="00F46F8A" w:rsidP="00F46F8A" w:rsidR="00F46F8A">
      <w:pPr>
        <w:pStyle w:val="Bezproreda"/>
      </w:pPr>
    </w:p>
    <w:p w:rsidRDefault="00F46F8A" w:rsidP="00F46F8A" w:rsidR="00F46F8A">
      <w:pPr>
        <w:pStyle w:val="Bezproreda"/>
      </w:pPr>
      <w:r>
        <w:t>II.</w:t>
      </w:r>
      <w:r>
        <w:tab/>
        <w:t xml:space="preserve">Određuje se naknada stvarnih troškova </w:t>
      </w:r>
      <w:r w:rsidR="00D06A3B">
        <w:t>ovo</w:t>
      </w:r>
      <w:r w:rsidR="00AE1D86">
        <w:t>g</w:t>
      </w:r>
      <w:r w:rsidR="00D06A3B">
        <w:t xml:space="preserve"> </w:t>
      </w:r>
      <w:r>
        <w:t xml:space="preserve">stečajnog </w:t>
      </w:r>
      <w:r w:rsidR="00172550">
        <w:t>postupka</w:t>
      </w:r>
      <w:r w:rsidR="00D06A3B">
        <w:t xml:space="preserve"> kao obveza stečajne mase </w:t>
      </w:r>
      <w:r>
        <w:t xml:space="preserve">u  iznosu od </w:t>
      </w:r>
      <w:r w:rsidR="00172550">
        <w:t>202.000,00</w:t>
      </w:r>
      <w:r>
        <w:t xml:space="preserve"> kn.</w:t>
      </w:r>
    </w:p>
    <w:p w:rsidRDefault="00F46F8A" w:rsidP="00F46F8A" w:rsidR="00F46F8A">
      <w:pPr>
        <w:pStyle w:val="Bezproreda"/>
      </w:pPr>
    </w:p>
    <w:p w:rsidRDefault="00F46F8A" w:rsidP="00F46F8A" w:rsidR="00F46F8A">
      <w:pPr>
        <w:pStyle w:val="Bezproreda"/>
      </w:pPr>
      <w:r>
        <w:t xml:space="preserve"> III.</w:t>
      </w:r>
      <w:r>
        <w:tab/>
        <w:t>Ovo rješenje objaviti će se na mrežnoj stranici e-oglasne ploče suda.</w:t>
      </w:r>
    </w:p>
    <w:p w:rsidRDefault="00F46F8A" w:rsidP="00F46F8A" w:rsidR="00F46F8A">
      <w:pPr>
        <w:pStyle w:val="Bezproreda"/>
      </w:pPr>
    </w:p>
    <w:p w:rsidRDefault="00F46F8A" w:rsidP="00F46F8A" w:rsidR="00F46F8A">
      <w:pPr>
        <w:pStyle w:val="Bezproreda"/>
      </w:pPr>
      <w:r>
        <w:t>IV.</w:t>
      </w:r>
      <w:r>
        <w:tab/>
        <w:t>Isplata će izvršiti nakon pravomoćnosti ovog rješenja.</w:t>
      </w:r>
    </w:p>
    <w:p w:rsidRDefault="00F46F8A" w:rsidP="00F46F8A" w:rsidR="00F46F8A">
      <w:pPr>
        <w:pStyle w:val="Bezproreda"/>
      </w:pPr>
    </w:p>
    <w:p w:rsidRDefault="00F46F8A" w:rsidP="00F46F8A" w:rsidR="00F46F8A">
      <w:pPr>
        <w:pStyle w:val="Bezproreda"/>
        <w:jc w:val="center"/>
      </w:pPr>
      <w:r>
        <w:t>Obrazloženje</w:t>
      </w:r>
    </w:p>
    <w:p w:rsidRDefault="00F46F8A" w:rsidP="00F46F8A" w:rsidR="00F46F8A">
      <w:pPr>
        <w:pStyle w:val="Bezproreda"/>
      </w:pPr>
    </w:p>
    <w:p w:rsidRDefault="00F46F8A" w:rsidP="00F46F8A" w:rsidR="00F46F8A">
      <w:pPr>
        <w:pStyle w:val="Bezproreda"/>
      </w:pPr>
      <w:r>
        <w:tab/>
        <w:t>Stečajn</w:t>
      </w:r>
      <w:r w:rsidR="00D06A3B">
        <w:t>a</w:t>
      </w:r>
      <w:r>
        <w:t xml:space="preserve"> upravitelj</w:t>
      </w:r>
      <w:r w:rsidR="00D06A3B">
        <w:t>ica</w:t>
      </w:r>
      <w:r>
        <w:t xml:space="preserve"> je ovom sudu u završnom računu od  </w:t>
      </w:r>
      <w:r w:rsidR="00172550">
        <w:t>30</w:t>
      </w:r>
      <w:r>
        <w:t>.</w:t>
      </w:r>
      <w:r w:rsidR="00172550">
        <w:t>siječnja</w:t>
      </w:r>
      <w:r>
        <w:t xml:space="preserve"> 201</w:t>
      </w:r>
      <w:r w:rsidR="00172550">
        <w:t>7</w:t>
      </w:r>
      <w:r>
        <w:t>. godine podni</w:t>
      </w:r>
      <w:r w:rsidR="00D06A3B">
        <w:t>jela</w:t>
      </w:r>
      <w:r>
        <w:t xml:space="preserve">  prijedlog za određivanje nagrade za rad u ovom  postupku u  iznosu od </w:t>
      </w:r>
      <w:r w:rsidR="00172550">
        <w:t>300.000,00</w:t>
      </w:r>
      <w:r>
        <w:t xml:space="preserve"> kn</w:t>
      </w:r>
      <w:r w:rsidR="00172550">
        <w:t xml:space="preserve"> neto i </w:t>
      </w:r>
      <w:r w:rsidR="00D06A3B">
        <w:t>u iznosu od 180.000,00 kn neto</w:t>
      </w:r>
      <w:r>
        <w:t xml:space="preserve"> te  </w:t>
      </w:r>
      <w:r w:rsidR="00D06A3B">
        <w:t>naknade stvarnih troškova ovo stečajnog postupka kao obveza stečajne mase u  iznosu od 202.000,00 kn.</w:t>
      </w:r>
      <w:r>
        <w:t xml:space="preserve">  </w:t>
      </w:r>
    </w:p>
    <w:p w:rsidRDefault="00D06A3B" w:rsidP="00F46F8A" w:rsidR="00D06A3B">
      <w:pPr>
        <w:pStyle w:val="Bezproreda"/>
      </w:pPr>
    </w:p>
    <w:p w:rsidRDefault="00F46F8A" w:rsidP="00F46F8A" w:rsidR="00D06A3B">
      <w:pPr>
        <w:pStyle w:val="Bezproreda"/>
      </w:pPr>
      <w:r>
        <w:tab/>
        <w:t xml:space="preserve">Odredbom čl. 29.s t.1.  Stečajnog zakona  (NN 44/96, 29/99,129/00,123/03, 82/06, 116/10, 25/12 i 133/12-dalje SZ) propisano je da stečajni upravitelj ima pravo na nagradu za svoj rad te na naknadu stvarnih troškova, time da je u st.2. istog članka propisano da nagradu stečajnom upravitelju rješenjem određuje stečajni sudac prema posebnom propisu kojim </w:t>
      </w:r>
    </w:p>
    <w:p w:rsidRDefault="00D06A3B" w:rsidP="00F46F8A" w:rsidR="00D06A3B">
      <w:pPr>
        <w:pStyle w:val="Bezproreda"/>
      </w:pPr>
    </w:p>
    <w:p w:rsidRDefault="00D06A3B" w:rsidP="00F46F8A" w:rsidR="00D06A3B" w:rsidRPr="00D06A3B">
      <w:pPr>
        <w:pStyle w:val="Bezproreda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D06A3B">
        <w:rPr>
          <w:b/>
        </w:rPr>
        <w:t>1.St-96/1999</w:t>
      </w:r>
    </w:p>
    <w:p w:rsidRDefault="00D06A3B" w:rsidP="00F46F8A" w:rsidR="00D06A3B">
      <w:pPr>
        <w:pStyle w:val="Bezproreda"/>
      </w:pPr>
    </w:p>
    <w:p w:rsidRDefault="00F46F8A" w:rsidP="00F46F8A" w:rsidR="00F46F8A">
      <w:pPr>
        <w:pStyle w:val="Bezproreda"/>
      </w:pPr>
      <w:r>
        <w:t xml:space="preserve">Vlada Republike Hrvatske određuje kriterije i način obračuna i plaćanje nagrade stečajnim upraviteljima. </w:t>
      </w:r>
    </w:p>
    <w:p w:rsidRDefault="00D06A3B" w:rsidP="00F46F8A" w:rsidR="00D06A3B">
      <w:pPr>
        <w:pStyle w:val="Bezproreda"/>
      </w:pPr>
    </w:p>
    <w:p w:rsidRDefault="00D06A3B" w:rsidP="00D06A3B" w:rsidR="00D06A3B">
      <w:pPr>
        <w:rPr>
          <w:sz w:val="24"/>
          <w:szCs w:val="24"/>
        </w:rPr>
      </w:pPr>
      <w:r>
        <w:tab/>
      </w:r>
      <w:proofErr w:type="spellStart"/>
      <w:r>
        <w:rPr>
          <w:sz w:val="24"/>
          <w:szCs w:val="24"/>
        </w:rPr>
        <w:t>Kako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unovčenje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provedeno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stupanja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snagu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 NN 105/15) ,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odrediti</w:t>
      </w:r>
      <w:proofErr w:type="spellEnd"/>
      <w:r>
        <w:rPr>
          <w:sz w:val="24"/>
          <w:szCs w:val="24"/>
        </w:rPr>
        <w:t xml:space="preserve">  u </w:t>
      </w:r>
      <w:proofErr w:type="spellStart"/>
      <w:r>
        <w:rPr>
          <w:sz w:val="24"/>
          <w:szCs w:val="24"/>
        </w:rPr>
        <w:t>skladu</w:t>
      </w:r>
      <w:proofErr w:type="spellEnd"/>
      <w:r>
        <w:rPr>
          <w:sz w:val="24"/>
          <w:szCs w:val="24"/>
        </w:rPr>
        <w:t xml:space="preserve"> s </w:t>
      </w:r>
      <w:proofErr w:type="spellStart"/>
      <w:r>
        <w:rPr>
          <w:sz w:val="24"/>
          <w:szCs w:val="24"/>
        </w:rPr>
        <w:t>Uredbom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 NN 189/2003).</w:t>
      </w:r>
    </w:p>
    <w:p w:rsidRDefault="00D06A3B" w:rsidP="00D06A3B" w:rsidR="00D06A3B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D06A3B" w:rsidP="00D06A3B" w:rsidR="00D06A3B">
      <w:pPr>
        <w:ind w:firstLine="708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Odredbom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3 .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</w:t>
      </w:r>
      <w:proofErr w:type="gramEnd"/>
      <w:r>
        <w:rPr>
          <w:sz w:val="24"/>
          <w:szCs w:val="24"/>
        </w:rPr>
        <w:t xml:space="preserve"> NN 189/2003) </w:t>
      </w:r>
      <w:proofErr w:type="spellStart"/>
      <w:r>
        <w:rPr>
          <w:sz w:val="24"/>
          <w:szCs w:val="24"/>
        </w:rPr>
        <w:t>propisano</w:t>
      </w:r>
      <w:proofErr w:type="spellEnd"/>
      <w:r>
        <w:rPr>
          <w:sz w:val="24"/>
          <w:szCs w:val="24"/>
        </w:rPr>
        <w:t xml:space="preserve"> je da </w:t>
      </w:r>
      <w:proofErr w:type="spellStart"/>
      <w:r>
        <w:rPr>
          <w:sz w:val="24"/>
          <w:szCs w:val="24"/>
        </w:rPr>
        <w:t>visinu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vrijeme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uzimajući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obzir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rad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, time da je čl.4. </w:t>
      </w:r>
      <w:proofErr w:type="gramStart"/>
      <w:r>
        <w:rPr>
          <w:sz w:val="24"/>
          <w:szCs w:val="24"/>
        </w:rPr>
        <w:t>st.1</w:t>
      </w:r>
      <w:proofErr w:type="gram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propisano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konačna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postotaka</w:t>
      </w:r>
      <w:proofErr w:type="spellEnd"/>
      <w:r>
        <w:rPr>
          <w:sz w:val="24"/>
          <w:szCs w:val="24"/>
        </w:rPr>
        <w:t>.</w:t>
      </w:r>
    </w:p>
    <w:p w:rsidRDefault="00D06A3B" w:rsidP="00D06A3B" w:rsidR="00F46F8A" w:rsidRPr="00D06A3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46F8A">
        <w:tab/>
      </w:r>
      <w:r w:rsidR="00F46F8A">
        <w:tab/>
      </w:r>
    </w:p>
    <w:p w:rsidRDefault="00F46F8A" w:rsidP="00F46F8A" w:rsidR="00D06A3B">
      <w:pPr>
        <w:pStyle w:val="Bezproreda"/>
      </w:pPr>
      <w:r>
        <w:tab/>
        <w:t xml:space="preserve">Uvidom u predmetni stečajni spis utvrđeno je da je stečajna masa  unovčena </w:t>
      </w:r>
      <w:r w:rsidR="00D06A3B">
        <w:t>u razdoblju  od 2003.godine do 2015 godine</w:t>
      </w:r>
      <w:r>
        <w:t xml:space="preserve"> </w:t>
      </w:r>
      <w:r w:rsidR="00D06A3B">
        <w:t>u iznosu od 68.954.094,91 kn</w:t>
      </w:r>
      <w:r>
        <w:t xml:space="preserve"> , pa stoga stečajnom upravitelju pripadala bi nagrada, primjenom tablice vrijednosti unovčene stečajne mase i postotaka do </w:t>
      </w:r>
      <w:r w:rsidR="00D06A3B">
        <w:t>5%</w:t>
      </w:r>
      <w:r>
        <w:t xml:space="preserve"> vrijednosti unovčene stečajne mase </w:t>
      </w:r>
      <w:r w:rsidR="00D06A3B">
        <w:t xml:space="preserve"> od 3.000.000,00 kn te za svaki daljnji 1 mil. primjenjuje stopa od 1% odnosno stečajna upraviteljica ostvarila je pravo na maksimalnu nagradu u iznosu od 3000.000,00 kn neto.</w:t>
      </w:r>
    </w:p>
    <w:p w:rsidRDefault="00F46F8A" w:rsidP="00F46F8A" w:rsidR="00F46F8A">
      <w:pPr>
        <w:pStyle w:val="Bezproreda"/>
      </w:pPr>
    </w:p>
    <w:p w:rsidRDefault="00F46F8A" w:rsidP="00F46F8A" w:rsidR="001A5640">
      <w:pPr>
        <w:pStyle w:val="Bezproreda"/>
      </w:pPr>
      <w:r>
        <w:tab/>
        <w:t xml:space="preserve">Uzimajući u obzir </w:t>
      </w:r>
      <w:r w:rsidR="001A5640">
        <w:t xml:space="preserve">iznimnu </w:t>
      </w:r>
      <w:r>
        <w:t>složenost ovog stečajnog postupka, obujam obavljenih poslova i rad stečajnog upravitelja te vrijednost unovčene stečajne mase, stečajno</w:t>
      </w:r>
      <w:r w:rsidR="001A5640">
        <w:t>j</w:t>
      </w:r>
      <w:r>
        <w:t xml:space="preserve"> upravitelj</w:t>
      </w:r>
      <w:r w:rsidR="001A5640">
        <w:t>ici</w:t>
      </w:r>
      <w:r>
        <w:t xml:space="preserve"> je određena nagrada u </w:t>
      </w:r>
      <w:r w:rsidR="001A5640">
        <w:t xml:space="preserve">maksimalnom </w:t>
      </w:r>
      <w:r>
        <w:t xml:space="preserve">iznosu od </w:t>
      </w:r>
      <w:r w:rsidR="001A5640">
        <w:t>300.000,00</w:t>
      </w:r>
      <w:r>
        <w:t xml:space="preserve"> kn, koliko je i zatraženo u podnesku od </w:t>
      </w:r>
      <w:r w:rsidR="001A5640">
        <w:t>30</w:t>
      </w:r>
      <w:r>
        <w:t>.</w:t>
      </w:r>
      <w:r w:rsidR="001A5640">
        <w:t>siječnja</w:t>
      </w:r>
      <w:r>
        <w:t xml:space="preserve"> 201</w:t>
      </w:r>
      <w:r w:rsidR="001A5640">
        <w:t>7</w:t>
      </w:r>
      <w:r>
        <w:t>.godine,   pa je temeljem odredbe čl. 29. st.2. SZ-a primjenom čl. 5.st.1.Uredbe, odlučeno kao u točki I.</w:t>
      </w:r>
      <w:r w:rsidR="001A5640">
        <w:t xml:space="preserve"> a)</w:t>
      </w:r>
      <w:r>
        <w:t xml:space="preserve"> izreke ovog rješenja.</w:t>
      </w:r>
    </w:p>
    <w:p w:rsidRDefault="001A5640" w:rsidP="001A5640" w:rsidR="001A5640">
      <w:pPr>
        <w:pStyle w:val="Bezproreda"/>
      </w:pPr>
    </w:p>
    <w:p w:rsidRDefault="001A5640" w:rsidP="001A5640" w:rsidR="001A5640">
      <w:pPr>
        <w:ind w:firstLine="540"/>
        <w:jc w:val="both"/>
        <w:rPr>
          <w:sz w:val="24"/>
          <w:szCs w:val="24"/>
        </w:rPr>
      </w:pPr>
      <w:r>
        <w:tab/>
      </w:r>
      <w:proofErr w:type="spellStart"/>
      <w:proofErr w:type="gramStart"/>
      <w:r w:rsidRPr="001A5640">
        <w:rPr>
          <w:sz w:val="24"/>
          <w:szCs w:val="24"/>
        </w:rPr>
        <w:t>Kako</w:t>
      </w:r>
      <w:proofErr w:type="spellEnd"/>
      <w:r>
        <w:t xml:space="preserve"> </w:t>
      </w:r>
      <w:r>
        <w:rPr>
          <w:sz w:val="24"/>
          <w:szCs w:val="24"/>
        </w:rPr>
        <w:t xml:space="preserve"> je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isplaćen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od 216.000,00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neto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isplatu</w:t>
      </w:r>
      <w:proofErr w:type="spellEnd"/>
      <w:r>
        <w:rPr>
          <w:sz w:val="24"/>
          <w:szCs w:val="24"/>
        </w:rPr>
        <w:t xml:space="preserve"> </w:t>
      </w:r>
      <w:r w:rsidRPr="00F46F8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preostaje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od 84.000,00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neto</w:t>
      </w:r>
      <w:proofErr w:type="spellEnd"/>
      <w:r>
        <w:rPr>
          <w:sz w:val="24"/>
          <w:szCs w:val="24"/>
        </w:rPr>
        <w:t>.</w:t>
      </w:r>
    </w:p>
    <w:p w:rsidRDefault="00F46F8A" w:rsidP="00F46F8A" w:rsidR="00F46F8A">
      <w:pPr>
        <w:pStyle w:val="Bezproreda"/>
      </w:pPr>
      <w:r>
        <w:tab/>
      </w:r>
    </w:p>
    <w:p w:rsidRDefault="00F46F8A" w:rsidP="00F46F8A" w:rsidR="003B7D76">
      <w:pPr>
        <w:pStyle w:val="Bezproreda"/>
      </w:pPr>
      <w:r>
        <w:tab/>
        <w:t>Nadalje , stečajni upravitelj</w:t>
      </w:r>
      <w:r w:rsidR="001A5640">
        <w:t xml:space="preserve">ica </w:t>
      </w:r>
      <w:r>
        <w:t xml:space="preserve"> je u </w:t>
      </w:r>
      <w:r w:rsidR="001A5640">
        <w:t xml:space="preserve"> podnesku od 30.siječnja 2017.godine, a zbog iznimne složenosti predmetnog  stečajnog postupka (razrješavanje pravnih odnosa između povezanih društava </w:t>
      </w:r>
      <w:proofErr w:type="spellStart"/>
      <w:r w:rsidR="001A5640">
        <w:t>Gucić</w:t>
      </w:r>
      <w:proofErr w:type="spellEnd"/>
      <w:r w:rsidR="001A5640">
        <w:t xml:space="preserve"> grupe) te dužine trajanja ovog stečajnog postupka zatražila i dodatnu nagradu od 20.000,00kn neto godišnje za razdoblje od 2008.godine (prestanka plaćanja predujma) do </w:t>
      </w:r>
      <w:r w:rsidR="003B7D76">
        <w:t>31.prosinca 2016. godine - 9 godina u ukupnom iznosu od 180.000,00 kn.</w:t>
      </w:r>
    </w:p>
    <w:p w:rsidRDefault="003B7D76" w:rsidP="00F46F8A" w:rsidR="003B7D76">
      <w:pPr>
        <w:pStyle w:val="Bezproreda"/>
      </w:pPr>
      <w:r>
        <w:tab/>
        <w:t>Ocjenjujući kao opravdan i osnovan zahtjev stečajne upraviteljice za isplatom i dodatne nagrade  u ovom stečajnom postupku,  sud je temeljem čl.4. st.3 Uredbe o kriterijima i načinu obračuna i plaćanja nagrada stečajnim upraviteljima (NN 189/13) te temeljem odredbe čl. 29. st.2. SZ-a primjenom čl. 5.st.1.Uredbe, odlučeno kao u točki I. b) izreke ovog rješenja.</w:t>
      </w:r>
    </w:p>
    <w:p w:rsidRDefault="003B7D76" w:rsidP="00F46F8A" w:rsidR="003B7D76">
      <w:pPr>
        <w:pStyle w:val="Bezproreda"/>
      </w:pPr>
    </w:p>
    <w:p w:rsidRDefault="001A5640" w:rsidP="00F46F8A" w:rsidR="00D16E79">
      <w:pPr>
        <w:pStyle w:val="Bezproreda"/>
      </w:pPr>
      <w:r>
        <w:t xml:space="preserve"> </w:t>
      </w:r>
      <w:r w:rsidR="00AE1D86">
        <w:tab/>
        <w:t xml:space="preserve">Stečajna upraviteljica je </w:t>
      </w:r>
      <w:r w:rsidR="00F46F8A">
        <w:t xml:space="preserve">završnom računu od </w:t>
      </w:r>
      <w:r w:rsidR="00AE1D86">
        <w:t>30</w:t>
      </w:r>
      <w:r w:rsidR="00F46F8A">
        <w:t>.</w:t>
      </w:r>
      <w:r w:rsidR="00AE1D86">
        <w:t xml:space="preserve">siječnja </w:t>
      </w:r>
      <w:r w:rsidR="00F46F8A">
        <w:t>201</w:t>
      </w:r>
      <w:r w:rsidR="00AE1D86">
        <w:t>7</w:t>
      </w:r>
      <w:r w:rsidR="00F46F8A">
        <w:t>.godine, zatraži</w:t>
      </w:r>
      <w:r w:rsidR="00AE1D86">
        <w:t>la</w:t>
      </w:r>
      <w:r w:rsidR="00F46F8A">
        <w:t xml:space="preserve"> i naknadu  troškova </w:t>
      </w:r>
      <w:r w:rsidR="00AE1D86">
        <w:t xml:space="preserve">stečajnog postupka kao obveze stečajne mase u ukupnom </w:t>
      </w:r>
      <w:r w:rsidR="00F46F8A">
        <w:t xml:space="preserve"> iznosu od </w:t>
      </w:r>
      <w:r w:rsidR="00AE1D86">
        <w:t>202.000,00 kn</w:t>
      </w:r>
      <w:r w:rsidR="00F46F8A">
        <w:t xml:space="preserve"> i to: a)</w:t>
      </w:r>
      <w:r w:rsidR="00AE1D86">
        <w:t xml:space="preserve"> trošak knjigovodstvenih usluga izrade završnog računa2016. i 2017., te predaja završnih izvješća, statistici, Fini, PU i dr. u iznosu od 90.000,00 kn, b)  trošak </w:t>
      </w:r>
    </w:p>
    <w:p w:rsidRDefault="00D16E79" w:rsidP="00F46F8A" w:rsidR="00D16E79" w:rsidRPr="00D16E79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D16E79">
        <w:rPr>
          <w:b/>
        </w:rPr>
        <w:t>1.St-96/1999</w:t>
      </w:r>
    </w:p>
    <w:p w:rsidRDefault="00D16E79" w:rsidP="00F46F8A" w:rsidR="00D16E79">
      <w:pPr>
        <w:pStyle w:val="Bezproreda"/>
      </w:pPr>
    </w:p>
    <w:p w:rsidRDefault="00AE1D86" w:rsidP="00F46F8A" w:rsidR="00F46F8A">
      <w:pPr>
        <w:pStyle w:val="Bezproreda"/>
      </w:pPr>
      <w:r>
        <w:t>čuvanja, sortiranja i arhiviranja dokumentacije u iznosu od 100.000,00 kn,</w:t>
      </w:r>
      <w:r w:rsidR="00D16E79">
        <w:t xml:space="preserve"> c</w:t>
      </w:r>
      <w:r w:rsidR="00F46F8A">
        <w:t xml:space="preserve">) trošak </w:t>
      </w:r>
      <w:r>
        <w:t>banke</w:t>
      </w:r>
      <w:r w:rsidR="00D16E79">
        <w:t>,</w:t>
      </w:r>
      <w:r>
        <w:t xml:space="preserve"> </w:t>
      </w:r>
      <w:r w:rsidR="00D16E79">
        <w:t>F</w:t>
      </w:r>
      <w:r>
        <w:t>ine,</w:t>
      </w:r>
      <w:r w:rsidR="00D16E79">
        <w:t xml:space="preserve"> </w:t>
      </w:r>
      <w:r>
        <w:t xml:space="preserve">javne objave i pristojbe u iznosu od 10.000,00 kn i d) trošak zaključenja stečajnog postupka u iznosu od 2.000.00 kn. </w:t>
      </w:r>
    </w:p>
    <w:p w:rsidRDefault="00AE1D86" w:rsidP="00F46F8A" w:rsidR="00AE1D86">
      <w:pPr>
        <w:pStyle w:val="Bezproreda"/>
      </w:pPr>
    </w:p>
    <w:p w:rsidRDefault="00F46F8A" w:rsidP="00F46F8A" w:rsidR="00F46F8A">
      <w:pPr>
        <w:pStyle w:val="Bezproreda"/>
        <w:ind w:firstLine="708"/>
      </w:pPr>
      <w:r>
        <w:t>Kako iz dokumentacije dostavljene uz završni račun stečajn</w:t>
      </w:r>
      <w:r w:rsidR="00AE1D86">
        <w:t>e</w:t>
      </w:r>
      <w:r>
        <w:t xml:space="preserve"> upravitelj</w:t>
      </w:r>
      <w:r w:rsidR="00AE1D86">
        <w:t>ice</w:t>
      </w:r>
      <w:r>
        <w:t xml:space="preserve"> od </w:t>
      </w:r>
      <w:r w:rsidR="00AE1D86">
        <w:t>30</w:t>
      </w:r>
      <w:r>
        <w:t>.</w:t>
      </w:r>
      <w:r w:rsidR="00AE1D86">
        <w:t>siječnja</w:t>
      </w:r>
      <w:r>
        <w:t xml:space="preserve"> 201</w:t>
      </w:r>
      <w:r w:rsidR="00AE1D86">
        <w:t>7</w:t>
      </w:r>
      <w:r>
        <w:t xml:space="preserve">.godine, proizlazi da su tijekom stečajnog postupka nastali </w:t>
      </w:r>
      <w:r w:rsidR="00D16E79">
        <w:t xml:space="preserve">odnosno da će nastati </w:t>
      </w:r>
      <w:r>
        <w:t>obračunati stvarni troškovi u navedenom iznosu,</w:t>
      </w:r>
      <w:r w:rsidR="00AE1D86">
        <w:t xml:space="preserve"> kao obveze stečajne mase </w:t>
      </w:r>
      <w:r>
        <w:t xml:space="preserve"> te kako stečajni vjerovnici nisu imali primjedbi na završni račun stečajn</w:t>
      </w:r>
      <w:r w:rsidR="00D16E79">
        <w:t>e</w:t>
      </w:r>
      <w:r>
        <w:t xml:space="preserve"> upravitelj</w:t>
      </w:r>
      <w:r w:rsidR="00D16E79">
        <w:t>ice od 30.siječnja 2017.godine-</w:t>
      </w:r>
      <w:r>
        <w:t xml:space="preserve"> ,ovaj su temeljem odredbe čl. 29. st.3. SZ-a odlučio kao točki II. izreke.</w:t>
      </w:r>
    </w:p>
    <w:p w:rsidRDefault="00F46F8A" w:rsidP="00F46F8A" w:rsidR="00F46F8A">
      <w:pPr>
        <w:pStyle w:val="Bezproreda"/>
      </w:pPr>
    </w:p>
    <w:p w:rsidRDefault="00F46F8A" w:rsidP="00F46F8A" w:rsidR="00F46F8A">
      <w:pPr>
        <w:pStyle w:val="Bezproreda"/>
      </w:pPr>
      <w:r>
        <w:tab/>
        <w:t xml:space="preserve">Primjenom odredbi čl.441.st.2. Stečajnog zakona  (NN 71/15) a u vezi s čl.12.st.1. i čl.3.SZ-a odlučeno je kao pod točkom III izreke ovog rješenja. </w:t>
      </w:r>
    </w:p>
    <w:p w:rsidRDefault="00F46F8A" w:rsidP="00F46F8A" w:rsidR="00F46F8A">
      <w:pPr>
        <w:pStyle w:val="Bezproreda"/>
      </w:pPr>
      <w:r>
        <w:tab/>
      </w:r>
      <w:r>
        <w:tab/>
      </w:r>
    </w:p>
    <w:p w:rsidRDefault="00F46F8A" w:rsidP="00F46F8A" w:rsidR="00F46F8A">
      <w:pPr>
        <w:pStyle w:val="Bezproreda"/>
        <w:ind w:firstLine="708" w:left="1416"/>
      </w:pPr>
      <w:r>
        <w:t>U Splitu, 1</w:t>
      </w:r>
      <w:r w:rsidR="00D16E79">
        <w:t>6</w:t>
      </w:r>
      <w:r>
        <w:t>.</w:t>
      </w:r>
      <w:r w:rsidR="00D16E79">
        <w:t>veljače</w:t>
      </w:r>
      <w:r>
        <w:t xml:space="preserve">  2017. godine.</w:t>
      </w:r>
    </w:p>
    <w:p w:rsidRDefault="00F46F8A" w:rsidP="00F46F8A" w:rsidR="00F46F8A">
      <w:pPr>
        <w:pStyle w:val="Bezproreda"/>
      </w:pPr>
    </w:p>
    <w:p w:rsidRDefault="00F46F8A" w:rsidP="00F46F8A" w:rsidR="00F46F8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F46F8A" w:rsidP="00F46F8A" w:rsidR="00F46F8A">
      <w:pPr>
        <w:pStyle w:val="Bezproreda"/>
      </w:pPr>
    </w:p>
    <w:p w:rsidRDefault="00F46F8A" w:rsidP="00F46F8A" w:rsidR="00F46F8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F46F8A" w:rsidP="00F46F8A" w:rsidR="00F46F8A">
      <w:pPr>
        <w:pStyle w:val="Bezproreda"/>
      </w:pPr>
    </w:p>
    <w:p w:rsidRDefault="00F46F8A" w:rsidP="00F46F8A" w:rsidR="00F46F8A">
      <w:pPr>
        <w:pStyle w:val="Bezproreda"/>
        <w:rPr>
          <w:lang w:eastAsia="ar-SA"/>
        </w:rPr>
      </w:pPr>
      <w:r>
        <w:t>Uputa o pravnom lijeku:</w:t>
      </w:r>
    </w:p>
    <w:p w:rsidRDefault="00F46F8A" w:rsidP="00F46F8A" w:rsidR="00F46F8A">
      <w:pPr>
        <w:pStyle w:val="Bezproreda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 odnosno  u roku od 8 dana nakon objave rješenja na mrežnoj stranici e-oglasnoj ploči ovog suda.</w:t>
      </w:r>
    </w:p>
    <w:p w:rsidRDefault="00F46F8A" w:rsidP="00F46F8A" w:rsidR="00F46F8A">
      <w:pPr>
        <w:pStyle w:val="Bezproreda"/>
      </w:pPr>
    </w:p>
    <w:p w:rsidRDefault="00F46F8A" w:rsidP="00F46F8A" w:rsidR="00F46F8A">
      <w:pPr>
        <w:pStyle w:val="Bezproreda"/>
      </w:pPr>
      <w:r>
        <w:t>D N A :</w:t>
      </w:r>
    </w:p>
    <w:p w:rsidRDefault="00F46F8A" w:rsidP="00F46F8A" w:rsidR="00F46F8A">
      <w:pPr>
        <w:pStyle w:val="Bezproreda"/>
      </w:pPr>
      <w:r>
        <w:t>-Stečajno</w:t>
      </w:r>
      <w:r w:rsidR="00D16E79">
        <w:t>j</w:t>
      </w:r>
      <w:r>
        <w:t xml:space="preserve"> upravitelj</w:t>
      </w:r>
      <w:r w:rsidR="00D16E79">
        <w:t>ici</w:t>
      </w:r>
    </w:p>
    <w:p w:rsidRDefault="00F46F8A" w:rsidP="00F46F8A" w:rsidR="00F46F8A">
      <w:pPr>
        <w:pStyle w:val="Bezproreda"/>
      </w:pPr>
      <w:r>
        <w:t>-Mrežna stranica e-oglasne ploče</w:t>
      </w:r>
    </w:p>
    <w:p w:rsidRDefault="00F46F8A" w:rsidP="00F46F8A" w:rsidR="00F46F8A">
      <w:pPr>
        <w:pStyle w:val="Bezproreda"/>
      </w:pPr>
    </w:p>
    <w:p w:rsidRDefault="00F46F8A" w:rsidP="00F46F8A" w:rsidR="00F46F8A">
      <w:pPr>
        <w:pStyle w:val="Bezproreda"/>
      </w:pPr>
    </w:p>
    <w:p w:rsidRDefault="00F46F8A" w:rsidP="00F46F8A" w:rsidR="00F46F8A">
      <w:pPr>
        <w:pStyle w:val="Bezproreda"/>
      </w:pPr>
      <w:r>
        <w:tab/>
      </w:r>
    </w:p>
    <w:p w:rsidRDefault="00F46F8A" w:rsidP="00F46F8A" w:rsidR="00F46F8A">
      <w:pPr>
        <w:pStyle w:val="Bezproreda"/>
      </w:pPr>
    </w:p>
    <w:p w:rsidRDefault="00F46F8A" w:rsidP="00F46F8A" w:rsidR="00F46F8A">
      <w:pPr>
        <w:pStyle w:val="Bezproreda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6F8A"/>
    <w:rsid w:val="00172550"/>
    <w:rsid w:val="001A5640"/>
    <w:rsid w:val="00363BA7"/>
    <w:rsid w:val="003B7D76"/>
    <w:rsid w:val="00AE1D86"/>
    <w:rsid w:val="00D06A3B"/>
    <w:rsid w:val="00D16E79"/>
    <w:rsid w:val="00F46F8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6F8A"/>
    <w:rPr>
      <w:rFonts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46F8A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6F8A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6F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3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B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3BA7"/>
    <w:rPr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3B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3B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6F8A"/>
    <w:rPr>
      <w:rFonts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46F8A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6F8A"/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6F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3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B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3BA7"/>
    <w:rPr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3B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3B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9473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1999.</izvorni_sadrzaj>
    <derivirana_varijabla naziv="DomainObject.Predmet.DatumOsnivanja_1">9.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St-96/1999</izvorni_sadrzaj>
    <derivirana_varijabla naziv="DomainObject.Predmet.OznakaBroj_1">St-96/1999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AMFORA dioničko društvo za proizvodnju bezalkoholnih pića, transport i trgovinu - u stečaju</izvorni_sadrzaj>
    <derivirana_varijabla naziv="DomainObject.Predmet.ProtustrankaFormated_1">  AMFORA dioničko društvo za proizvodnju bezalkoholnih pića, transport i trgovinu - u stečaju</derivirana_varijabla>
  </DomainObject.Predmet.ProtustrankaFormated>
  <DomainObject.Predmet.ProtustrankaFormatedOIB>
    <izvorni_sadrzaj>  AMFORA dioničko društvo za proizvodnju bezalkoholnih pića, transport i trgovinu - u stečaju, OIB 07753882873</izvorni_sadrzaj>
    <derivirana_varijabla naziv="DomainObject.Predmet.ProtustrankaFormatedOIB_1">  AMFORA dioničko društvo za proizvodnju bezalkoholnih pića, transport i trgovinu - u stečaju, OIB 07753882873</derivirana_varijabla>
  </DomainObject.Predmet.ProtustrankaFormatedOIB>
  <DomainObject.Predmet.ProtustrankaFormatedWithAdress>
    <izvorni_sadrzaj> AMFORA dioničko društvo za proizvodnju bezalkoholnih pića, transport i trgovinu - u stečaju, Franjevački Put 14, 21300 Makarska</izvorni_sadrzaj>
    <derivirana_varijabla naziv="DomainObject.Predmet.ProtustrankaFormatedWithAdress_1"> AMFORA dioničko društvo za proizvodnju bezalkoholnih pića, transport i trgovinu - u stečaju, Franjevački Put 14, 21300 Makarska</derivirana_varijabla>
  </DomainObject.Predmet.ProtustrankaFormatedWithAdress>
  <DomainObject.Predmet.ProtustrankaFormatedWithAdressOIB>
    <izvorni_sadrzaj> AMFORA dioničko društvo za proizvodnju bezalkoholnih pića, transport i trgovinu - u stečaju, OIB 07753882873, Franjevački Put 14, 21300 Makarska</izvorni_sadrzaj>
    <derivirana_varijabla naziv="DomainObject.Predmet.ProtustrankaFormatedWithAdressOIB_1"> AMFORA dioničko društvo za proizvodnju bezalkoholnih pića, transport i trgovinu - u stečaju, OIB 07753882873, Franjevački Put 14, 21300 Makarska</derivirana_varijabla>
  </DomainObject.Predmet.ProtustrankaFormatedWithAdressOIB>
  <DomainObject.Predmet.ProtustrankaWithAdress>
    <izvorni_sadrzaj>AMFORA dioničko društvo za proizvodnju bezalkoholnih pića, transport i trgovinu - u stečaju Franjevački Put 14, 21300 Makarska</izvorni_sadrzaj>
    <derivirana_varijabla naziv="DomainObject.Predmet.ProtustrankaWithAdress_1">AMFORA dioničko društvo za proizvodnju bezalkoholnih pića, transport i trgovinu - u stečaju Franjevački Put 14, 21300 Makarska</derivirana_varijabla>
  </DomainObject.Predmet.ProtustrankaWithAdress>
  <DomainObject.Predmet.ProtustrankaWithAdressOIB>
    <izvorni_sadrzaj>AMFORA dioničko društvo za proizvodnju bezalkoholnih pića, transport i trgovinu - u stečaju, OIB 07753882873, Franjevački Put 14, 21300 Makarska</izvorni_sadrzaj>
    <derivirana_varijabla naziv="DomainObject.Predmet.ProtustrankaWithAdressOIB_1">AMFORA dioničko društvo za proizvodnju bezalkoholnih pića, transport i trgovinu - u stečaju, OIB 07753882873, Franjevački Put 14, 21300 Makarska</derivirana_varijabla>
  </DomainObject.Predmet.ProtustrankaWithAdressOIB>
  <DomainObject.Predmet.ProtustrankaNazivFormated>
    <izvorni_sadrzaj>AMFORA dioničko društvo za proizvodnju bezalkoholnih pića, transport i trgovinu - u stečaju</izvorni_sadrzaj>
    <derivirana_varijabla naziv="DomainObject.Predmet.ProtustrankaNazivFormated_1">AMFORA dioničko društvo za proizvodnju bezalkoholnih pića, transport i trgovinu - u stečaju</derivirana_varijabla>
  </DomainObject.Predmet.ProtustrankaNazivFormated>
  <DomainObject.Predmet.ProtustrankaNazivFormatedOIB>
    <izvorni_sadrzaj>AMFORA dioničko društvo za proizvodnju bezalkoholnih pića, transport i trgovinu - u stečaju, OIB 07753882873</izvorni_sadrzaj>
    <derivirana_varijabla naziv="DomainObject.Predmet.ProtustrankaNazivFormatedOIB_1">AMFORA dioničko društvo za proizvodnju bezalkoholnih pića, transport i trgovinu - u stečaju, OIB 07753882873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AMFORA dioničko društvo za proizvodnju bezalkoholnih pića, transport i trgovinu - u stečaju</item>
    </izvorni_sadrzaj>
    <derivirana_varijabla naziv="DomainObject.Predmet.ProtuStrankaListFormated_1">
      <item>AMFORA dioničko društvo za proizvodnju bezalkoholnih pića, transport i trgovinu - u stečaju</item>
    </derivirana_varijabla>
  </DomainObject.Predmet.ProtuStrankaListFormated>
  <DomainObject.Predmet.ProtuStrankaListFormatedOIB>
    <izvorni_sadrzaj>
      <item>AMFORA dioničko društvo za proizvodnju bezalkoholnih pića, transport i trgovinu - u stečaju, OIB 07753882873</item>
    </izvorni_sadrzaj>
    <derivirana_varijabla naziv="DomainObject.Predmet.ProtuStrankaListFormatedOIB_1">
      <item>AMFORA dioničko društvo za proizvodnju bezalkoholnih pića, transport i trgovinu - u stečaju, OIB 07753882873</item>
    </derivirana_varijabla>
  </DomainObject.Predmet.ProtuStrankaListFormatedOIB>
  <DomainObject.Predmet.ProtuStrankaListFormatedWithAdress>
    <izvorni_sadrzaj>
      <item>AMFORA dioničko društvo za proizvodnju bezalkoholnih pića, transport i trgovinu - u stečaju, Franjevački Put 14, 21300 Makarska</item>
    </izvorni_sadrzaj>
    <derivirana_varijabla naziv="DomainObject.Predmet.ProtuStrankaListFormatedWithAdress_1">
      <item>AMFORA dioničko društvo za proizvodnju bezalkoholnih pića, transport i trgovinu - u stečaju, Franjevački Put 14, 21300 Makarska</item>
    </derivirana_varijabla>
  </DomainObject.Predmet.ProtuStrankaListFormatedWithAdress>
  <DomainObject.Predmet.ProtuStrankaListFormatedWithAdressOIB>
    <izvorni_sadrzaj>
      <item>AMFORA dioničko društvo za proizvodnju bezalkoholnih pića, transport i trgovinu - u stečaju, OIB 07753882873, Franjevački Put 14, 21300 Makarska</item>
    </izvorni_sadrzaj>
    <derivirana_varijabla naziv="DomainObject.Predmet.ProtuStrankaListFormatedWithAdressOIB_1">
      <item>AMFORA dioničko društvo za proizvodnju bezalkoholnih pića, transport i trgovinu - u stečaju, OIB 07753882873, Franjevački Put 14, 21300 Makarska</item>
    </derivirana_varijabla>
  </DomainObject.Predmet.ProtuStrankaListFormatedWithAdressOIB>
  <DomainObject.Predmet.ProtuStrankaListNazivFormated>
    <izvorni_sadrzaj>
      <item>AMFORA dioničko društvo za proizvodnju bezalkoholnih pića, transport i trgovinu - u stečaju</item>
    </izvorni_sadrzaj>
    <derivirana_varijabla naziv="DomainObject.Predmet.ProtuStrankaListNazivFormated_1">
      <item>AMFORA dioničko društvo za proizvodnju bezalkoholnih pića, transport i trgovinu - u stečaju</item>
    </derivirana_varijabla>
  </DomainObject.Predmet.ProtuStrankaListNazivFormated>
  <DomainObject.Predmet.ProtuStrankaListNazivFormatedOIB>
    <izvorni_sadrzaj>
      <item>AMFORA dioničko društvo za proizvodnju bezalkoholnih pića, transport i trgovinu - u stečaju, OIB 07753882873</item>
    </izvorni_sadrzaj>
    <derivirana_varijabla naziv="DomainObject.Predmet.ProtuStrankaListNazivFormatedOIB_1">
      <item>AMFORA dioničko društvo za proizvodnju bezalkoholnih pića, transport i trgovinu - u stečaju, OIB 07753882873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AMFORA dioničko društvo za proizvodnju bezalkoholnih pića, transport i trgovinu - u stečaju</izvorni_sadrzaj>
    <derivirana_varijabla naziv="DomainObject.Predmet.ProtustrankaIDrugi_1">AMFORA dioničko društvo za proizvodnju bezalkoholnih pića, transport i trgovinu -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AMFORA dioničko društvo za proizvodnju bezalkoholnih pića, transport i trgovinu - u stečaju, OIB 07753882873, Franjevački Put 14, 21300 Makarska</izvorni_sadrzaj>
    <derivirana_varijabla naziv="DomainObject.Predmet.ProtustrankaIDrugiAdressOIB_1">AMFORA dioničko društvo za proizvodnju bezalkoholnih pića, transport i trgovinu - u stečaju, OIB 07753882873, Franjevački Put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AMFORA dioničko društvo za proizvodnju bezalkoholnih pića, transport i trgovinu - u stečaju</item>
      <item>ZAGREBAČKA BANKA DIONIČKO DRUŠTVO</item>
    </izvorni_sadrzaj>
    <derivirana_varijabla naziv="DomainObject.Predmet.SudioniciListNaziv_1">
      <item>AMFORA dioničko društvo za proizvodnju bezalkoholnih pića, transport i trgovinu - u stečaju</item>
      <item>ZAGREBAČKA BANKA DIONIČKO DRUŠTVO</item>
    </derivirana_varijabla>
  </DomainObject.Predmet.SudioniciListNaziv>
  <DomainObject.Predmet.SudioniciListAdressOIB>
    <izvorni_sadrzaj>
      <item>AMFORA dioničko društvo za proizvodnju bezalkoholnih pića, transport i trgovinu - u stečaju, OIB 07753882873, Franjevački Put 14,21300 Makarska</item>
      <item>ZAGREBAČKA BANKA DIONIČKO DRUŠTVO, OIB 92963223473, Trg bana Josipa Jelačića 10,10000 Zagreb</item>
    </izvorni_sadrzaj>
    <derivirana_varijabla naziv="DomainObject.Predmet.SudioniciListAdressOIB_1">
      <item>AMFORA dioničko društvo za proizvodnju bezalkoholnih pića, transport i trgovinu - u stečaju, OIB 07753882873, Franjevački Put 14,21300 Makarska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07753882873</item>
      <item>, OIB 92963223473</item>
    </izvorni_sadrzaj>
    <derivirana_varijabla naziv="DomainObject.Predmet.SudioniciListNazivOIB_1">
      <item>, OIB 07753882873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950</properties:Words>
  <properties:Characters>5416</properties:Characters>
  <properties:Lines>131</properties:Lines>
  <properties:Paragraphs>39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2017-02-07T10:45:00Z</dcterms:created>
  <dc:creator>Velimir Vuković</dc:creator>
  <cp:lastModifiedBy>Velimir Vuković</cp:lastModifiedBy>
  <dcterms:modified xmlns:xsi="http://www.w3.org/2001/XMLSchema-instance" xsi:type="dcterms:W3CDTF">2017-02-16T09:23:00Z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