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5af2" w14:paraId="b3f5af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St-2/2017-2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e FOKUS jednostavno društvo s ograničenom odgovornošću za poslove usluge, Virovitica, Ulica Stanka Ilića 48, OIB: 15125708392, MBS: 010090331, dana 9. veljače 2017. godine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 FOKUS jednostavno društvo s ograničenom odgovornošću za poslove usluge, Virovitica, Ulica Stanka Ilića 48, OIB: 15125708392, MBS: 010090331.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9. ožujka 2017. godine u 9,45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Ljerka Prpić  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Ljerki Prpić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23. prosinca 2016. godine u Očevidniku redoslijeda osnova za plaćanje dužnik ima evidentirane neizvršene osnove za plaćanje u neprekinutom razdoblju od 120 dana u ukupnom iznosu od 13.642,46 kn. Također je u prijedlogu navedeno da dužnik ima tri zaposlene osobe, a da u Jedinstvenom registru računa ima otvoren račun kod Slatinske banke d.d. i </w:t>
      </w:r>
      <w:proofErr w:type="spellStart"/>
      <w:r>
        <w:rPr>
          <w:rFonts w:cs="Times New Roman" w:eastAsia="Times New Roman"/>
          <w:szCs w:val="20"/>
          <w:lang w:eastAsia="hr-HR"/>
        </w:rPr>
        <w:t>Addiko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Bank d.d.  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St-2/2017-2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9. veljače 2017. godine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A85758" w:rsidP="00A85758" w:rsidR="00A85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A85758" w:rsidP="00A85758" w:rsidR="00A85758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A85758" w:rsidP="00A85758" w:rsidR="00A85758">
      <w:pPr>
        <w:pStyle w:val="Bezproreda"/>
      </w:pPr>
      <w:r>
        <w:t>2. Sc. ročište</w:t>
      </w:r>
    </w:p>
    <w:p w:rsidRDefault="00A85758" w:rsidP="00A85758" w:rsidR="00A85758">
      <w:pPr>
        <w:pStyle w:val="Bezproreda"/>
      </w:pPr>
      <w:proofErr w:type="spellStart"/>
      <w:r>
        <w:t>Bj</w:t>
      </w:r>
      <w:proofErr w:type="spellEnd"/>
      <w:r>
        <w:t>. 9.2.2017.</w:t>
      </w:r>
    </w:p>
    <w:p w:rsidRDefault="00CB0EA4" w:rsidP="00A85758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758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8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St-2/2017-2</izvorni_sadrzaj>
    <derivirana_varijabla naziv="DomainObject.Oznaka_1">St-2/2017-2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FOKUS jednostavno društvo s ograničenom odgovornošću za poslovne usluge</izvorni_sadrzaj>
    <derivirana_varijabla naziv="DomainObject.Predmet.ProtustrankaFormated_1">  e FOKUS jednostavno društvo s ograničenom odgovornošću za poslovne usluge</derivirana_varijabla>
  </DomainObject.Predmet.ProtustrankaFormated>
  <DomainObject.Predmet.ProtustrankaFormatedOIB>
    <izvorni_sadrzaj>  e FOKUS jednostavno društvo s ograničenom odgovornošću za poslovne usluge, OIB 15125708392</izvorni_sadrzaj>
    <derivirana_varijabla naziv="DomainObject.Predmet.ProtustrankaFormatedOIB_1">  e FOKUS jednostavno društvo s ograničenom odgovornošću za poslovne usluge, OIB 15125708392</derivirana_varijabla>
  </DomainObject.Predmet.ProtustrankaFormatedOIB>
  <DomainObject.Predmet.ProtustrankaFormatedWithAdress>
    <izvorni_sadrzaj> e FOKUS jednostavno društvo s ograničenom odgovornošću za poslovne usluge, Ulica Stanka Ilića 48, 33000 Virovitica</izvorni_sadrzaj>
    <derivirana_varijabla naziv="DomainObject.Predmet.ProtustrankaFormatedWithAdress_1"> e FOKUS jednostavno društvo s ograničenom odgovornošću za poslovne usluge, Ulica Stanka Ilića 48, 33000 Virovitica</derivirana_varijabla>
  </DomainObject.Predmet.ProtustrankaFormatedWithAdress>
  <DomainObject.Predmet.ProtustrankaFormatedWithAdressOIB>
    <izvorni_sadrzaj> e FOKUS jednostavno društvo s ograničenom odgovornošću za poslovne usluge, OIB 15125708392, Ulica Stanka Ilića 48, 33000 Virovitica</izvorni_sadrzaj>
    <derivirana_varijabla naziv="DomainObject.Predmet.ProtustrankaFormatedWithAdressOIB_1"> e FOKUS jednostavno društvo s ograničenom odgovornošću za poslovne usluge, OIB 15125708392, Ulica Stanka Ilića 48, 33000 Virovitica</derivirana_varijabla>
  </DomainObject.Predmet.ProtustrankaFormatedWithAdressOIB>
  <DomainObject.Predmet.ProtustrankaWithAdress>
    <izvorni_sadrzaj>e FOKUS jednostavno društvo s ograničenom odgovornošću za poslovne usluge Ulica Stanka Ilića 48, 33000 Virovitica</izvorni_sadrzaj>
    <derivirana_varijabla naziv="DomainObject.Predmet.ProtustrankaWithAdress_1">e FOKUS jednostavno društvo s ograničenom odgovornošću za poslovne usluge Ulica Stanka Ilića 48, 33000 Virovitica</derivirana_varijabla>
  </DomainObject.Predmet.ProtustrankaWithAdress>
  <DomainObject.Predmet.ProtustrankaWithAdressOIB>
    <izvorni_sadrzaj>e FOKUS jednostavno društvo s ograničenom odgovornošću za poslovne usluge, OIB 15125708392, Ulica Stanka Ilića 48, 33000 Virovitica</izvorni_sadrzaj>
    <derivirana_varijabla naziv="DomainObject.Predmet.ProtustrankaWithAdressOIB_1">e FOKUS jednostavno društvo s ograničenom odgovornošću za poslovne usluge, OIB 15125708392, Ulica Stanka Ilića 48, 33000 Virovitica</derivirana_varijabla>
  </DomainObject.Predmet.ProtustrankaWithAdressOIB>
  <DomainObject.Predmet.ProtustrankaNazivFormated>
    <izvorni_sadrzaj>e FOKUS jednostavno društvo s ograničenom odgovornošću za poslovne usluge</izvorni_sadrzaj>
    <derivirana_varijabla naziv="DomainObject.Predmet.ProtustrankaNazivFormated_1">e FOKUS jednostavno društvo s ograničenom odgovornošću za poslovne usluge</derivirana_varijabla>
  </DomainObject.Predmet.ProtustrankaNazivFormated>
  <DomainObject.Predmet.ProtustrankaNazivFormatedOIB>
    <izvorni_sadrzaj>e FOKUS jednostavno društvo s ograničenom odgovornošću za poslovne usluge, OIB 15125708392</izvorni_sadrzaj>
    <derivirana_varijabla naziv="DomainObject.Predmet.ProtustrankaNazivFormatedOIB_1">e FOKUS jednostavno društvo s ograničenom odgovornošću za poslovne usluge, OIB 15125708392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e FOKUS jednostavno društvo s ograničenom odgovornošću za poslovne usluge</item>
    </izvorni_sadrzaj>
    <derivirana_varijabla naziv="DomainObject.Predmet.ProtuStrankaListFormated_1">
      <item>e FOKUS jednostavno društvo s ograničenom odgovornošću za poslovne usluge</item>
    </derivirana_varijabla>
  </DomainObject.Predmet.ProtuStrankaListFormated>
  <DomainObject.Predmet.ProtuStrankaListFormatedOIB>
    <izvorni_sadrzaj>
      <item>e FOKUS jednostavno društvo s ograničenom odgovornošću za poslovne usluge, OIB 15125708392</item>
    </izvorni_sadrzaj>
    <derivirana_varijabla naziv="DomainObject.Predmet.ProtuStrankaListFormatedOIB_1">
      <item>e FOKUS jednostavno društvo s ograničenom odgovornošću za poslovne usluge, OIB 15125708392</item>
    </derivirana_varijabla>
  </DomainObject.Predmet.ProtuStrankaListFormatedOIB>
  <DomainObject.Predmet.ProtuStrankaListFormatedWithAdress>
    <izvorni_sadrzaj>
      <item>e FOKUS jednostavno društvo s ograničenom odgovornošću za poslovne usluge, Ulica Stanka Ilića 48, 33000 Virovitica</item>
    </izvorni_sadrzaj>
    <derivirana_varijabla naziv="DomainObject.Predmet.ProtuStrankaListFormatedWithAdress_1">
      <item>e FOKUS jednostavno društvo s ograničenom odgovornošću za poslovne usluge, Ulica Stanka Ilića 48, 33000 Virovitica</item>
    </derivirana_varijabla>
  </DomainObject.Predmet.ProtuStrankaListFormatedWithAdress>
  <DomainObject.Predmet.ProtuStrankaListFormatedWithAdressOIB>
    <izvorni_sadrzaj>
      <item>e FOKUS jednostavno društvo s ograničenom odgovornošću za poslovne usluge, OIB 15125708392, Ulica Stanka Ilića 48, 33000 Virovitica</item>
    </izvorni_sadrzaj>
    <derivirana_varijabla naziv="DomainObject.Predmet.ProtuStrankaListFormatedWithAdressOIB_1">
      <item>e FOKUS jednostavno društvo s ograničenom odgovornošću za poslovne usluge, OIB 15125708392, Ulica Stanka Ilića 48, 33000 Virovitica</item>
    </derivirana_varijabla>
  </DomainObject.Predmet.ProtuStrankaListFormatedWithAdressOIB>
  <DomainObject.Predmet.ProtuStrankaListNazivFormated>
    <izvorni_sadrzaj>
      <item>e FOKUS jednostavno društvo s ograničenom odgovornošću za poslovne usluge</item>
    </izvorni_sadrzaj>
    <derivirana_varijabla naziv="DomainObject.Predmet.ProtuStrankaListNazivFormated_1">
      <item>e FOKUS jednostavno društvo s ograničenom odgovornošću za poslovne usluge</item>
    </derivirana_varijabla>
  </DomainObject.Predmet.ProtuStrankaListNazivFormated>
  <DomainObject.Predmet.ProtuStrankaListNazivFormatedOIB>
    <izvorni_sadrzaj>
      <item>e FOKUS jednostavno društvo s ograničenom odgovornošću za poslovne usluge, OIB 15125708392</item>
    </izvorni_sadrzaj>
    <derivirana_varijabla naziv="DomainObject.Predmet.ProtuStrankaListNazivFormatedOIB_1">
      <item>e FOKUS jednostavno društvo s ograničenom odgovornošću za poslovne usluge, OIB 15125708392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St-2/2017-2</izvorni_sadrzaj>
    <derivirana_varijabla naziv="DomainObject.PoslovniBrojDokumenta_1">St-2/2017-2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 FOKUS jednostavno društvo s ograničenom odgovornošću za poslovne usluge</izvorni_sadrzaj>
    <derivirana_varijabla naziv="DomainObject.Predmet.ProtustrankaIDrugi_1">e FOKUS jednostavno društvo s ograničenom odgovornošću za poslovne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e FOKUS jednostavno društvo s ograničenom odgovornošću za poslovne usluge, OIB 15125708392, Ulica Stanka Ilića 48, 33000 Virovitica</izvorni_sadrzaj>
    <derivirana_varijabla naziv="DomainObject.Predmet.ProtustrankaIDrugiAdressOIB_1">e FOKUS jednostavno društvo s ograničenom odgovornošću za poslovne usluge, OIB 15125708392, Ulica Stanka Ilića 48,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 FOKUS jednostavno društvo s ograničenom odgovornošću za poslovne usluge</item>
    </izvorni_sadrzaj>
    <derivirana_varijabla naziv="DomainObject.Predmet.SudioniciListNaziv_1">
      <item>FINANCIJSKA AGENCIJA, RC ZAGREB, Podružnica Bjelovar</item>
      <item>e FOKUS jednostavno društvo s ograničenom odgovornošću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e FOKUS jednostavno društvo s ograničenom odgovornošću za poslovne usluge, OIB 15125708392, Ulica Stanka Ilića 48,33000 Virovitica</item>
    </izvorni_sadrzaj>
    <derivirana_varijabla naziv="DomainObject.Predmet.SudioniciListAdressOIB_1">
      <item>FINANCIJSKA AGENCIJA, RC ZAGREB, Podružnica Bjelovar, OIB 85821130368, F. Supila 4,43000 Bjelovar</item>
      <item>e FOKUS jednostavno društvo s ograničenom odgovornošću za poslovne usluge, OIB 15125708392, Ulica Stanka Ilića 48,33000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DB33F-EB54-4C97-8FB3-E48479B03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2743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2017-02-09T11:47:00Z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