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206f" w14:paraId="2b8206f"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STALNA SLUŽBA </w:t>
      </w:r>
    </w:p>
    <w:p w:rsidRDefault="004657F7" w:rsidP="004657F7" w:rsidR="004657F7">
      <w:r>
        <w:t xml:space="preserve">     Karlovac, Ljudevita Šestića 4</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Pr>
          <w:b/>
        </w:rPr>
        <w:t>,</w:t>
      </w:r>
      <w:r>
        <w:t xml:space="preserve"> po sucu Jadranki Mađeruh, u stečajnom postupku nad stečajnim dužnikom </w:t>
      </w:r>
      <w:r w:rsidR="00C931F8">
        <w:t>CLARUS PRIMUS d.o.o. u stečaju, Zagreb, Podgaj 3, OIB: 38645127354</w:t>
      </w:r>
      <w:r>
        <w:t xml:space="preserve">,  </w:t>
      </w:r>
      <w:r w:rsidR="00C931F8">
        <w:t>17. ožujka 2017.</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4657F7" w:rsidR="004657F7">
      <w:pPr>
        <w:numPr>
          <w:ilvl w:val="0"/>
          <w:numId w:val="19"/>
        </w:numPr>
        <w:jc w:val="both"/>
      </w:pPr>
      <w:r>
        <w:t>Utvrđuje se da je vrijednost nekretnin</w:t>
      </w:r>
      <w:r w:rsidR="00C931F8">
        <w:t>a</w:t>
      </w:r>
      <w:r w:rsidR="00C931F8" w:rsidRPr="00C931F8">
        <w:t xml:space="preserve"> </w:t>
      </w:r>
      <w:r w:rsidR="00C931F8">
        <w:t>stečajnog dužnika CLARUS PRIMUS d.o.o. u stečaju, Zagreb, Podgaj 3, OIB: 38645127354, upisanih u</w:t>
      </w:r>
      <w:r>
        <w:t>:</w:t>
      </w:r>
    </w:p>
    <w:p w:rsidRDefault="00C931F8" w:rsidP="00C931F8" w:rsidR="00C931F8">
      <w:pPr>
        <w:ind w:left="1428"/>
        <w:jc w:val="both"/>
      </w:pPr>
    </w:p>
    <w:p w:rsidRDefault="00C931F8" w:rsidP="00C931F8" w:rsidR="00C931F8">
      <w:pPr>
        <w:pStyle w:val="Odlomakpopisa"/>
        <w:numPr>
          <w:ilvl w:val="0"/>
          <w:numId w:val="23"/>
        </w:numPr>
        <w:jc w:val="both"/>
      </w:pPr>
      <w:r>
        <w:t xml:space="preserve">z.k.ul. 329 k.o. Mlaka </w:t>
      </w:r>
    </w:p>
    <w:p w:rsidRDefault="00C931F8" w:rsidP="00C931F8" w:rsidR="00C931F8">
      <w:pPr>
        <w:pStyle w:val="Odlomakpopisa"/>
        <w:numPr>
          <w:ilvl w:val="0"/>
          <w:numId w:val="24"/>
        </w:numPr>
        <w:jc w:val="both"/>
      </w:pPr>
      <w:r>
        <w:t xml:space="preserve">k.č.br. 101/3 livada, površine 587 čhv u iznosu od </w:t>
      </w:r>
      <w:r w:rsidR="00A818E8">
        <w:t>339.134,55 kn</w:t>
      </w:r>
      <w:r>
        <w:t>,</w:t>
      </w:r>
    </w:p>
    <w:p w:rsidRDefault="00C931F8" w:rsidP="00C931F8" w:rsidR="00C931F8">
      <w:pPr>
        <w:pStyle w:val="Odlomakpopisa"/>
        <w:numPr>
          <w:ilvl w:val="0"/>
          <w:numId w:val="24"/>
        </w:numPr>
        <w:jc w:val="both"/>
      </w:pPr>
      <w:r>
        <w:t xml:space="preserve">k.č.br. 109/2 livada Krč u Zlaki površine 205 čhv u iznosu od </w:t>
      </w:r>
      <w:r w:rsidR="00A818E8">
        <w:t>118.448,32 kn</w:t>
      </w:r>
      <w:r>
        <w:t>,</w:t>
      </w:r>
    </w:p>
    <w:p w:rsidRDefault="00C931F8" w:rsidP="00C931F8" w:rsidR="00C931F8">
      <w:pPr>
        <w:pStyle w:val="Odlomakpopisa"/>
        <w:numPr>
          <w:ilvl w:val="0"/>
          <w:numId w:val="24"/>
        </w:numPr>
        <w:jc w:val="both"/>
      </w:pPr>
      <w:r>
        <w:t xml:space="preserve">k.č.br. 109/9 livada Krčić u Zlaki površine158 čhv u iznosu od </w:t>
      </w:r>
      <w:r w:rsidR="00A818E8">
        <w:t>91.323,98 kn</w:t>
      </w:r>
      <w:r>
        <w:t>,</w:t>
      </w:r>
    </w:p>
    <w:p w:rsidRDefault="00C931F8" w:rsidP="00C931F8" w:rsidR="00C931F8">
      <w:pPr>
        <w:pStyle w:val="Odlomakpopisa"/>
        <w:numPr>
          <w:ilvl w:val="0"/>
          <w:numId w:val="24"/>
        </w:numPr>
        <w:jc w:val="both"/>
      </w:pPr>
      <w:r>
        <w:t xml:space="preserve">k.č.br. 109/11 livada Krč u Zlaki površine 162 čhv u iznosu od </w:t>
      </w:r>
      <w:r w:rsidR="00A818E8">
        <w:t>93.570,96 kn</w:t>
      </w:r>
      <w:r>
        <w:t>,</w:t>
      </w:r>
    </w:p>
    <w:p w:rsidRDefault="00C931F8" w:rsidP="00C931F8" w:rsidR="00C931F8">
      <w:pPr>
        <w:pStyle w:val="Odlomakpopisa"/>
        <w:numPr>
          <w:ilvl w:val="0"/>
          <w:numId w:val="24"/>
        </w:numPr>
        <w:jc w:val="both"/>
      </w:pPr>
      <w:r>
        <w:t xml:space="preserve">k.č.br. 111/2 livada površine 82 čhv u iznosu od </w:t>
      </w:r>
      <w:r w:rsidR="00A818E8">
        <w:t>47.347,23 kn</w:t>
      </w:r>
    </w:p>
    <w:p w:rsidRDefault="00C931F8" w:rsidP="00C931F8" w:rsidR="0086435F">
      <w:pPr>
        <w:pStyle w:val="Odlomakpopisa"/>
        <w:numPr>
          <w:ilvl w:val="0"/>
          <w:numId w:val="24"/>
        </w:numPr>
        <w:jc w:val="both"/>
      </w:pPr>
      <w:r>
        <w:t xml:space="preserve">k.č.br. 116/3 livada Zlatka u Zlatki </w:t>
      </w:r>
      <w:r w:rsidR="0086435F">
        <w:t xml:space="preserve">površine 432 čhv u iznosu od </w:t>
      </w:r>
      <w:r w:rsidR="00A818E8">
        <w:t>249.576,09 kn</w:t>
      </w:r>
      <w:r w:rsidR="0086435F">
        <w:t>,</w:t>
      </w:r>
    </w:p>
    <w:p w:rsidRDefault="00C931F8" w:rsidP="00C931F8" w:rsidR="0086435F">
      <w:pPr>
        <w:pStyle w:val="Odlomakpopisa"/>
        <w:numPr>
          <w:ilvl w:val="0"/>
          <w:numId w:val="24"/>
        </w:numPr>
        <w:jc w:val="both"/>
      </w:pPr>
      <w:r>
        <w:t>k.č.br. 122/2 oranica Sitalnica u Zlaki</w:t>
      </w:r>
      <w:r w:rsidR="0086435F">
        <w:t xml:space="preserve"> površine 1 jutro i 227 čhv u iznosu od </w:t>
      </w:r>
      <w:r w:rsidR="00A818E8">
        <w:t>1.054.799,94 kn</w:t>
      </w:r>
      <w:r w:rsidR="0086435F">
        <w:t>,</w:t>
      </w:r>
    </w:p>
    <w:p w:rsidRDefault="00C931F8" w:rsidP="00C931F8" w:rsidR="0086435F">
      <w:pPr>
        <w:pStyle w:val="Odlomakpopisa"/>
        <w:numPr>
          <w:ilvl w:val="0"/>
          <w:numId w:val="24"/>
        </w:numPr>
        <w:jc w:val="both"/>
      </w:pPr>
      <w:r>
        <w:t xml:space="preserve">k.č.br. 122/3 oranica Sitalnica u Zlaki </w:t>
      </w:r>
      <w:r w:rsidR="0086435F">
        <w:t xml:space="preserve">površine </w:t>
      </w:r>
      <w:r>
        <w:t>1 jutro i 113 čhv</w:t>
      </w:r>
      <w:r w:rsidR="0086435F">
        <w:t xml:space="preserve"> u iznosu od </w:t>
      </w:r>
      <w:r w:rsidR="00A818E8">
        <w:t>988.834,82 kn</w:t>
      </w:r>
      <w:r w:rsidR="0086435F">
        <w:t>,</w:t>
      </w:r>
    </w:p>
    <w:p w:rsidRDefault="00C931F8" w:rsidP="00C931F8" w:rsidR="0086435F">
      <w:pPr>
        <w:pStyle w:val="Odlomakpopisa"/>
        <w:numPr>
          <w:ilvl w:val="0"/>
          <w:numId w:val="24"/>
        </w:numPr>
        <w:jc w:val="both"/>
      </w:pPr>
      <w:r>
        <w:t xml:space="preserve">k.č.br.128/16 oranica Vel. Mekota u Zlaki </w:t>
      </w:r>
      <w:r w:rsidR="0086435F">
        <w:t xml:space="preserve">površine </w:t>
      </w:r>
      <w:r>
        <w:t>546 čhv</w:t>
      </w:r>
      <w:r w:rsidR="0086435F">
        <w:t xml:space="preserve"> u iznosu do </w:t>
      </w:r>
      <w:r w:rsidR="00A818E8">
        <w:t>315.541,19 kn,</w:t>
      </w:r>
    </w:p>
    <w:p w:rsidRDefault="00C931F8" w:rsidP="00C931F8" w:rsidR="0086435F">
      <w:pPr>
        <w:pStyle w:val="Odlomakpopisa"/>
        <w:numPr>
          <w:ilvl w:val="0"/>
          <w:numId w:val="24"/>
        </w:numPr>
        <w:jc w:val="both"/>
      </w:pPr>
      <w:r>
        <w:t>k.č.br. 128/17 oranica i livada površine 878 čhv</w:t>
      </w:r>
      <w:r w:rsidR="0086435F">
        <w:t xml:space="preserve"> u iznosu od </w:t>
      </w:r>
      <w:r w:rsidR="00A818E8">
        <w:t>507.337,58 kn,</w:t>
      </w:r>
    </w:p>
    <w:p w:rsidRDefault="00C931F8" w:rsidP="00C931F8" w:rsidR="00C931F8">
      <w:pPr>
        <w:pStyle w:val="Odlomakpopisa"/>
        <w:numPr>
          <w:ilvl w:val="0"/>
          <w:numId w:val="24"/>
        </w:numPr>
        <w:jc w:val="both"/>
      </w:pPr>
      <w:r>
        <w:t xml:space="preserve">k.č.br. 129/6 livada Ledina </w:t>
      </w:r>
      <w:r w:rsidR="00A818E8">
        <w:t>površine 216 čhv u iznosu od 124.868,28 kn,</w:t>
      </w:r>
    </w:p>
    <w:p w:rsidRDefault="0086435F" w:rsidP="0086435F" w:rsidR="0086435F">
      <w:pPr>
        <w:pStyle w:val="Odlomakpopisa"/>
        <w:ind w:left="2280"/>
        <w:jc w:val="both"/>
      </w:pPr>
      <w:r>
        <w:t>odnosno ukupno 3.930.782,91 kn.</w:t>
      </w:r>
    </w:p>
    <w:p w:rsidRDefault="00C931F8" w:rsidP="00C931F8" w:rsidR="00C931F8">
      <w:pPr>
        <w:pStyle w:val="Odlomakpopisa"/>
        <w:ind w:left="1920"/>
        <w:jc w:val="both"/>
      </w:pPr>
    </w:p>
    <w:p w:rsidRDefault="00C931F8" w:rsidP="0086435F" w:rsidR="00C931F8">
      <w:pPr>
        <w:pStyle w:val="Odlomakpopisa"/>
        <w:numPr>
          <w:ilvl w:val="0"/>
          <w:numId w:val="23"/>
        </w:numPr>
        <w:jc w:val="both"/>
      </w:pPr>
      <w:r>
        <w:lastRenderedPageBreak/>
        <w:t>z.k.ul. 757 k.o. Mlaka</w:t>
      </w:r>
      <w:r w:rsidR="0086435F">
        <w:t xml:space="preserve">, </w:t>
      </w:r>
      <w:r>
        <w:t xml:space="preserve"> k.č.br. 129/1</w:t>
      </w:r>
      <w:r w:rsidR="0086435F">
        <w:t>5 livada Ledina površine 87 čhv u iznosu od 50.236,21 kn.</w:t>
      </w:r>
    </w:p>
    <w:p w:rsidRDefault="0086435F" w:rsidP="0086435F" w:rsidR="0086435F">
      <w:pPr>
        <w:pStyle w:val="Odlomakpopisa"/>
        <w:ind w:left="1920"/>
        <w:jc w:val="both"/>
      </w:pPr>
    </w:p>
    <w:p w:rsidRDefault="00C931F8" w:rsidP="0086435F" w:rsidR="00C931F8">
      <w:pPr>
        <w:pStyle w:val="Odlomakpopisa"/>
        <w:numPr>
          <w:ilvl w:val="0"/>
          <w:numId w:val="23"/>
        </w:numPr>
        <w:jc w:val="both"/>
      </w:pPr>
      <w:r>
        <w:t>z.k.ul. 1073 k.o. Mlaka k.č.br. 129/5 put površine 32 čhv</w:t>
      </w:r>
      <w:r w:rsidR="0086435F">
        <w:t xml:space="preserve"> u iznosu od 18.456,91 kn.</w:t>
      </w:r>
    </w:p>
    <w:p w:rsidRDefault="0086435F" w:rsidP="0086435F" w:rsidR="0086435F">
      <w:pPr>
        <w:pStyle w:val="Odlomakpopisa"/>
        <w:ind w:left="1920"/>
        <w:jc w:val="both"/>
      </w:pPr>
    </w:p>
    <w:p w:rsidRDefault="00C931F8" w:rsidP="0086435F" w:rsidR="00C931F8">
      <w:pPr>
        <w:pStyle w:val="Odlomakpopisa"/>
        <w:numPr>
          <w:ilvl w:val="0"/>
          <w:numId w:val="23"/>
        </w:numPr>
        <w:jc w:val="both"/>
      </w:pPr>
      <w:r>
        <w:t>z.k.ul. 788 k.o. Mlaka k.č.br. 129/10 livada Ledina površine 30 čhv</w:t>
      </w:r>
      <w:r w:rsidR="0086435F">
        <w:t xml:space="preserve"> u iznosu od 17.333,45 kn.</w:t>
      </w:r>
    </w:p>
    <w:p w:rsidRDefault="0086435F" w:rsidP="0086435F" w:rsidR="0086435F">
      <w:pPr>
        <w:pStyle w:val="Odlomakpopisa"/>
        <w:ind w:left="1920"/>
        <w:jc w:val="both"/>
      </w:pPr>
    </w:p>
    <w:p w:rsidRDefault="00C931F8" w:rsidP="0086435F" w:rsidR="00C931F8">
      <w:pPr>
        <w:pStyle w:val="Odlomakpopisa"/>
        <w:numPr>
          <w:ilvl w:val="0"/>
          <w:numId w:val="23"/>
        </w:numPr>
        <w:jc w:val="both"/>
      </w:pPr>
      <w:r>
        <w:t>z.k.ul. 791 k.o. Mlaka k.č.br. 129/9 livada Ledina površine 54 čhv</w:t>
      </w:r>
      <w:r w:rsidR="0086435F">
        <w:t xml:space="preserve"> u iznosu od 31.136,01 kn.</w:t>
      </w:r>
    </w:p>
    <w:p w:rsidRDefault="0086435F" w:rsidP="0086435F" w:rsidR="0086435F">
      <w:pPr>
        <w:pStyle w:val="Odlomakpopisa"/>
        <w:ind w:left="1920"/>
        <w:jc w:val="both"/>
      </w:pPr>
    </w:p>
    <w:p w:rsidRDefault="00C931F8" w:rsidP="0086435F" w:rsidR="00C931F8">
      <w:pPr>
        <w:pStyle w:val="Odlomakpopisa"/>
        <w:numPr>
          <w:ilvl w:val="0"/>
          <w:numId w:val="23"/>
        </w:numPr>
        <w:jc w:val="both"/>
      </w:pPr>
      <w:r>
        <w:t>z.k.ul. 797 k.o. Mlaka k.č.br. 129/</w:t>
      </w:r>
      <w:r w:rsidR="0086435F">
        <w:t>7 livada Ledine površine 30 čhv u iznosu od 17.333,45 kn.</w:t>
      </w:r>
    </w:p>
    <w:p w:rsidRDefault="0086435F" w:rsidP="0086435F" w:rsidR="0086435F">
      <w:pPr>
        <w:pStyle w:val="Odlomakpopisa"/>
        <w:ind w:left="1920"/>
        <w:jc w:val="both"/>
      </w:pPr>
    </w:p>
    <w:p w:rsidRDefault="00C931F8" w:rsidP="0086435F" w:rsidR="0086435F">
      <w:pPr>
        <w:pStyle w:val="Odlomakpopisa"/>
        <w:numPr>
          <w:ilvl w:val="0"/>
          <w:numId w:val="23"/>
        </w:numPr>
        <w:jc w:val="both"/>
      </w:pPr>
      <w:r>
        <w:t xml:space="preserve">z.k.ul. 861 k.o. Mlaka k.č.br. 129/13 livada </w:t>
      </w:r>
      <w:r w:rsidR="0086435F">
        <w:t>Ledine površine 125 čhv u iznosu od 71.275,51 kn.</w:t>
      </w:r>
    </w:p>
    <w:p w:rsidRDefault="0086435F" w:rsidP="0086435F" w:rsidR="0086435F">
      <w:pPr>
        <w:pStyle w:val="Odlomakpopisa"/>
        <w:ind w:left="1920"/>
        <w:jc w:val="both"/>
      </w:pPr>
    </w:p>
    <w:p w:rsidRDefault="00C931F8" w:rsidP="0086435F" w:rsidR="00C931F8">
      <w:pPr>
        <w:pStyle w:val="Odlomakpopisa"/>
        <w:numPr>
          <w:ilvl w:val="0"/>
          <w:numId w:val="23"/>
        </w:numPr>
        <w:jc w:val="both"/>
      </w:pPr>
      <w:r>
        <w:t>z.k.ul. 965 k.o. Mlaka k.č.br. 129/14</w:t>
      </w:r>
      <w:r w:rsidR="0086435F">
        <w:t xml:space="preserve"> livada Ledina površine 307 čhv u iznosu od 177.346,86 kn.</w:t>
      </w:r>
    </w:p>
    <w:p w:rsidRDefault="0086435F" w:rsidP="0086435F" w:rsidR="0086435F">
      <w:pPr>
        <w:pStyle w:val="Odlomakpopisa"/>
        <w:ind w:left="1920"/>
        <w:jc w:val="both"/>
      </w:pPr>
    </w:p>
    <w:p w:rsidRDefault="00C931F8" w:rsidP="002A5CA4" w:rsidR="0086435F">
      <w:pPr>
        <w:pStyle w:val="Odlomakpopisa"/>
        <w:numPr>
          <w:ilvl w:val="0"/>
          <w:numId w:val="23"/>
        </w:numPr>
        <w:jc w:val="both"/>
      </w:pPr>
      <w:r>
        <w:t>z.k.ul. 160 k.o. Mlaka</w:t>
      </w:r>
      <w:r w:rsidR="0086435F">
        <w:t>:</w:t>
      </w:r>
    </w:p>
    <w:p w:rsidRDefault="002A5CA4" w:rsidP="00C931F8" w:rsidR="002A5CA4">
      <w:pPr>
        <w:ind w:left="1968"/>
        <w:jc w:val="both"/>
      </w:pPr>
    </w:p>
    <w:p w:rsidRDefault="0086435F" w:rsidP="00C931F8" w:rsidR="0086435F">
      <w:pPr>
        <w:ind w:left="1968"/>
        <w:jc w:val="both"/>
      </w:pPr>
      <w:r>
        <w:t xml:space="preserve">- </w:t>
      </w:r>
      <w:r w:rsidR="00C931F8">
        <w:t xml:space="preserve"> k.č.br. 112/5 livada Ograd u Zlaki površine 216 čhv</w:t>
      </w:r>
      <w:r>
        <w:t xml:space="preserve"> u iznosu od </w:t>
      </w:r>
      <w:r w:rsidR="00E52F3B">
        <w:t>124.865,03 kn</w:t>
      </w:r>
      <w:r>
        <w:t>,</w:t>
      </w:r>
    </w:p>
    <w:p w:rsidRDefault="00C931F8" w:rsidP="00C931F8" w:rsidR="0086435F">
      <w:pPr>
        <w:ind w:left="1968"/>
        <w:jc w:val="both"/>
      </w:pPr>
      <w:r>
        <w:t xml:space="preserve"> </w:t>
      </w:r>
      <w:r w:rsidR="0086435F">
        <w:t xml:space="preserve">- </w:t>
      </w:r>
      <w:r>
        <w:t>k.č.br. 113 livada Zlaka u Zlaki površine 1 jutro i 46 čhv</w:t>
      </w:r>
      <w:r w:rsidR="0086435F">
        <w:t xml:space="preserve"> u iznosu od </w:t>
      </w:r>
      <w:r w:rsidR="00E52F3B">
        <w:t>950.129,81 kn</w:t>
      </w:r>
      <w:r w:rsidR="0086435F">
        <w:t>,</w:t>
      </w:r>
      <w:r>
        <w:t xml:space="preserve"> </w:t>
      </w:r>
    </w:p>
    <w:p w:rsidRDefault="0086435F" w:rsidP="00C931F8" w:rsidR="0086435F">
      <w:pPr>
        <w:ind w:left="1968"/>
        <w:jc w:val="both"/>
      </w:pPr>
      <w:r>
        <w:t xml:space="preserve">- </w:t>
      </w:r>
      <w:r w:rsidR="00C931F8">
        <w:t>k.č.br. 114 livada Zl</w:t>
      </w:r>
      <w:r>
        <w:t xml:space="preserve">aka u Zlaki površine 1.310 čhv u iznosu od </w:t>
      </w:r>
      <w:r w:rsidR="00E52F3B">
        <w:t>756.893,95 kn,</w:t>
      </w:r>
    </w:p>
    <w:p w:rsidRDefault="00C931F8" w:rsidP="00C931F8" w:rsidR="0086435F">
      <w:pPr>
        <w:ind w:left="1968"/>
        <w:jc w:val="both"/>
      </w:pPr>
      <w:r>
        <w:t xml:space="preserve"> </w:t>
      </w:r>
      <w:r w:rsidR="0086435F">
        <w:t xml:space="preserve">- </w:t>
      </w:r>
      <w:r>
        <w:t>k.č.br. 115/1 oranica površine 1 jutro i 1.456 čhv</w:t>
      </w:r>
      <w:r w:rsidR="0086435F">
        <w:t xml:space="preserve"> u iznosu od </w:t>
      </w:r>
      <w:r w:rsidR="00E52F3B">
        <w:t>1.764.801,92 kn</w:t>
      </w:r>
      <w:r w:rsidR="0086435F">
        <w:t>,</w:t>
      </w:r>
    </w:p>
    <w:p w:rsidRDefault="0086435F" w:rsidP="00C931F8" w:rsidR="0086435F">
      <w:pPr>
        <w:ind w:left="1968"/>
        <w:jc w:val="both"/>
      </w:pPr>
      <w:r>
        <w:t xml:space="preserve">- </w:t>
      </w:r>
      <w:r w:rsidR="00C931F8">
        <w:t>k.č.br. 116/4 livada Zlatka u Zlatki površine 401 čhv</w:t>
      </w:r>
      <w:r>
        <w:t xml:space="preserve"> u iznosu od </w:t>
      </w:r>
      <w:r w:rsidR="00E52F3B">
        <w:t>231.754,64 kn</w:t>
      </w:r>
      <w:r>
        <w:t>,</w:t>
      </w:r>
    </w:p>
    <w:p w:rsidRDefault="0086435F" w:rsidP="00C931F8" w:rsidR="0086435F">
      <w:pPr>
        <w:ind w:left="1968"/>
        <w:jc w:val="both"/>
      </w:pPr>
      <w:r>
        <w:t>-</w:t>
      </w:r>
      <w:r w:rsidR="00C931F8">
        <w:t xml:space="preserve"> k.č.br. 117 livada</w:t>
      </w:r>
      <w:r>
        <w:t xml:space="preserve"> Zlaka u Zlaki površine 921 čhv u iznosu od  </w:t>
      </w:r>
      <w:r w:rsidR="00E52F3B">
        <w:t>532.201,09 kn,</w:t>
      </w:r>
    </w:p>
    <w:p w:rsidRDefault="0086435F" w:rsidP="00C931F8" w:rsidR="002A5CA4">
      <w:pPr>
        <w:ind w:left="1968"/>
        <w:jc w:val="both"/>
      </w:pPr>
      <w:r>
        <w:t>-</w:t>
      </w:r>
      <w:r w:rsidR="00C931F8">
        <w:t xml:space="preserve"> k.č.br. 118/1 livada Zlaka u Zlaki površine 828 čhv</w:t>
      </w:r>
      <w:r w:rsidR="002A5CA4">
        <w:t xml:space="preserve"> u iznosu od </w:t>
      </w:r>
      <w:r w:rsidR="00E52F3B">
        <w:t>478.274,80 kn,</w:t>
      </w:r>
    </w:p>
    <w:p w:rsidRDefault="002A5CA4" w:rsidP="00C931F8" w:rsidR="00C931F8">
      <w:pPr>
        <w:ind w:left="1968"/>
        <w:jc w:val="both"/>
      </w:pPr>
      <w:r>
        <w:t>odnosno ukupno 4.838.921,24 kn.</w:t>
      </w:r>
      <w:r w:rsidR="00C931F8">
        <w:t xml:space="preserve"> </w:t>
      </w:r>
    </w:p>
    <w:p w:rsidRDefault="002A5CA4" w:rsidP="00C931F8" w:rsidR="002A5CA4">
      <w:pPr>
        <w:ind w:left="1968"/>
        <w:jc w:val="both"/>
      </w:pPr>
    </w:p>
    <w:p w:rsidRDefault="002A5CA4" w:rsidP="002A5CA4" w:rsidR="002A5CA4">
      <w:pPr>
        <w:pStyle w:val="Odlomakpopisa"/>
        <w:numPr>
          <w:ilvl w:val="0"/>
          <w:numId w:val="23"/>
        </w:numPr>
        <w:jc w:val="both"/>
      </w:pPr>
      <w:r>
        <w:t xml:space="preserve"> </w:t>
      </w:r>
      <w:r w:rsidR="00C931F8">
        <w:t>z.k.ul.  1081 k.o. Mlak</w:t>
      </w:r>
      <w:r>
        <w:t>a:</w:t>
      </w:r>
    </w:p>
    <w:p w:rsidRDefault="002A5CA4" w:rsidP="00C931F8" w:rsidR="002A5CA4">
      <w:pPr>
        <w:ind w:left="1968"/>
        <w:jc w:val="both"/>
      </w:pPr>
    </w:p>
    <w:p w:rsidRDefault="002A5CA4" w:rsidP="00C931F8" w:rsidR="002A5CA4">
      <w:pPr>
        <w:ind w:left="1968"/>
        <w:jc w:val="both"/>
      </w:pPr>
      <w:r>
        <w:t>-</w:t>
      </w:r>
      <w:r w:rsidR="00C931F8">
        <w:t xml:space="preserve"> k.č.br. 109/5 livada Krč u Zlaki površine 348 čhv</w:t>
      </w:r>
      <w:r w:rsidR="00E52F3B">
        <w:t xml:space="preserve"> u iznosu od 201.100,11 kn</w:t>
      </w:r>
      <w:r w:rsidR="00C931F8">
        <w:t xml:space="preserve">, </w:t>
      </w:r>
    </w:p>
    <w:p w:rsidRDefault="002A5CA4" w:rsidP="00C931F8" w:rsidR="002A5CA4">
      <w:pPr>
        <w:ind w:left="1968"/>
        <w:jc w:val="both"/>
      </w:pPr>
      <w:r>
        <w:t xml:space="preserve">- </w:t>
      </w:r>
      <w:r w:rsidR="00C931F8">
        <w:t>k.č.br. 109/8 liva</w:t>
      </w:r>
      <w:r>
        <w:t xml:space="preserve">da Krč u Zlaki površine 198 čhv u iznosu od </w:t>
      </w:r>
      <w:r w:rsidR="00E52F3B">
        <w:t>114.432,86 kn</w:t>
      </w:r>
      <w:r>
        <w:t>,</w:t>
      </w:r>
    </w:p>
    <w:p w:rsidRDefault="002A5CA4" w:rsidP="00C931F8" w:rsidR="002A5CA4">
      <w:pPr>
        <w:ind w:left="1968"/>
        <w:jc w:val="both"/>
      </w:pPr>
      <w:r>
        <w:t>-</w:t>
      </w:r>
      <w:r w:rsidR="00C931F8">
        <w:t xml:space="preserve"> k.č.br. 110/1 livada Krč u Zlaki površine 380 čhv</w:t>
      </w:r>
      <w:r>
        <w:t xml:space="preserve"> u iznosu od </w:t>
      </w:r>
      <w:r w:rsidR="00E52F3B">
        <w:t>219.557,02 kn</w:t>
      </w:r>
      <w:r w:rsidR="00C931F8">
        <w:t xml:space="preserve">, </w:t>
      </w:r>
    </w:p>
    <w:p w:rsidRDefault="002A5CA4" w:rsidP="00C931F8" w:rsidR="002A5CA4">
      <w:pPr>
        <w:ind w:left="1968"/>
        <w:jc w:val="both"/>
      </w:pPr>
      <w:r>
        <w:t xml:space="preserve">- </w:t>
      </w:r>
      <w:r w:rsidR="00C931F8">
        <w:t>k.č.br. 110/3 livada Krč u Zlaki površine 1.252 čhv</w:t>
      </w:r>
      <w:r>
        <w:t xml:space="preserve"> u iznosu od </w:t>
      </w:r>
      <w:r w:rsidR="00E52F3B">
        <w:t>723.350,51 kn</w:t>
      </w:r>
      <w:r w:rsidR="00C931F8">
        <w:t xml:space="preserve">, </w:t>
      </w:r>
    </w:p>
    <w:p w:rsidRDefault="002A5CA4" w:rsidP="00C931F8" w:rsidR="002A5CA4">
      <w:pPr>
        <w:ind w:left="1968"/>
        <w:jc w:val="both"/>
      </w:pPr>
      <w:r>
        <w:lastRenderedPageBreak/>
        <w:t xml:space="preserve">- </w:t>
      </w:r>
      <w:r w:rsidR="00C931F8">
        <w:t>k.č. br. 111/5 livada Krča u Zlaki površine 119 čhv</w:t>
      </w:r>
      <w:r>
        <w:t xml:space="preserve"> u iznosu od </w:t>
      </w:r>
      <w:r w:rsidR="00E52F3B">
        <w:t>68.691,82 kn</w:t>
      </w:r>
      <w:r>
        <w:t>,</w:t>
      </w:r>
    </w:p>
    <w:p w:rsidRDefault="002A5CA4" w:rsidP="00C931F8" w:rsidR="002A5CA4">
      <w:pPr>
        <w:ind w:left="1968"/>
        <w:jc w:val="both"/>
      </w:pPr>
      <w:r>
        <w:t>-</w:t>
      </w:r>
      <w:r w:rsidR="00C931F8">
        <w:t xml:space="preserve"> k.č.br. 112/4 livada Ograd u Zlaki površine 246 čhv</w:t>
      </w:r>
      <w:r>
        <w:t xml:space="preserve"> u iznosu od </w:t>
      </w:r>
      <w:r w:rsidR="00E52F3B">
        <w:t>142.198,48 kn</w:t>
      </w:r>
      <w:r w:rsidR="00C931F8">
        <w:t xml:space="preserve">, </w:t>
      </w:r>
    </w:p>
    <w:p w:rsidRDefault="002A5CA4" w:rsidP="00C931F8" w:rsidR="002A5CA4">
      <w:pPr>
        <w:ind w:left="1968"/>
        <w:jc w:val="both"/>
      </w:pPr>
      <w:r>
        <w:t>-</w:t>
      </w:r>
      <w:r w:rsidR="00E52F3B">
        <w:t xml:space="preserve"> </w:t>
      </w:r>
      <w:r w:rsidR="00C931F8">
        <w:t>k.č.br. 112/6 livada Ograd u Zlaki površine 254 čhv</w:t>
      </w:r>
      <w:r>
        <w:t xml:space="preserve"> u iznosu od </w:t>
      </w:r>
      <w:r w:rsidR="00E52F3B">
        <w:t>146.692,34 kn</w:t>
      </w:r>
      <w:r w:rsidR="00C931F8">
        <w:t>,</w:t>
      </w:r>
    </w:p>
    <w:p w:rsidRDefault="002A5CA4" w:rsidP="00C931F8" w:rsidR="002A5CA4">
      <w:pPr>
        <w:ind w:left="1968"/>
        <w:jc w:val="both"/>
      </w:pPr>
      <w:r>
        <w:t>-</w:t>
      </w:r>
      <w:r w:rsidR="00C931F8">
        <w:t xml:space="preserve"> k.č.br. 122/1 oranica Sitarica u Zlaki površine 1 jutro i 161 čhv</w:t>
      </w:r>
      <w:r>
        <w:t xml:space="preserve"> u iznosu od </w:t>
      </w:r>
      <w:r w:rsidR="00E52F3B">
        <w:t>1.016.574,70 kn</w:t>
      </w:r>
      <w:r>
        <w:t>,</w:t>
      </w:r>
    </w:p>
    <w:p w:rsidRDefault="002A5CA4" w:rsidP="00C931F8" w:rsidR="002A5CA4">
      <w:pPr>
        <w:ind w:left="1968"/>
        <w:jc w:val="both"/>
      </w:pPr>
      <w:r>
        <w:t>-</w:t>
      </w:r>
      <w:r w:rsidR="00C931F8">
        <w:t xml:space="preserve"> k.č.br. 128/10 oranica Velika Mekota u Zlaki površine 325 čhv</w:t>
      </w:r>
      <w:r>
        <w:t xml:space="preserve"> u iznosu od </w:t>
      </w:r>
      <w:r w:rsidR="00E52F3B">
        <w:t>187.779,03 kn</w:t>
      </w:r>
      <w:r>
        <w:t>,</w:t>
      </w:r>
    </w:p>
    <w:p w:rsidRDefault="002A5CA4" w:rsidP="00C931F8" w:rsidR="002A5CA4">
      <w:pPr>
        <w:ind w:left="1968"/>
        <w:jc w:val="both"/>
      </w:pPr>
      <w:r>
        <w:t>-</w:t>
      </w:r>
      <w:r w:rsidR="00C931F8">
        <w:t xml:space="preserve"> k.č.br 128/11 livada površine 362 čhv</w:t>
      </w:r>
      <w:r>
        <w:t xml:space="preserve"> u iznosu od </w:t>
      </w:r>
      <w:r w:rsidR="00E52F3B">
        <w:t>209.124,85 kn</w:t>
      </w:r>
      <w:r>
        <w:t>,</w:t>
      </w:r>
    </w:p>
    <w:p w:rsidRDefault="002A5CA4" w:rsidP="00C931F8" w:rsidR="002A5CA4">
      <w:pPr>
        <w:ind w:left="1968"/>
        <w:jc w:val="both"/>
      </w:pPr>
      <w:r>
        <w:t>-</w:t>
      </w:r>
      <w:r w:rsidR="00C931F8">
        <w:t xml:space="preserve"> k.č.br. 128/12 oranica Velika Mekota u Zlaki površine 338 čhv</w:t>
      </w:r>
      <w:r>
        <w:t xml:space="preserve"> u iznosu od </w:t>
      </w:r>
      <w:r w:rsidR="00E52F3B">
        <w:t>195.322,29 kn</w:t>
      </w:r>
      <w:r>
        <w:t>,</w:t>
      </w:r>
    </w:p>
    <w:p w:rsidRDefault="002A5CA4" w:rsidP="00C931F8" w:rsidR="002A5CA4">
      <w:pPr>
        <w:ind w:left="1968"/>
        <w:jc w:val="both"/>
      </w:pPr>
      <w:r>
        <w:t>-</w:t>
      </w:r>
      <w:r w:rsidR="00C931F8">
        <w:t xml:space="preserve"> k.č.br. 128/13 livada površine 305 čhv</w:t>
      </w:r>
      <w:r>
        <w:t xml:space="preserve"> u iznosu od </w:t>
      </w:r>
      <w:r w:rsidR="00E52F3B">
        <w:t>176.223,40 kn</w:t>
      </w:r>
      <w:r>
        <w:t>,</w:t>
      </w:r>
    </w:p>
    <w:p w:rsidRDefault="002A5CA4" w:rsidP="00C931F8" w:rsidR="002A5CA4">
      <w:pPr>
        <w:ind w:left="1968"/>
        <w:jc w:val="both"/>
      </w:pPr>
      <w:r>
        <w:t>-</w:t>
      </w:r>
      <w:r w:rsidR="00C931F8">
        <w:t xml:space="preserve"> k.č.br. 128/14 oranica Velika Mekota u Zlaki površine 334 čhv</w:t>
      </w:r>
      <w:r>
        <w:t xml:space="preserve"> u iznosu od </w:t>
      </w:r>
      <w:r w:rsidR="00E52F3B">
        <w:t>192.914,87 kn</w:t>
      </w:r>
      <w:r>
        <w:t>,</w:t>
      </w:r>
    </w:p>
    <w:p w:rsidRDefault="002A5CA4" w:rsidP="00C931F8" w:rsidR="00C931F8">
      <w:pPr>
        <w:ind w:left="1968"/>
        <w:jc w:val="both"/>
      </w:pPr>
      <w:r>
        <w:t>-</w:t>
      </w:r>
      <w:r w:rsidR="00C931F8">
        <w:t xml:space="preserve"> k.č.br. 128/15 livada površine 488 čhv</w:t>
      </w:r>
      <w:r>
        <w:t xml:space="preserve"> u iznosu od </w:t>
      </w:r>
      <w:r w:rsidR="00E52F3B">
        <w:t>281.989,54 kn</w:t>
      </w:r>
      <w:r w:rsidR="00C931F8">
        <w:t>,</w:t>
      </w:r>
    </w:p>
    <w:p w:rsidRDefault="002A5CA4" w:rsidP="00C931F8" w:rsidR="002A5CA4">
      <w:pPr>
        <w:ind w:left="1968"/>
        <w:jc w:val="both"/>
      </w:pPr>
      <w:r>
        <w:t>odnosno ukupno 3.875.951,84 kn.</w:t>
      </w:r>
    </w:p>
    <w:p w:rsidRDefault="002A5CA4" w:rsidP="00C931F8" w:rsidR="002A5CA4">
      <w:pPr>
        <w:ind w:left="1968"/>
        <w:jc w:val="both"/>
      </w:pPr>
    </w:p>
    <w:p w:rsidRDefault="00C931F8" w:rsidP="002A5CA4" w:rsidR="002A5CA4">
      <w:pPr>
        <w:pStyle w:val="Odlomakpopisa"/>
        <w:numPr>
          <w:ilvl w:val="0"/>
          <w:numId w:val="23"/>
        </w:numPr>
        <w:jc w:val="both"/>
      </w:pPr>
      <w:r>
        <w:t>z.k.ul. 1082 k.o. Mlaka</w:t>
      </w:r>
      <w:r w:rsidR="002A5CA4">
        <w:t>:</w:t>
      </w:r>
    </w:p>
    <w:p w:rsidRDefault="002A5CA4" w:rsidP="002A5CA4" w:rsidR="002A5CA4">
      <w:pPr>
        <w:pStyle w:val="Odlomakpopisa"/>
        <w:ind w:left="1920"/>
        <w:jc w:val="both"/>
      </w:pPr>
    </w:p>
    <w:p w:rsidRDefault="002A5CA4" w:rsidP="00C931F8" w:rsidR="002A5CA4">
      <w:pPr>
        <w:ind w:left="1968"/>
        <w:jc w:val="both"/>
      </w:pPr>
      <w:r>
        <w:t>-</w:t>
      </w:r>
      <w:r w:rsidR="00C931F8">
        <w:t xml:space="preserve"> k.č.br. 109/6 liva</w:t>
      </w:r>
      <w:r>
        <w:t xml:space="preserve">da Krč u Zlaki površine 354 čhv u iznosu od </w:t>
      </w:r>
      <w:r w:rsidR="00AE6518">
        <w:t>204.470,50 kn</w:t>
      </w:r>
      <w:r>
        <w:t>,</w:t>
      </w:r>
    </w:p>
    <w:p w:rsidRDefault="002A5CA4" w:rsidP="00C931F8" w:rsidR="002A5CA4">
      <w:pPr>
        <w:ind w:left="1968"/>
        <w:jc w:val="both"/>
      </w:pPr>
      <w:r>
        <w:t>-</w:t>
      </w:r>
      <w:r w:rsidR="00C931F8">
        <w:t xml:space="preserve"> k.č.br 109/7 livada Krč u Zlaki površine 259 čhv</w:t>
      </w:r>
      <w:r>
        <w:t xml:space="preserve"> u iznosu od </w:t>
      </w:r>
      <w:r w:rsidR="00AE6518">
        <w:t>149.581,25 kn</w:t>
      </w:r>
      <w:r w:rsidR="00C931F8">
        <w:t>,</w:t>
      </w:r>
    </w:p>
    <w:p w:rsidRDefault="002A5CA4" w:rsidP="00C931F8" w:rsidR="002A5CA4">
      <w:pPr>
        <w:ind w:left="1968"/>
        <w:jc w:val="both"/>
      </w:pPr>
      <w:r>
        <w:t>-</w:t>
      </w:r>
      <w:r w:rsidR="00C931F8">
        <w:t xml:space="preserve"> k.č.br. 111/4  livada Krčić u Zlaki površine 73 čhv</w:t>
      </w:r>
      <w:r>
        <w:t xml:space="preserve"> u izn</w:t>
      </w:r>
      <w:r w:rsidR="00AE6518">
        <w:t>osu od 42.210,16 kn</w:t>
      </w:r>
      <w:r w:rsidR="00C931F8">
        <w:t>,</w:t>
      </w:r>
    </w:p>
    <w:p w:rsidRDefault="002A5CA4" w:rsidP="00C931F8" w:rsidR="002A5CA4">
      <w:pPr>
        <w:ind w:left="1968"/>
        <w:jc w:val="both"/>
      </w:pPr>
      <w:r>
        <w:t>-</w:t>
      </w:r>
      <w:r w:rsidR="00C931F8">
        <w:t xml:space="preserve"> k.č.br. 111/6 livada Krč u Zlaki površine 149 čhv</w:t>
      </w:r>
      <w:r>
        <w:t xml:space="preserve"> u iznosu od </w:t>
      </w:r>
      <w:r w:rsidR="00AE6518">
        <w:t>86.025,27 kn</w:t>
      </w:r>
      <w:r>
        <w:t>,</w:t>
      </w:r>
    </w:p>
    <w:p w:rsidRDefault="002A5CA4" w:rsidP="00C931F8" w:rsidR="002A5CA4">
      <w:pPr>
        <w:ind w:left="1968"/>
        <w:jc w:val="both"/>
      </w:pPr>
      <w:r>
        <w:t>-</w:t>
      </w:r>
      <w:r w:rsidR="00C931F8">
        <w:t xml:space="preserve"> k.č.br. 112/2 livada Sitalnica Ograd u Zlaki površine 700 čhv</w:t>
      </w:r>
      <w:r>
        <w:t xml:space="preserve"> u iznosu od </w:t>
      </w:r>
      <w:r w:rsidR="00AE6518">
        <w:t>404.447,15 kn</w:t>
      </w:r>
      <w:r>
        <w:t>,</w:t>
      </w:r>
    </w:p>
    <w:p w:rsidRDefault="002A5CA4" w:rsidP="00C931F8" w:rsidR="002A5CA4">
      <w:pPr>
        <w:ind w:left="1968"/>
        <w:jc w:val="both"/>
      </w:pPr>
      <w:r>
        <w:t>-</w:t>
      </w:r>
      <w:r w:rsidR="00C931F8">
        <w:t xml:space="preserve"> k.č.br. 128/3 oranica Vel. Mekota površine 351 čhv</w:t>
      </w:r>
      <w:r>
        <w:t xml:space="preserve"> u iznosu od </w:t>
      </w:r>
      <w:r w:rsidR="00AE6518">
        <w:t>202.865,55 kn</w:t>
      </w:r>
      <w:r>
        <w:t>,</w:t>
      </w:r>
    </w:p>
    <w:p w:rsidRDefault="002A5CA4" w:rsidP="00C931F8" w:rsidR="00C931F8">
      <w:pPr>
        <w:ind w:left="1968"/>
        <w:jc w:val="both"/>
      </w:pPr>
      <w:r>
        <w:t>odnosno ukupno 1.089.599,88 kn.</w:t>
      </w:r>
      <w:r w:rsidR="00C931F8">
        <w:t xml:space="preserve"> </w:t>
      </w:r>
    </w:p>
    <w:p w:rsidRDefault="002A5CA4" w:rsidP="00C931F8" w:rsidR="002A5CA4">
      <w:pPr>
        <w:ind w:left="1968"/>
        <w:jc w:val="both"/>
      </w:pPr>
    </w:p>
    <w:p w:rsidRDefault="00C931F8" w:rsidP="002A5CA4" w:rsidR="002A5CA4">
      <w:pPr>
        <w:pStyle w:val="Odlomakpopisa"/>
        <w:numPr>
          <w:ilvl w:val="0"/>
          <w:numId w:val="23"/>
        </w:numPr>
        <w:jc w:val="both"/>
      </w:pPr>
      <w:r>
        <w:t>z.k.ul. 1090 k.o. Mlaka</w:t>
      </w:r>
      <w:r w:rsidR="002A5CA4">
        <w:t>:</w:t>
      </w:r>
    </w:p>
    <w:p w:rsidRDefault="002A5CA4" w:rsidP="002A5CA4" w:rsidR="002A5CA4">
      <w:pPr>
        <w:pStyle w:val="Odlomakpopisa"/>
        <w:ind w:left="1920"/>
        <w:jc w:val="both"/>
      </w:pPr>
    </w:p>
    <w:p w:rsidRDefault="002A5CA4" w:rsidP="00C931F8" w:rsidR="002A5CA4">
      <w:pPr>
        <w:ind w:left="1968"/>
        <w:jc w:val="both"/>
      </w:pPr>
      <w:r>
        <w:t>-</w:t>
      </w:r>
      <w:r w:rsidR="00C931F8">
        <w:t xml:space="preserve"> k.č.br. 101/2 pašnjak Gornja Zlaka u Zlaki površine 467 čhv</w:t>
      </w:r>
      <w:r>
        <w:t xml:space="preserve"> u iznosu od </w:t>
      </w:r>
      <w:r w:rsidR="00AE6518">
        <w:t>269.791,93 kn</w:t>
      </w:r>
      <w:r w:rsidR="0034417E">
        <w:t>,</w:t>
      </w:r>
    </w:p>
    <w:p w:rsidRDefault="002A5CA4" w:rsidP="00C931F8" w:rsidR="0034417E">
      <w:pPr>
        <w:ind w:left="1968"/>
        <w:jc w:val="both"/>
      </w:pPr>
      <w:r>
        <w:t>-</w:t>
      </w:r>
      <w:r w:rsidR="00C931F8">
        <w:t xml:space="preserve"> k.č.br. 109/3 livada Krč u Zlaki površine 219 čhv</w:t>
      </w:r>
      <w:r w:rsidR="0034417E">
        <w:t xml:space="preserve"> u iznosu od </w:t>
      </w:r>
      <w:r w:rsidR="00AE6518">
        <w:t>126.469,98 kn,</w:t>
      </w:r>
    </w:p>
    <w:p w:rsidRDefault="0034417E" w:rsidP="00C931F8" w:rsidR="0034417E">
      <w:pPr>
        <w:ind w:left="1968"/>
        <w:jc w:val="both"/>
      </w:pPr>
      <w:r>
        <w:t>-</w:t>
      </w:r>
      <w:r w:rsidR="00C931F8">
        <w:t xml:space="preserve"> k.č.br. 109/4 livada Krč u Zlaki površine 207 čhv</w:t>
      </w:r>
      <w:r>
        <w:t xml:space="preserve"> u iznosu od </w:t>
      </w:r>
      <w:r w:rsidR="00AE6518">
        <w:t>119.568,70 kn</w:t>
      </w:r>
      <w:r>
        <w:t>,</w:t>
      </w:r>
    </w:p>
    <w:p w:rsidRDefault="0034417E" w:rsidP="00C931F8" w:rsidR="0034417E">
      <w:pPr>
        <w:ind w:left="1968"/>
        <w:jc w:val="both"/>
      </w:pPr>
      <w:r>
        <w:t>-</w:t>
      </w:r>
      <w:r w:rsidR="00C931F8">
        <w:t xml:space="preserve"> k.č.br 109/10 liva</w:t>
      </w:r>
      <w:r>
        <w:t xml:space="preserve">da Krč u Zlaki površine 144 čhv u iznosu od </w:t>
      </w:r>
      <w:r w:rsidR="00AE6518">
        <w:t>83.136,36 kn</w:t>
      </w:r>
      <w:r>
        <w:t>,</w:t>
      </w:r>
    </w:p>
    <w:p w:rsidRDefault="0034417E" w:rsidP="00C931F8" w:rsidR="0034417E">
      <w:pPr>
        <w:ind w:left="1968"/>
        <w:jc w:val="both"/>
      </w:pPr>
      <w:r>
        <w:t>-</w:t>
      </w:r>
      <w:r w:rsidR="00C931F8">
        <w:t xml:space="preserve"> k.č.br. 110/4 livada</w:t>
      </w:r>
      <w:r>
        <w:t xml:space="preserve"> Krča u Zlatki površine 725 čhv u iznosu od </w:t>
      </w:r>
      <w:r w:rsidR="00AE6518">
        <w:t>418.891,69 kn</w:t>
      </w:r>
      <w:r>
        <w:t>,</w:t>
      </w:r>
    </w:p>
    <w:p w:rsidRDefault="0034417E" w:rsidP="00C931F8" w:rsidR="0034417E">
      <w:pPr>
        <w:ind w:left="1968"/>
        <w:jc w:val="both"/>
      </w:pPr>
      <w:r>
        <w:t xml:space="preserve">- </w:t>
      </w:r>
      <w:r w:rsidR="00C931F8">
        <w:t>k.č.br. 111/3 livada Krč u Zlaki površine 68 čhv</w:t>
      </w:r>
      <w:r>
        <w:t xml:space="preserve"> u iznosu od </w:t>
      </w:r>
      <w:r w:rsidR="00AE6518">
        <w:t>39.321,25 kn,</w:t>
      </w:r>
    </w:p>
    <w:p w:rsidRDefault="0034417E" w:rsidP="00C931F8" w:rsidR="0034417E">
      <w:pPr>
        <w:ind w:left="1968"/>
        <w:jc w:val="both"/>
      </w:pPr>
      <w:r>
        <w:lastRenderedPageBreak/>
        <w:t>-</w:t>
      </w:r>
      <w:r w:rsidR="00C931F8">
        <w:t xml:space="preserve"> k.č.br. 112/1 livada Ograd u Zlaki površine 521 čhv</w:t>
      </w:r>
      <w:r>
        <w:t xml:space="preserve"> u iznosu od </w:t>
      </w:r>
      <w:r w:rsidR="00AE6518">
        <w:t>300.927,94 kn</w:t>
      </w:r>
      <w:r>
        <w:t>,</w:t>
      </w:r>
    </w:p>
    <w:p w:rsidRDefault="0034417E" w:rsidP="00C931F8" w:rsidR="0034417E">
      <w:pPr>
        <w:ind w:left="1968"/>
        <w:jc w:val="both"/>
      </w:pPr>
      <w:r>
        <w:t>-</w:t>
      </w:r>
      <w:r w:rsidR="00C931F8">
        <w:t xml:space="preserve"> k.č.br. 116/5 livada Zlatka u Zlatki površine 397 čhv</w:t>
      </w:r>
      <w:r>
        <w:t xml:space="preserve"> u iznosu od </w:t>
      </w:r>
      <w:r w:rsidR="00AE6518">
        <w:t>229.347,21 kn</w:t>
      </w:r>
      <w:r>
        <w:t>,</w:t>
      </w:r>
    </w:p>
    <w:p w:rsidRDefault="0034417E" w:rsidP="00C931F8" w:rsidR="0034417E">
      <w:pPr>
        <w:ind w:left="1968"/>
        <w:jc w:val="both"/>
      </w:pPr>
      <w:r>
        <w:t>-</w:t>
      </w:r>
      <w:r w:rsidR="00C931F8">
        <w:t xml:space="preserve"> k.č.br. 129/8 livada Ledina površine 36 čhv</w:t>
      </w:r>
      <w:r>
        <w:t xml:space="preserve"> u iznosu od </w:t>
      </w:r>
      <w:r w:rsidR="00AE6518">
        <w:t>20.864,34 kn</w:t>
      </w:r>
      <w:r>
        <w:t>,</w:t>
      </w:r>
    </w:p>
    <w:p w:rsidRDefault="0034417E" w:rsidP="00C931F8" w:rsidR="0034417E">
      <w:pPr>
        <w:ind w:left="1968"/>
        <w:jc w:val="both"/>
      </w:pPr>
      <w:r>
        <w:t>-</w:t>
      </w:r>
      <w:r w:rsidR="00C931F8">
        <w:t xml:space="preserve"> k.č.br. 129/12 livada Ladina površine 90 čhv</w:t>
      </w:r>
      <w:r>
        <w:t xml:space="preserve"> u iznosu od </w:t>
      </w:r>
      <w:r w:rsidR="00AE6518">
        <w:t>52.000,35 kn</w:t>
      </w:r>
      <w:r>
        <w:t>,</w:t>
      </w:r>
    </w:p>
    <w:p w:rsidRDefault="0034417E" w:rsidP="00C931F8" w:rsidR="00C931F8">
      <w:pPr>
        <w:ind w:left="1968"/>
        <w:jc w:val="both"/>
      </w:pPr>
      <w:r>
        <w:t>odnosno ukupno 1.660.319,74 kn.</w:t>
      </w:r>
      <w:r w:rsidR="00C931F8">
        <w:t xml:space="preserve"> </w:t>
      </w:r>
    </w:p>
    <w:p w:rsidRDefault="002A5CA4" w:rsidP="00C931F8" w:rsidR="002A5CA4">
      <w:pPr>
        <w:ind w:left="1968"/>
        <w:jc w:val="both"/>
      </w:pPr>
    </w:p>
    <w:p w:rsidRDefault="00C931F8" w:rsidP="002A5CA4" w:rsidR="002A5CA4">
      <w:pPr>
        <w:pStyle w:val="Odlomakpopisa"/>
        <w:numPr>
          <w:ilvl w:val="0"/>
          <w:numId w:val="23"/>
        </w:numPr>
        <w:jc w:val="both"/>
      </w:pPr>
      <w:r>
        <w:t>z.k.ul. 1095 k.o. Mlaka</w:t>
      </w:r>
      <w:r w:rsidR="002A5CA4">
        <w:t>:</w:t>
      </w:r>
    </w:p>
    <w:p w:rsidRDefault="002A5CA4" w:rsidP="00C931F8" w:rsidR="0034417E">
      <w:pPr>
        <w:ind w:left="1968"/>
        <w:jc w:val="both"/>
      </w:pPr>
      <w:r>
        <w:t>-</w:t>
      </w:r>
      <w:r w:rsidR="00C931F8">
        <w:t xml:space="preserve"> k.č.br. 129/2 livada Ledina površine 153 čhv</w:t>
      </w:r>
      <w:r w:rsidR="0034417E">
        <w:t xml:space="preserve"> u iznosu od </w:t>
      </w:r>
      <w:r w:rsidR="00AE6518">
        <w:t>88.432,69 kn</w:t>
      </w:r>
      <w:r w:rsidR="00C931F8">
        <w:t xml:space="preserve">, </w:t>
      </w:r>
    </w:p>
    <w:p w:rsidRDefault="0034417E" w:rsidP="00C931F8" w:rsidR="0034417E">
      <w:pPr>
        <w:ind w:left="1968"/>
        <w:jc w:val="both"/>
      </w:pPr>
      <w:r>
        <w:t xml:space="preserve">- </w:t>
      </w:r>
      <w:r w:rsidR="00C931F8">
        <w:t>k.č.br. 129/16 livada Ledine površine 49 čhv</w:t>
      </w:r>
      <w:r>
        <w:t xml:space="preserve"> u iznosu od </w:t>
      </w:r>
      <w:r w:rsidR="00AE6518">
        <w:t>28.247,10 kn,</w:t>
      </w:r>
    </w:p>
    <w:p w:rsidRDefault="0034417E" w:rsidP="00C931F8" w:rsidR="0034417E">
      <w:pPr>
        <w:ind w:left="1968"/>
        <w:jc w:val="both"/>
      </w:pPr>
      <w:r>
        <w:t xml:space="preserve">- </w:t>
      </w:r>
      <w:r w:rsidR="00C931F8">
        <w:t>k.č.br. 1054/3 poljski put po</w:t>
      </w:r>
      <w:r>
        <w:t xml:space="preserve">vršine 8 čhv u iznosu od </w:t>
      </w:r>
      <w:r w:rsidR="00AE6518">
        <w:t>4.654,35 kn</w:t>
      </w:r>
      <w:r>
        <w:t>,</w:t>
      </w:r>
      <w:r w:rsidR="00C931F8">
        <w:t xml:space="preserve"> </w:t>
      </w:r>
    </w:p>
    <w:p w:rsidRDefault="0034417E" w:rsidP="00C931F8" w:rsidR="00C931F8">
      <w:pPr>
        <w:ind w:left="1968"/>
        <w:jc w:val="both"/>
      </w:pPr>
      <w:r>
        <w:t xml:space="preserve">- </w:t>
      </w:r>
      <w:r w:rsidR="00C931F8">
        <w:t>k.č.br. 105</w:t>
      </w:r>
      <w:r>
        <w:t xml:space="preserve">4/5 poljski put površine 33 čhv u iznosu od </w:t>
      </w:r>
      <w:r w:rsidR="00AE6518">
        <w:t>19.098,89 kn</w:t>
      </w:r>
      <w:r>
        <w:t>,</w:t>
      </w:r>
    </w:p>
    <w:p w:rsidRDefault="0034417E" w:rsidP="00C931F8" w:rsidR="0034417E">
      <w:pPr>
        <w:ind w:left="1968"/>
        <w:jc w:val="both"/>
      </w:pPr>
      <w:r>
        <w:t>odnosno ukupno 140.433,04 kn.</w:t>
      </w:r>
    </w:p>
    <w:p w:rsidRDefault="002A5CA4" w:rsidP="00C931F8" w:rsidR="002A5CA4">
      <w:pPr>
        <w:ind w:left="1968"/>
        <w:jc w:val="both"/>
      </w:pPr>
    </w:p>
    <w:p w:rsidRDefault="00C931F8" w:rsidP="002A5CA4" w:rsidR="002A5CA4">
      <w:pPr>
        <w:pStyle w:val="Odlomakpopisa"/>
        <w:numPr>
          <w:ilvl w:val="0"/>
          <w:numId w:val="23"/>
        </w:numPr>
        <w:jc w:val="both"/>
      </w:pPr>
      <w:r>
        <w:t>z.k.ul. 1089 k.o. Mlaka</w:t>
      </w:r>
      <w:r w:rsidR="002A5CA4">
        <w:t>:</w:t>
      </w:r>
    </w:p>
    <w:p w:rsidRDefault="002A5CA4" w:rsidP="002A5CA4" w:rsidR="002A5CA4">
      <w:pPr>
        <w:pStyle w:val="Odlomakpopisa"/>
        <w:ind w:left="1920"/>
        <w:jc w:val="both"/>
      </w:pPr>
    </w:p>
    <w:p w:rsidRDefault="00C931F8" w:rsidP="00C931F8" w:rsidR="0034417E">
      <w:pPr>
        <w:ind w:left="1968"/>
        <w:jc w:val="both"/>
      </w:pPr>
      <w:r>
        <w:t xml:space="preserve"> </w:t>
      </w:r>
      <w:r w:rsidR="002A5CA4">
        <w:t xml:space="preserve">- </w:t>
      </w:r>
      <w:r>
        <w:t>k.č.br. 109/12 livada Krčić površine 136 čhv</w:t>
      </w:r>
      <w:r w:rsidR="0034417E">
        <w:t xml:space="preserve"> u iznosu od </w:t>
      </w:r>
      <w:r w:rsidR="00AE6518">
        <w:t>78.642,50 kn</w:t>
      </w:r>
      <w:r>
        <w:t xml:space="preserve">, </w:t>
      </w:r>
    </w:p>
    <w:p w:rsidRDefault="0034417E" w:rsidP="00C931F8" w:rsidR="00C931F8">
      <w:pPr>
        <w:ind w:left="1968"/>
        <w:jc w:val="both"/>
      </w:pPr>
      <w:r>
        <w:t xml:space="preserve">- </w:t>
      </w:r>
      <w:r w:rsidR="00C931F8">
        <w:t>k.č.br. 112/7 livada O</w:t>
      </w:r>
      <w:r>
        <w:t xml:space="preserve">grad Sitalnica površine 125 čhv u iznosu od </w:t>
      </w:r>
      <w:r w:rsidR="00AE6518">
        <w:t>72.222,71 kn</w:t>
      </w:r>
      <w:r>
        <w:t>,</w:t>
      </w:r>
    </w:p>
    <w:p w:rsidRDefault="0034417E" w:rsidP="00C931F8" w:rsidR="0034417E">
      <w:pPr>
        <w:ind w:left="1968"/>
        <w:jc w:val="both"/>
      </w:pPr>
      <w:r>
        <w:t>odnosno ukupno 150.865,21 kn.</w:t>
      </w:r>
    </w:p>
    <w:p w:rsidRDefault="002A5CA4" w:rsidP="00C931F8" w:rsidR="002A5CA4">
      <w:pPr>
        <w:ind w:left="1968"/>
        <w:jc w:val="both"/>
      </w:pPr>
    </w:p>
    <w:p w:rsidRDefault="00C931F8" w:rsidP="002A5CA4" w:rsidR="002A5CA4">
      <w:pPr>
        <w:pStyle w:val="Odlomakpopisa"/>
        <w:numPr>
          <w:ilvl w:val="0"/>
          <w:numId w:val="23"/>
        </w:numPr>
        <w:jc w:val="both"/>
      </w:pPr>
      <w:r>
        <w:t>z.k.ul. 17 k.o. Mlaka</w:t>
      </w:r>
      <w:r w:rsidR="002A5CA4">
        <w:t>:</w:t>
      </w:r>
    </w:p>
    <w:p w:rsidRDefault="002A5CA4" w:rsidP="002A5CA4" w:rsidR="002A5CA4">
      <w:pPr>
        <w:pStyle w:val="Odlomakpopisa"/>
        <w:ind w:left="1920"/>
        <w:jc w:val="both"/>
      </w:pPr>
    </w:p>
    <w:p w:rsidRDefault="002A5CA4" w:rsidP="00C931F8" w:rsidR="0034417E">
      <w:pPr>
        <w:ind w:left="1968"/>
        <w:jc w:val="both"/>
      </w:pPr>
      <w:r>
        <w:t>-</w:t>
      </w:r>
      <w:r w:rsidR="00C931F8">
        <w:t xml:space="preserve"> k.č.br 108/1 livada površine 494 čhv</w:t>
      </w:r>
      <w:r w:rsidR="0034417E">
        <w:t xml:space="preserve"> u iznosu od </w:t>
      </w:r>
      <w:r w:rsidR="00AE6518">
        <w:t>285.359,93 kn</w:t>
      </w:r>
      <w:r w:rsidR="00C931F8">
        <w:t xml:space="preserve">, </w:t>
      </w:r>
    </w:p>
    <w:p w:rsidRDefault="0034417E" w:rsidP="00C931F8" w:rsidR="0034417E">
      <w:pPr>
        <w:ind w:left="1968"/>
        <w:jc w:val="both"/>
      </w:pPr>
      <w:r>
        <w:t xml:space="preserve">- </w:t>
      </w:r>
      <w:r w:rsidR="00C931F8">
        <w:t>k.č.br. 108/2 livada površine 311 čhv</w:t>
      </w:r>
      <w:r>
        <w:t xml:space="preserve"> u iznosu od </w:t>
      </w:r>
      <w:r w:rsidR="00AE6518">
        <w:t>179.754,29 kn</w:t>
      </w:r>
      <w:r>
        <w:t>,</w:t>
      </w:r>
    </w:p>
    <w:p w:rsidRDefault="0034417E" w:rsidP="00C931F8" w:rsidR="00C931F8">
      <w:pPr>
        <w:ind w:left="1968"/>
        <w:jc w:val="both"/>
      </w:pPr>
      <w:r>
        <w:t>odnosno ukupno 465.114,22 kn.</w:t>
      </w:r>
    </w:p>
    <w:p w:rsidRDefault="0034417E" w:rsidP="00C931F8" w:rsidR="0034417E">
      <w:pPr>
        <w:ind w:left="1968"/>
        <w:jc w:val="both"/>
      </w:pPr>
    </w:p>
    <w:p w:rsidRDefault="00C931F8" w:rsidP="0034417E" w:rsidR="0034417E">
      <w:pPr>
        <w:pStyle w:val="Odlomakpopisa"/>
        <w:numPr>
          <w:ilvl w:val="0"/>
          <w:numId w:val="23"/>
        </w:numPr>
        <w:jc w:val="both"/>
      </w:pPr>
      <w:r>
        <w:t>z.k.ul. 213 k.o. Mlaka k.č.br 128/4 livada površine 696 čhv</w:t>
      </w:r>
      <w:r w:rsidR="0034417E">
        <w:t xml:space="preserve"> u iznosu od 402.200,22 kn.</w:t>
      </w:r>
    </w:p>
    <w:p w:rsidRDefault="0034417E" w:rsidP="00C931F8" w:rsidR="0034417E">
      <w:pPr>
        <w:ind w:left="1968"/>
        <w:jc w:val="both"/>
      </w:pPr>
    </w:p>
    <w:p w:rsidRDefault="00C931F8" w:rsidP="0034417E" w:rsidR="00C931F8">
      <w:pPr>
        <w:pStyle w:val="Odlomakpopisa"/>
        <w:numPr>
          <w:ilvl w:val="0"/>
          <w:numId w:val="23"/>
        </w:numPr>
        <w:jc w:val="both"/>
      </w:pPr>
      <w:r>
        <w:t>z.k.ul. 909 k.o. Mlaka k.č.br. 109/1 livada Krčić u Zlaki površine 583 čhv</w:t>
      </w:r>
      <w:r w:rsidR="0034417E">
        <w:t xml:space="preserve"> u iznosu od 336.878,80 kn.</w:t>
      </w:r>
    </w:p>
    <w:p w:rsidRDefault="0034417E" w:rsidP="0034417E" w:rsidR="0034417E">
      <w:pPr>
        <w:pStyle w:val="Odlomakpopisa"/>
        <w:ind w:left="1920"/>
        <w:jc w:val="both"/>
      </w:pPr>
    </w:p>
    <w:p w:rsidRDefault="00C931F8" w:rsidP="0034417E" w:rsidR="0034417E">
      <w:pPr>
        <w:pStyle w:val="Odlomakpopisa"/>
        <w:numPr>
          <w:ilvl w:val="0"/>
          <w:numId w:val="23"/>
        </w:numPr>
        <w:jc w:val="both"/>
      </w:pPr>
      <w:r>
        <w:t>z.k.ul. 912 k.o. Mlaka k.č.br. 128/2 oranica površine 824 čhv</w:t>
      </w:r>
      <w:r w:rsidR="0034417E">
        <w:t xml:space="preserve"> u iznosu od 476.027,87 kn.</w:t>
      </w:r>
    </w:p>
    <w:p w:rsidRDefault="0034417E" w:rsidP="0034417E" w:rsidR="0034417E">
      <w:pPr>
        <w:pStyle w:val="Odlomakpopisa"/>
        <w:ind w:left="1920"/>
        <w:jc w:val="both"/>
      </w:pPr>
    </w:p>
    <w:p w:rsidRDefault="00C931F8" w:rsidP="0034417E" w:rsidR="0034417E">
      <w:pPr>
        <w:pStyle w:val="Odlomakpopisa"/>
        <w:numPr>
          <w:ilvl w:val="0"/>
          <w:numId w:val="23"/>
        </w:numPr>
        <w:jc w:val="both"/>
      </w:pPr>
      <w:r>
        <w:t>z.k.ul. 925 k.o. Mlaka</w:t>
      </w:r>
      <w:r w:rsidR="0034417E">
        <w:t>:</w:t>
      </w:r>
    </w:p>
    <w:p w:rsidRDefault="0034417E" w:rsidP="0034417E" w:rsidR="0034417E">
      <w:pPr>
        <w:pStyle w:val="Odlomakpopisa"/>
        <w:ind w:left="1920"/>
        <w:jc w:val="both"/>
      </w:pPr>
    </w:p>
    <w:p w:rsidRDefault="0034417E" w:rsidP="00C931F8" w:rsidR="0034417E">
      <w:pPr>
        <w:ind w:left="1968"/>
        <w:jc w:val="both"/>
      </w:pPr>
      <w:r>
        <w:t>-</w:t>
      </w:r>
      <w:r w:rsidR="00C931F8">
        <w:t xml:space="preserve"> k.č.br. 101/4 livada površine 740 čhv</w:t>
      </w:r>
      <w:r>
        <w:t xml:space="preserve"> u iznosu od </w:t>
      </w:r>
      <w:r w:rsidR="00AE6518">
        <w:t>427.558,41 kn</w:t>
      </w:r>
      <w:r>
        <w:t>,</w:t>
      </w:r>
    </w:p>
    <w:p w:rsidRDefault="0034417E" w:rsidP="00C931F8" w:rsidR="0034417E">
      <w:pPr>
        <w:ind w:left="1968"/>
        <w:jc w:val="both"/>
      </w:pPr>
      <w:r>
        <w:t>-</w:t>
      </w:r>
      <w:r w:rsidR="00AE6518">
        <w:t xml:space="preserve"> </w:t>
      </w:r>
      <w:r w:rsidR="00C931F8">
        <w:t>k.č.br. 109/13 livada Krčić u Zlaki površine 274 čhv</w:t>
      </w:r>
      <w:r>
        <w:t xml:space="preserve"> u iznosu od </w:t>
      </w:r>
      <w:r w:rsidR="00AE6518">
        <w:t>158.247,97 kn</w:t>
      </w:r>
      <w:r>
        <w:t>,</w:t>
      </w:r>
    </w:p>
    <w:p w:rsidRDefault="0034417E" w:rsidP="00C931F8" w:rsidR="0034417E">
      <w:pPr>
        <w:ind w:left="1968"/>
        <w:jc w:val="both"/>
      </w:pPr>
      <w:r>
        <w:t>-</w:t>
      </w:r>
      <w:r w:rsidR="00C931F8">
        <w:t xml:space="preserve"> k.č.br. 110/2 livada Krč u Zlaki površine 990 čhv</w:t>
      </w:r>
      <w:r>
        <w:t xml:space="preserve"> u iznosu od </w:t>
      </w:r>
      <w:r w:rsidR="00AE6518">
        <w:t>572.003,82 kn</w:t>
      </w:r>
      <w:r>
        <w:t>,</w:t>
      </w:r>
    </w:p>
    <w:p w:rsidRDefault="0034417E" w:rsidP="00C931F8" w:rsidR="0034417E">
      <w:pPr>
        <w:ind w:left="1968"/>
        <w:jc w:val="both"/>
      </w:pPr>
      <w:r>
        <w:t>-</w:t>
      </w:r>
      <w:r w:rsidR="00C931F8">
        <w:t xml:space="preserve"> k.č.br. 111/1 livada Krčić u Zlaki površine 126 čhv</w:t>
      </w:r>
      <w:r>
        <w:t xml:space="preserve"> u iznosu od </w:t>
      </w:r>
      <w:r w:rsidR="00AE6518">
        <w:t>72.864,68 kn</w:t>
      </w:r>
      <w:r>
        <w:t>,</w:t>
      </w:r>
    </w:p>
    <w:p w:rsidRDefault="0034417E" w:rsidP="00C931F8" w:rsidR="0034417E">
      <w:pPr>
        <w:ind w:left="1968"/>
        <w:jc w:val="both"/>
      </w:pPr>
      <w:r>
        <w:t>-</w:t>
      </w:r>
      <w:r w:rsidR="00C931F8">
        <w:t xml:space="preserve"> k.č.br. 111/7 livada Krčić  površine 69 čhv</w:t>
      </w:r>
      <w:r>
        <w:t xml:space="preserve"> u iznosu od </w:t>
      </w:r>
      <w:r w:rsidR="00AE6518">
        <w:t>39.802,74 kn</w:t>
      </w:r>
      <w:r>
        <w:t>,</w:t>
      </w:r>
    </w:p>
    <w:p w:rsidRDefault="0034417E" w:rsidP="00C931F8" w:rsidR="0034417E">
      <w:pPr>
        <w:ind w:left="1968"/>
        <w:jc w:val="both"/>
      </w:pPr>
      <w:r>
        <w:t xml:space="preserve">- </w:t>
      </w:r>
      <w:r w:rsidR="00C931F8">
        <w:t>k.č.br. 129/1 livada Ledina površine 151 čhv</w:t>
      </w:r>
      <w:r>
        <w:t xml:space="preserve"> u iznosu od </w:t>
      </w:r>
      <w:r w:rsidR="00AE6518">
        <w:t>87.309,23 kn</w:t>
      </w:r>
      <w:r>
        <w:t>,</w:t>
      </w:r>
    </w:p>
    <w:p w:rsidRDefault="0034417E" w:rsidP="00C931F8" w:rsidR="0034417E">
      <w:pPr>
        <w:ind w:left="1968"/>
        <w:jc w:val="both"/>
      </w:pPr>
      <w:r>
        <w:t>-</w:t>
      </w:r>
      <w:r w:rsidR="00C931F8">
        <w:t xml:space="preserve"> k.č.br. 129/3 livada Ledine površine 226 čhv</w:t>
      </w:r>
      <w:r>
        <w:t xml:space="preserve"> u iznosu od </w:t>
      </w:r>
      <w:r w:rsidR="00AE6518">
        <w:t>130.642,85 kn</w:t>
      </w:r>
      <w:r>
        <w:t>,</w:t>
      </w:r>
    </w:p>
    <w:p w:rsidRDefault="0034417E" w:rsidP="00C931F8" w:rsidR="0034417E">
      <w:pPr>
        <w:ind w:left="1968"/>
        <w:jc w:val="both"/>
      </w:pPr>
      <w:r>
        <w:lastRenderedPageBreak/>
        <w:t>-</w:t>
      </w:r>
      <w:r w:rsidR="00C931F8">
        <w:t xml:space="preserve"> k.č.br. 129/4 livada Ledina površine 455 čhv</w:t>
      </w:r>
      <w:r>
        <w:t xml:space="preserve"> u iznosu od </w:t>
      </w:r>
      <w:r w:rsidR="00AE6518">
        <w:t>262.890,65 kn,</w:t>
      </w:r>
    </w:p>
    <w:p w:rsidRDefault="0034417E" w:rsidP="00C931F8" w:rsidR="0034417E">
      <w:pPr>
        <w:ind w:left="1968"/>
        <w:jc w:val="both"/>
      </w:pPr>
      <w:r>
        <w:t>-</w:t>
      </w:r>
      <w:r w:rsidR="00C931F8">
        <w:t xml:space="preserve"> k.č.br.  129/11 livada Ledina površine 34 čhv</w:t>
      </w:r>
      <w:r>
        <w:t xml:space="preserve"> u iznosu od </w:t>
      </w:r>
      <w:r w:rsidR="00AE6518">
        <w:t>19.580,38 kn,</w:t>
      </w:r>
    </w:p>
    <w:p w:rsidRDefault="0034417E" w:rsidP="00C931F8" w:rsidR="00FA7FA0">
      <w:pPr>
        <w:ind w:left="1968"/>
        <w:jc w:val="both"/>
      </w:pPr>
      <w:r>
        <w:t>-</w:t>
      </w:r>
      <w:r w:rsidR="00C931F8">
        <w:t xml:space="preserve"> k.č.br. 129/18 oranica površine 10 čhv</w:t>
      </w:r>
      <w:r w:rsidR="00FA7FA0">
        <w:t xml:space="preserve"> u iznosu od </w:t>
      </w:r>
      <w:r w:rsidR="00AE6518">
        <w:t>5.777,82 kn</w:t>
      </w:r>
      <w:r w:rsidR="00FA7FA0">
        <w:t>,</w:t>
      </w:r>
    </w:p>
    <w:p w:rsidRDefault="00FA7FA0" w:rsidP="00C931F8" w:rsidR="00FA7FA0">
      <w:pPr>
        <w:ind w:left="1968"/>
        <w:jc w:val="both"/>
      </w:pPr>
      <w:r>
        <w:t>-</w:t>
      </w:r>
      <w:r w:rsidR="00C931F8">
        <w:t xml:space="preserve"> k.č.br. 130/4 oranica Ledina površine 20 čhv</w:t>
      </w:r>
      <w:r>
        <w:t xml:space="preserve"> u iznosu od </w:t>
      </w:r>
      <w:r w:rsidR="00AE6518">
        <w:t>11.555,63 kn</w:t>
      </w:r>
      <w:r>
        <w:t>,</w:t>
      </w:r>
      <w:r w:rsidR="00C931F8">
        <w:t xml:space="preserve"> </w:t>
      </w:r>
      <w:r>
        <w:t xml:space="preserve">- </w:t>
      </w:r>
      <w:r w:rsidR="00C931F8">
        <w:t>k.č.br. 1057/1 pol</w:t>
      </w:r>
      <w:r>
        <w:t xml:space="preserve">jski put u Zlaki površine 4 čhv u iznosu od </w:t>
      </w:r>
      <w:r w:rsidR="00AE6518">
        <w:t>2.246,93 kn</w:t>
      </w:r>
      <w:r>
        <w:t>,</w:t>
      </w:r>
    </w:p>
    <w:p w:rsidRDefault="00FA7FA0" w:rsidP="00C931F8" w:rsidR="00FA7FA0">
      <w:pPr>
        <w:ind w:left="1968"/>
        <w:jc w:val="both"/>
      </w:pPr>
      <w:r>
        <w:t>odnosno ukupno 1.790.481,10 kn.</w:t>
      </w:r>
    </w:p>
    <w:p w:rsidRDefault="00C931F8" w:rsidP="00C931F8" w:rsidR="00C931F8">
      <w:pPr>
        <w:ind w:left="1968"/>
        <w:jc w:val="both"/>
      </w:pPr>
      <w:r>
        <w:t xml:space="preserve"> </w:t>
      </w:r>
    </w:p>
    <w:p w:rsidRDefault="00C931F8" w:rsidP="00FA7FA0" w:rsidR="00FA7FA0">
      <w:pPr>
        <w:pStyle w:val="Odlomakpopisa"/>
        <w:numPr>
          <w:ilvl w:val="0"/>
          <w:numId w:val="23"/>
        </w:numPr>
        <w:jc w:val="both"/>
      </w:pPr>
      <w:r>
        <w:t>z.k.ul. 1071 k.o. Mlaka</w:t>
      </w:r>
      <w:r w:rsidR="00FA7FA0">
        <w:t>:</w:t>
      </w:r>
    </w:p>
    <w:p w:rsidRDefault="00FA7FA0" w:rsidP="00FA7FA0" w:rsidR="00FA7FA0">
      <w:pPr>
        <w:pStyle w:val="Odlomakpopisa"/>
        <w:ind w:left="1920"/>
        <w:jc w:val="both"/>
      </w:pPr>
    </w:p>
    <w:p w:rsidRDefault="00FA7FA0" w:rsidP="00C931F8" w:rsidR="00FA7FA0">
      <w:pPr>
        <w:ind w:left="1968"/>
        <w:jc w:val="both"/>
      </w:pPr>
      <w:r>
        <w:t xml:space="preserve">- </w:t>
      </w:r>
      <w:r w:rsidR="00C931F8">
        <w:t>k.č.br. 112/3 livada Ograd Litahnica površine 126 čhv</w:t>
      </w:r>
      <w:r>
        <w:t xml:space="preserve"> u iznosu </w:t>
      </w:r>
      <w:r w:rsidR="00AE6518">
        <w:t>72.864,68 kn</w:t>
      </w:r>
      <w:r>
        <w:t>,</w:t>
      </w:r>
    </w:p>
    <w:p w:rsidRDefault="00FA7FA0" w:rsidP="00C931F8" w:rsidR="00FA7FA0">
      <w:pPr>
        <w:ind w:left="1968"/>
        <w:jc w:val="both"/>
      </w:pPr>
      <w:r>
        <w:t>-</w:t>
      </w:r>
      <w:r w:rsidR="00C931F8">
        <w:t xml:space="preserve"> k.č.br. 128/5 livada površine 360 čhv</w:t>
      </w:r>
      <w:r>
        <w:t xml:space="preserve"> u iznosu od </w:t>
      </w:r>
      <w:r w:rsidR="00AE6518">
        <w:t>208.001,39 kn</w:t>
      </w:r>
      <w:r>
        <w:t>,</w:t>
      </w:r>
    </w:p>
    <w:p w:rsidRDefault="00FA7FA0" w:rsidP="00FA7FA0" w:rsidR="00C931F8">
      <w:pPr>
        <w:ind w:left="1968"/>
        <w:jc w:val="both"/>
      </w:pPr>
      <w:r>
        <w:t>odnosno ukupno 280.866,08 kn</w:t>
      </w:r>
      <w:r w:rsidR="00C931F8">
        <w:t>.</w:t>
      </w:r>
    </w:p>
    <w:p w:rsidRDefault="004657F7" w:rsidP="004657F7" w:rsidR="004657F7">
      <w:pPr>
        <w:tabs>
          <w:tab w:pos="426" w:val="left"/>
        </w:tabs>
        <w:spacing w:lineRule="auto" w:line="276" w:after="200"/>
        <w:contextualSpacing/>
        <w:jc w:val="both"/>
        <w:rPr>
          <w:lang w:eastAsia="en-US" w:val="en-US"/>
        </w:rPr>
      </w:pPr>
    </w:p>
    <w:p w:rsidRDefault="004657F7" w:rsidP="004657F7" w:rsidR="004657F7">
      <w:pPr>
        <w:numPr>
          <w:ilvl w:val="0"/>
          <w:numId w:val="19"/>
        </w:numPr>
        <w:contextualSpacing/>
        <w:jc w:val="both"/>
      </w:pPr>
      <w:r>
        <w:t>Nekretnin</w:t>
      </w:r>
      <w:r w:rsidR="00FA7FA0">
        <w:t>e</w:t>
      </w:r>
      <w:r>
        <w:t xml:space="preserve"> iz točke I. ovog zaključka bit će prodavan</w:t>
      </w:r>
      <w:r w:rsidR="00FA7FA0">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4657F7" w:rsidR="00FA7FA0" w:rsidRPr="00FA7FA0">
      <w:pPr>
        <w:numPr>
          <w:ilvl w:val="0"/>
          <w:numId w:val="21"/>
        </w:numPr>
        <w:tabs>
          <w:tab w:pos="426" w:val="left"/>
        </w:tabs>
        <w:contextualSpacing/>
        <w:jc w:val="both"/>
        <w:rPr>
          <w:color w:val="000000"/>
          <w:lang w:eastAsia="en-US"/>
        </w:rPr>
      </w:pPr>
      <w:r>
        <w:t>Prodaj</w:t>
      </w:r>
      <w:r w:rsidR="00FA7FA0">
        <w:t>u</w:t>
      </w:r>
      <w:r>
        <w:t xml:space="preserve"> se nekretnin</w:t>
      </w:r>
      <w:r w:rsidR="00FA7FA0">
        <w:t>e</w:t>
      </w:r>
      <w:r>
        <w:t xml:space="preserve"> stečajnog dužnika</w:t>
      </w:r>
      <w:r w:rsidR="00FA7FA0">
        <w:t xml:space="preserve"> i to upisane u:</w:t>
      </w:r>
    </w:p>
    <w:p w:rsidRDefault="00FA7FA0" w:rsidP="00FA7FA0" w:rsidR="00FA7FA0" w:rsidRPr="00FA7FA0">
      <w:pPr>
        <w:tabs>
          <w:tab w:pos="426" w:val="left"/>
        </w:tabs>
        <w:ind w:left="720"/>
        <w:contextualSpacing/>
        <w:jc w:val="both"/>
        <w:rPr>
          <w:color w:val="000000"/>
          <w:lang w:eastAsia="en-US"/>
        </w:rPr>
      </w:pPr>
    </w:p>
    <w:p w:rsidRDefault="00AE6518" w:rsidP="00AE6518" w:rsidR="00AE6518">
      <w:pPr>
        <w:ind w:left="1428"/>
        <w:jc w:val="both"/>
      </w:pPr>
    </w:p>
    <w:p w:rsidRDefault="00AE6518" w:rsidP="00AE6518" w:rsidR="00AE6518">
      <w:pPr>
        <w:pStyle w:val="Odlomakpopisa"/>
        <w:numPr>
          <w:ilvl w:val="1"/>
          <w:numId w:val="21"/>
        </w:numPr>
        <w:jc w:val="both"/>
      </w:pPr>
      <w:r>
        <w:t xml:space="preserve"> </w:t>
      </w:r>
      <w:r w:rsidR="00731878">
        <w:t>z.k.ul. 329 k.o. Mlaka:</w:t>
      </w:r>
    </w:p>
    <w:p w:rsidRDefault="00AE6518" w:rsidP="00AE6518" w:rsidR="00AE6518">
      <w:pPr>
        <w:pStyle w:val="Odlomakpopisa"/>
        <w:numPr>
          <w:ilvl w:val="0"/>
          <w:numId w:val="24"/>
        </w:numPr>
        <w:jc w:val="both"/>
      </w:pPr>
      <w:r>
        <w:t>k.č.br. 101/3 livada, površine 587 čhv u iznosu od 339.134,55 kn,</w:t>
      </w:r>
    </w:p>
    <w:p w:rsidRDefault="00AE6518" w:rsidP="00AE6518" w:rsidR="00AE6518">
      <w:pPr>
        <w:pStyle w:val="Odlomakpopisa"/>
        <w:numPr>
          <w:ilvl w:val="0"/>
          <w:numId w:val="24"/>
        </w:numPr>
        <w:jc w:val="both"/>
      </w:pPr>
      <w:r>
        <w:t>k.č.br. 109/2 livada Krč u Zlaki površine 205 čhv u iznosu od 118.448,32 kn,</w:t>
      </w:r>
    </w:p>
    <w:p w:rsidRDefault="00AE6518" w:rsidP="00AE6518" w:rsidR="00AE6518">
      <w:pPr>
        <w:pStyle w:val="Odlomakpopisa"/>
        <w:numPr>
          <w:ilvl w:val="0"/>
          <w:numId w:val="24"/>
        </w:numPr>
        <w:jc w:val="both"/>
      </w:pPr>
      <w:r>
        <w:t>k.č.br. 109/9 livada Krčić u Zlaki površine158 čhv u iznosu od 91.323,98 kn,</w:t>
      </w:r>
    </w:p>
    <w:p w:rsidRDefault="00AE6518" w:rsidP="00AE6518" w:rsidR="00AE6518">
      <w:pPr>
        <w:pStyle w:val="Odlomakpopisa"/>
        <w:numPr>
          <w:ilvl w:val="0"/>
          <w:numId w:val="24"/>
        </w:numPr>
        <w:jc w:val="both"/>
      </w:pPr>
      <w:r>
        <w:t>k.č.br. 109/11 livada Krč u Zlaki površine 162 čhv u iznosu od 93.570,96 kn,</w:t>
      </w:r>
    </w:p>
    <w:p w:rsidRDefault="00AE6518" w:rsidP="00AE6518" w:rsidR="00AE6518">
      <w:pPr>
        <w:pStyle w:val="Odlomakpopisa"/>
        <w:numPr>
          <w:ilvl w:val="0"/>
          <w:numId w:val="24"/>
        </w:numPr>
        <w:jc w:val="both"/>
      </w:pPr>
      <w:r>
        <w:t>k.č.br. 111/2 livada površine 82 čhv u iznosu od 47.347,23 kn</w:t>
      </w:r>
    </w:p>
    <w:p w:rsidRDefault="00AE6518" w:rsidP="00AE6518" w:rsidR="00AE6518">
      <w:pPr>
        <w:pStyle w:val="Odlomakpopisa"/>
        <w:numPr>
          <w:ilvl w:val="0"/>
          <w:numId w:val="24"/>
        </w:numPr>
        <w:jc w:val="both"/>
      </w:pPr>
      <w:r>
        <w:t>k.č.br. 116/3 livada Zlatka u Zlatki površine 432 čhv u iznosu od 249.576,09 kn,</w:t>
      </w:r>
    </w:p>
    <w:p w:rsidRDefault="00AE6518" w:rsidP="00AE6518" w:rsidR="00AE6518">
      <w:pPr>
        <w:pStyle w:val="Odlomakpopisa"/>
        <w:numPr>
          <w:ilvl w:val="0"/>
          <w:numId w:val="24"/>
        </w:numPr>
        <w:jc w:val="both"/>
      </w:pPr>
      <w:r>
        <w:t>k.č.br. 122/2 oranica Sitalnica u Zlaki površine 1 jutro i 227 čhv u iznosu od 1.054.799,94 kn,</w:t>
      </w:r>
    </w:p>
    <w:p w:rsidRDefault="00AE6518" w:rsidP="00AE6518" w:rsidR="00AE6518">
      <w:pPr>
        <w:pStyle w:val="Odlomakpopisa"/>
        <w:numPr>
          <w:ilvl w:val="0"/>
          <w:numId w:val="24"/>
        </w:numPr>
        <w:jc w:val="both"/>
      </w:pPr>
      <w:r>
        <w:t>k.č.br. 122/3 oranica Sitalnica u Zlaki površine 1 jutro i 113 čhv u iznosu od 988.834,82 kn,</w:t>
      </w:r>
    </w:p>
    <w:p w:rsidRDefault="00AE6518" w:rsidP="00AE6518" w:rsidR="00AE6518">
      <w:pPr>
        <w:pStyle w:val="Odlomakpopisa"/>
        <w:numPr>
          <w:ilvl w:val="0"/>
          <w:numId w:val="24"/>
        </w:numPr>
        <w:jc w:val="both"/>
      </w:pPr>
      <w:r>
        <w:t>k.č.br.128/16 oranica Vel. Mekota u Zlaki površine 546 čhv u iznosu do 315.541,19 kn,</w:t>
      </w:r>
    </w:p>
    <w:p w:rsidRDefault="00AE6518" w:rsidP="00AE6518" w:rsidR="00AE6518">
      <w:pPr>
        <w:pStyle w:val="Odlomakpopisa"/>
        <w:numPr>
          <w:ilvl w:val="0"/>
          <w:numId w:val="24"/>
        </w:numPr>
        <w:jc w:val="both"/>
      </w:pPr>
      <w:r>
        <w:t>k.č.br. 128/17 oranica i livada površine 878 čhv u iznosu od 507.337,58 kn,</w:t>
      </w:r>
    </w:p>
    <w:p w:rsidRDefault="00AE6518" w:rsidP="00AE6518" w:rsidR="00AE6518">
      <w:pPr>
        <w:pStyle w:val="Odlomakpopisa"/>
        <w:numPr>
          <w:ilvl w:val="0"/>
          <w:numId w:val="24"/>
        </w:numPr>
        <w:jc w:val="both"/>
      </w:pPr>
      <w:r>
        <w:lastRenderedPageBreak/>
        <w:t>k.č.br. 129/6 livada Ledina površine 216 čhv u iznosu od 124.868,28 kn,</w:t>
      </w:r>
    </w:p>
    <w:p w:rsidRDefault="00AE6518" w:rsidP="00AE6518" w:rsidR="00AE6518">
      <w:pPr>
        <w:pStyle w:val="Odlomakpopisa"/>
        <w:ind w:left="2280"/>
        <w:jc w:val="both"/>
      </w:pPr>
      <w:r>
        <w:t>odnosno ukupno 3.930.782,91 kn.</w:t>
      </w:r>
    </w:p>
    <w:p w:rsidRDefault="00AE6518" w:rsidP="00AE6518" w:rsidR="00AE6518">
      <w:pPr>
        <w:pStyle w:val="Odlomakpopisa"/>
        <w:ind w:left="1920"/>
        <w:jc w:val="both"/>
      </w:pPr>
    </w:p>
    <w:p w:rsidRDefault="00AE6518" w:rsidP="00AE6518" w:rsidR="00AE6518">
      <w:pPr>
        <w:pStyle w:val="Odlomakpopisa"/>
        <w:numPr>
          <w:ilvl w:val="1"/>
          <w:numId w:val="21"/>
        </w:numPr>
        <w:jc w:val="both"/>
      </w:pPr>
      <w:r>
        <w:t xml:space="preserve"> z.k.ul. 757 k.o. Mlaka,  k.č.br. 129/15 livada Ledina površine 87 čhv u iznosu od 50.236,21 kn.</w:t>
      </w:r>
    </w:p>
    <w:p w:rsidRDefault="00AE6518" w:rsidP="00AE6518" w:rsidR="00AE6518">
      <w:pPr>
        <w:pStyle w:val="Odlomakpopisa"/>
        <w:ind w:left="1920"/>
        <w:jc w:val="both"/>
      </w:pPr>
    </w:p>
    <w:p w:rsidRDefault="00AE6518" w:rsidP="00AE6518" w:rsidR="00AE6518">
      <w:pPr>
        <w:pStyle w:val="Odlomakpopisa"/>
        <w:numPr>
          <w:ilvl w:val="1"/>
          <w:numId w:val="21"/>
        </w:numPr>
        <w:jc w:val="both"/>
      </w:pPr>
      <w:r>
        <w:t xml:space="preserve"> z.k.ul. 1073 k.o. Mlaka k.č.br. 129/5 put površine 32 čhv u iznosu od 18.456,91 kn.</w:t>
      </w:r>
    </w:p>
    <w:p w:rsidRDefault="00AE6518" w:rsidP="00AE6518" w:rsidR="00AE6518">
      <w:pPr>
        <w:pStyle w:val="Odlomakpopisa"/>
        <w:ind w:left="1920"/>
        <w:jc w:val="both"/>
      </w:pPr>
    </w:p>
    <w:p w:rsidRDefault="00AE6518" w:rsidP="00AE6518" w:rsidR="00AE6518">
      <w:pPr>
        <w:pStyle w:val="Odlomakpopisa"/>
        <w:numPr>
          <w:ilvl w:val="1"/>
          <w:numId w:val="21"/>
        </w:numPr>
        <w:jc w:val="both"/>
      </w:pPr>
      <w:r>
        <w:t xml:space="preserve"> z.k.ul. 788 k.o. Mlaka k.č.br. 129/10 livada Ledina površine 30 čhv u iznosu od 17.333,45 kn.</w:t>
      </w:r>
    </w:p>
    <w:p w:rsidRDefault="00AE6518" w:rsidP="00AE6518" w:rsidR="00AE6518">
      <w:pPr>
        <w:pStyle w:val="Odlomakpopisa"/>
        <w:ind w:left="1920"/>
        <w:jc w:val="both"/>
      </w:pPr>
    </w:p>
    <w:p w:rsidRDefault="00AE6518" w:rsidP="00AE6518" w:rsidR="00AE6518">
      <w:pPr>
        <w:pStyle w:val="Odlomakpopisa"/>
        <w:numPr>
          <w:ilvl w:val="1"/>
          <w:numId w:val="21"/>
        </w:numPr>
        <w:jc w:val="both"/>
      </w:pPr>
      <w:r>
        <w:t xml:space="preserve"> z.k.ul. 791 k.o. Mlaka k.č.br. 129/9 livada Ledina površine 54 čhv u iznosu od 31.136,01 kn.</w:t>
      </w:r>
    </w:p>
    <w:p w:rsidRDefault="00AE6518" w:rsidP="00AE6518" w:rsidR="00AE6518">
      <w:pPr>
        <w:pStyle w:val="Odlomakpopisa"/>
        <w:ind w:left="1920"/>
        <w:jc w:val="both"/>
      </w:pPr>
    </w:p>
    <w:p w:rsidRDefault="00AE6518" w:rsidP="00AE6518" w:rsidR="00AE6518">
      <w:pPr>
        <w:pStyle w:val="Odlomakpopisa"/>
        <w:numPr>
          <w:ilvl w:val="1"/>
          <w:numId w:val="21"/>
        </w:numPr>
        <w:jc w:val="both"/>
      </w:pPr>
      <w:r>
        <w:t xml:space="preserve"> z.k.ul. 797 k.o. Mlaka k.č.br. 129/7 livada Ledine površine 30 čhv u iznosu od 17.333,45 kn.</w:t>
      </w:r>
    </w:p>
    <w:p w:rsidRDefault="00AE6518" w:rsidP="00AE6518" w:rsidR="00AE6518">
      <w:pPr>
        <w:pStyle w:val="Odlomakpopisa"/>
        <w:ind w:left="1920"/>
        <w:jc w:val="both"/>
      </w:pPr>
    </w:p>
    <w:p w:rsidRDefault="00AE6518" w:rsidP="00AE6518" w:rsidR="00AE6518">
      <w:pPr>
        <w:pStyle w:val="Odlomakpopisa"/>
        <w:numPr>
          <w:ilvl w:val="1"/>
          <w:numId w:val="21"/>
        </w:numPr>
        <w:jc w:val="both"/>
      </w:pPr>
      <w:r>
        <w:t xml:space="preserve"> z.k.ul. 861 k.o. Mlaka k.č.br. 129/13 livada Ledine površine 125 čhv u iznosu od 71.275,51 kn.</w:t>
      </w:r>
    </w:p>
    <w:p w:rsidRDefault="00AE6518" w:rsidP="00AE6518" w:rsidR="00AE6518">
      <w:pPr>
        <w:pStyle w:val="Odlomakpopisa"/>
        <w:ind w:left="1920"/>
        <w:jc w:val="both"/>
      </w:pPr>
    </w:p>
    <w:p w:rsidRDefault="00AE6518" w:rsidP="00AE6518" w:rsidR="00AE6518">
      <w:pPr>
        <w:pStyle w:val="Odlomakpopisa"/>
        <w:numPr>
          <w:ilvl w:val="1"/>
          <w:numId w:val="21"/>
        </w:numPr>
        <w:jc w:val="both"/>
      </w:pPr>
      <w:r>
        <w:t xml:space="preserve"> z.k.ul. 965 k.o. Mlaka k.č.br. 129/14 livada Ledina površine 307 čhv u iznosu od 177.346,86 kn.</w:t>
      </w:r>
    </w:p>
    <w:p w:rsidRDefault="00AE6518" w:rsidP="00AE6518" w:rsidR="00AE6518">
      <w:pPr>
        <w:pStyle w:val="Odlomakpopisa"/>
        <w:ind w:left="1920"/>
        <w:jc w:val="both"/>
      </w:pPr>
    </w:p>
    <w:p w:rsidRDefault="00AE6518" w:rsidP="00AE6518" w:rsidR="00AE6518">
      <w:pPr>
        <w:pStyle w:val="Odlomakpopisa"/>
        <w:numPr>
          <w:ilvl w:val="1"/>
          <w:numId w:val="21"/>
        </w:numPr>
        <w:ind w:left="1968"/>
        <w:jc w:val="both"/>
      </w:pPr>
      <w:r>
        <w:t xml:space="preserve"> z.k.ul. 160 k.o. Mlaka:</w:t>
      </w:r>
    </w:p>
    <w:p w:rsidRDefault="00AE6518" w:rsidP="00AE6518" w:rsidR="00AE6518">
      <w:pPr>
        <w:ind w:left="1968"/>
        <w:jc w:val="both"/>
      </w:pPr>
      <w:r>
        <w:t>-  k.č.br. 112/5 livada Ograd u Zlaki površine 216 čhv u iznosu od 124.865,03 kn,</w:t>
      </w:r>
    </w:p>
    <w:p w:rsidRDefault="00AE6518" w:rsidP="00AE6518" w:rsidR="00AE6518">
      <w:pPr>
        <w:ind w:left="1968"/>
        <w:jc w:val="both"/>
      </w:pPr>
      <w:r>
        <w:t xml:space="preserve"> - k.č.br. 113 livada Zlaka u Zlaki površine 1 jutro i 46 čhv u iznosu od 950.129,81 kn, </w:t>
      </w:r>
    </w:p>
    <w:p w:rsidRDefault="00AE6518" w:rsidP="00AE6518" w:rsidR="00AE6518">
      <w:pPr>
        <w:ind w:left="1968"/>
        <w:jc w:val="both"/>
      </w:pPr>
      <w:r>
        <w:t>- k.č.br. 114 livada Zlaka u Zlaki površine 1.310 čhv u iznosu od 756.893,95 kn,</w:t>
      </w:r>
    </w:p>
    <w:p w:rsidRDefault="00AE6518" w:rsidP="00AE6518" w:rsidR="00AE6518">
      <w:pPr>
        <w:ind w:left="1968"/>
        <w:jc w:val="both"/>
      </w:pPr>
      <w:r>
        <w:t xml:space="preserve"> - k.č.br. 115/1 oranica površine 1 jutro i 1.456 čhv u iznosu od 1.764.801,92 kn,</w:t>
      </w:r>
    </w:p>
    <w:p w:rsidRDefault="00AE6518" w:rsidP="00AE6518" w:rsidR="00AE6518">
      <w:pPr>
        <w:ind w:left="1968"/>
        <w:jc w:val="both"/>
      </w:pPr>
      <w:r>
        <w:t>- k.č.br. 116/4 livada Zlatka u Zlatki površine 401 čhv u iznosu od 231.754,64 kn,</w:t>
      </w:r>
    </w:p>
    <w:p w:rsidRDefault="00AE6518" w:rsidP="00AE6518" w:rsidR="00AE6518">
      <w:pPr>
        <w:ind w:left="1968"/>
        <w:jc w:val="both"/>
      </w:pPr>
      <w:r>
        <w:t>- k.č.br. 117 livada Zlaka u Zlaki površine 921 čhv u iznosu od  532.201,09 kn,</w:t>
      </w:r>
    </w:p>
    <w:p w:rsidRDefault="00AE6518" w:rsidP="00AE6518" w:rsidR="00AE6518">
      <w:pPr>
        <w:ind w:left="1968"/>
        <w:jc w:val="both"/>
      </w:pPr>
      <w:r>
        <w:t>- k.č.br. 118/1 livada Zlaka u Zlaki površine 828 čhv u iznosu od 478.274,80 kn,</w:t>
      </w:r>
    </w:p>
    <w:p w:rsidRDefault="00AE6518" w:rsidP="00AE6518" w:rsidR="00AE6518">
      <w:pPr>
        <w:ind w:left="1968"/>
        <w:jc w:val="both"/>
      </w:pPr>
      <w:r>
        <w:t xml:space="preserve">odnosno ukupno 4.838.921,24 kn. </w:t>
      </w:r>
    </w:p>
    <w:p w:rsidRDefault="00AE6518" w:rsidP="00AE6518" w:rsidR="00AE6518">
      <w:pPr>
        <w:ind w:left="1968"/>
        <w:jc w:val="both"/>
      </w:pPr>
    </w:p>
    <w:p w:rsidRDefault="00AE6518" w:rsidP="00AE6518" w:rsidR="00AE6518">
      <w:pPr>
        <w:pStyle w:val="Odlomakpopisa"/>
        <w:numPr>
          <w:ilvl w:val="1"/>
          <w:numId w:val="21"/>
        </w:numPr>
        <w:ind w:left="1968"/>
        <w:jc w:val="both"/>
      </w:pPr>
      <w:r>
        <w:t xml:space="preserve"> z.k.ul.  1081 k.o. Mlaka:</w:t>
      </w:r>
    </w:p>
    <w:p w:rsidRDefault="00AE6518" w:rsidP="00AE6518" w:rsidR="00AE6518">
      <w:pPr>
        <w:ind w:left="1968"/>
        <w:jc w:val="both"/>
      </w:pPr>
      <w:r>
        <w:t xml:space="preserve">- k.č.br. 109/5 livada Krč u Zlaki površine 348 čhv u iznosu od 201.100,11 kn, </w:t>
      </w:r>
    </w:p>
    <w:p w:rsidRDefault="00AE6518" w:rsidP="00AE6518" w:rsidR="00AE6518">
      <w:pPr>
        <w:ind w:left="1968"/>
        <w:jc w:val="both"/>
      </w:pPr>
      <w:r>
        <w:t>- k.č.br. 109/8 livada Krč u Zlaki površine 198 čhv u iznosu od 114.432,86 kn,</w:t>
      </w:r>
    </w:p>
    <w:p w:rsidRDefault="00AE6518" w:rsidP="00AE6518" w:rsidR="00AE6518">
      <w:pPr>
        <w:ind w:left="1968"/>
        <w:jc w:val="both"/>
      </w:pPr>
      <w:r>
        <w:t xml:space="preserve">- k.č.br. 110/1 livada Krč u Zlaki površine 380 čhv u iznosu od 219.557,02 kn, </w:t>
      </w:r>
    </w:p>
    <w:p w:rsidRDefault="00AE6518" w:rsidP="00AE6518" w:rsidR="00AE6518">
      <w:pPr>
        <w:ind w:left="1968"/>
        <w:jc w:val="both"/>
      </w:pPr>
      <w:r>
        <w:lastRenderedPageBreak/>
        <w:t xml:space="preserve">- k.č.br. 110/3 livada Krč u Zlaki površine 1.252 čhv u iznosu od 723.350,51 kn, </w:t>
      </w:r>
    </w:p>
    <w:p w:rsidRDefault="00AE6518" w:rsidP="00AE6518" w:rsidR="00AE6518">
      <w:pPr>
        <w:ind w:left="1968"/>
        <w:jc w:val="both"/>
      </w:pPr>
      <w:r>
        <w:t>- k.č. br. 111/5 livada Krča u Zlaki površine 119 čhv u iznosu od 68.691,82 kn,</w:t>
      </w:r>
    </w:p>
    <w:p w:rsidRDefault="00AE6518" w:rsidP="00AE6518" w:rsidR="00AE6518">
      <w:pPr>
        <w:ind w:left="1968"/>
        <w:jc w:val="both"/>
      </w:pPr>
      <w:r>
        <w:t xml:space="preserve">- k.č.br. 112/4 livada Ograd u Zlaki površine 246 čhv u iznosu od 142.198,48 kn, </w:t>
      </w:r>
    </w:p>
    <w:p w:rsidRDefault="00AE6518" w:rsidP="00AE6518" w:rsidR="00AE6518">
      <w:pPr>
        <w:ind w:left="1968"/>
        <w:jc w:val="both"/>
      </w:pPr>
      <w:r>
        <w:t>- k.č.br. 112/6 livada Ograd u Zlaki površine 254 čhv u iznosu od 146.692,34 kn,</w:t>
      </w:r>
    </w:p>
    <w:p w:rsidRDefault="00AE6518" w:rsidP="00AE6518" w:rsidR="00AE6518">
      <w:pPr>
        <w:ind w:left="1968"/>
        <w:jc w:val="both"/>
      </w:pPr>
      <w:r>
        <w:t>- k.č.br. 122/1 oranica Sitarica u Zlaki površine 1 jutro i 161 čhv u iznosu od 1.016.574,70 kn,</w:t>
      </w:r>
    </w:p>
    <w:p w:rsidRDefault="00AE6518" w:rsidP="00AE6518" w:rsidR="00AE6518">
      <w:pPr>
        <w:ind w:left="1968"/>
        <w:jc w:val="both"/>
      </w:pPr>
      <w:r>
        <w:t>- k.č.br. 128/10 oranica Velika Mekota u Zlaki površine 325 čhv u iznosu od 187.779,03 kn,</w:t>
      </w:r>
    </w:p>
    <w:p w:rsidRDefault="00AE6518" w:rsidP="00AE6518" w:rsidR="00AE6518">
      <w:pPr>
        <w:ind w:left="1968"/>
        <w:jc w:val="both"/>
      </w:pPr>
      <w:r>
        <w:t>- k.č.br 128/11 livada površine 362 čhv u iznosu od 209.124,85 kn,</w:t>
      </w:r>
    </w:p>
    <w:p w:rsidRDefault="00AE6518" w:rsidP="00AE6518" w:rsidR="00AE6518">
      <w:pPr>
        <w:ind w:left="1968"/>
        <w:jc w:val="both"/>
      </w:pPr>
      <w:r>
        <w:t>- k.č.br. 128/12 oranica Velika Mekota u Zlaki površine 338 čhv u iznosu od 195.322,29 kn,</w:t>
      </w:r>
    </w:p>
    <w:p w:rsidRDefault="00AE6518" w:rsidP="00AE6518" w:rsidR="00AE6518">
      <w:pPr>
        <w:ind w:left="1968"/>
        <w:jc w:val="both"/>
      </w:pPr>
      <w:r>
        <w:t>- k.č.br. 128/13 livada površine 305 čhv u iznosu od 176.223,40 kn,</w:t>
      </w:r>
    </w:p>
    <w:p w:rsidRDefault="00AE6518" w:rsidP="00AE6518" w:rsidR="00AE6518">
      <w:pPr>
        <w:ind w:left="1968"/>
        <w:jc w:val="both"/>
      </w:pPr>
      <w:r>
        <w:t>- k.č.br. 128/14 oranica Velika Mekota u Zlaki površine 334 čhv u iznosu od 192.914,87 kn,</w:t>
      </w:r>
    </w:p>
    <w:p w:rsidRDefault="00AE6518" w:rsidP="00AE6518" w:rsidR="00AE6518">
      <w:pPr>
        <w:ind w:left="1968"/>
        <w:jc w:val="both"/>
      </w:pPr>
      <w:r>
        <w:t>- k.č.br. 128/15 livada površine 488 čhv u iznosu od 281.989,54 kn,</w:t>
      </w:r>
    </w:p>
    <w:p w:rsidRDefault="00AE6518" w:rsidP="00AE6518" w:rsidR="00AE6518">
      <w:pPr>
        <w:ind w:left="1968"/>
        <w:jc w:val="both"/>
      </w:pPr>
      <w:r>
        <w:t>odnosno ukupno 3.875.951,84 kn.</w:t>
      </w:r>
    </w:p>
    <w:p w:rsidRDefault="00AE6518" w:rsidP="00AE6518" w:rsidR="00AE6518">
      <w:pPr>
        <w:ind w:left="1968"/>
        <w:jc w:val="both"/>
      </w:pPr>
    </w:p>
    <w:p w:rsidRDefault="00AE6518" w:rsidP="00AE6518" w:rsidR="00AE6518">
      <w:pPr>
        <w:pStyle w:val="Odlomakpopisa"/>
        <w:numPr>
          <w:ilvl w:val="1"/>
          <w:numId w:val="21"/>
        </w:numPr>
        <w:ind w:left="1920"/>
        <w:jc w:val="both"/>
      </w:pPr>
      <w:r>
        <w:t>z.k.ul. 1082 k.o. Mlaka:</w:t>
      </w:r>
    </w:p>
    <w:p w:rsidRDefault="00AE6518" w:rsidP="00AE6518" w:rsidR="00AE6518">
      <w:pPr>
        <w:ind w:left="1968"/>
        <w:jc w:val="both"/>
      </w:pPr>
      <w:r>
        <w:t>- k.č.br. 109/6 livada Krč u Zlaki površine 354 čhv u iznosu od 204.470,50 kn,</w:t>
      </w:r>
    </w:p>
    <w:p w:rsidRDefault="00AE6518" w:rsidP="00AE6518" w:rsidR="00AE6518">
      <w:pPr>
        <w:ind w:left="1968"/>
        <w:jc w:val="both"/>
      </w:pPr>
      <w:r>
        <w:t>- k.č.br 109/7 livada Krč u Zlaki površine 259 čhv u iznosu od 149.581,25 kn,</w:t>
      </w:r>
    </w:p>
    <w:p w:rsidRDefault="00AE6518" w:rsidP="00AE6518" w:rsidR="00AE6518">
      <w:pPr>
        <w:ind w:left="1968"/>
        <w:jc w:val="both"/>
      </w:pPr>
      <w:r>
        <w:t>- k.č.br. 111/4  livada Krčić u Zlaki površine 73 čhv u iznosu od 42.210,16 kn,</w:t>
      </w:r>
    </w:p>
    <w:p w:rsidRDefault="00AE6518" w:rsidP="00AE6518" w:rsidR="00AE6518">
      <w:pPr>
        <w:ind w:left="1968"/>
        <w:jc w:val="both"/>
      </w:pPr>
      <w:r>
        <w:t>- k.č.br. 111/6 livada Krč u Zlaki površine 149 čhv u iznosu od 86.025,27 kn,</w:t>
      </w:r>
    </w:p>
    <w:p w:rsidRDefault="00AE6518" w:rsidP="00AE6518" w:rsidR="00AE6518">
      <w:pPr>
        <w:ind w:left="1968"/>
        <w:jc w:val="both"/>
      </w:pPr>
      <w:r>
        <w:t>- k.č.br. 112/2 livada Sitalnica Ograd u Zlaki površine 700 čhv u iznosu od 404.447,15 kn,</w:t>
      </w:r>
    </w:p>
    <w:p w:rsidRDefault="00AE6518" w:rsidP="00AE6518" w:rsidR="00AE6518">
      <w:pPr>
        <w:ind w:left="1968"/>
        <w:jc w:val="both"/>
      </w:pPr>
      <w:r>
        <w:t>- k.č.br. 128/3 oranica Vel. Mekota površine 351 čhv u iznosu od 202.865,55 kn,</w:t>
      </w:r>
    </w:p>
    <w:p w:rsidRDefault="00AE6518" w:rsidP="00AE6518" w:rsidR="00AE6518">
      <w:pPr>
        <w:ind w:left="1968"/>
        <w:jc w:val="both"/>
      </w:pPr>
      <w:r>
        <w:t xml:space="preserve">odnosno ukupno 1.089.599,88 kn. </w:t>
      </w:r>
    </w:p>
    <w:p w:rsidRDefault="00AE6518" w:rsidP="00AE6518" w:rsidR="00AE6518">
      <w:pPr>
        <w:ind w:left="1968"/>
        <w:jc w:val="both"/>
      </w:pPr>
    </w:p>
    <w:p w:rsidRDefault="00AE6518" w:rsidP="00AE6518" w:rsidR="00AE6518">
      <w:pPr>
        <w:pStyle w:val="Odlomakpopisa"/>
        <w:numPr>
          <w:ilvl w:val="1"/>
          <w:numId w:val="21"/>
        </w:numPr>
        <w:ind w:left="1920"/>
        <w:jc w:val="both"/>
      </w:pPr>
      <w:r>
        <w:t>z.k.ul. 1090 k.o. Mlaka:</w:t>
      </w:r>
    </w:p>
    <w:p w:rsidRDefault="00AE6518" w:rsidP="00AE6518" w:rsidR="00AE6518">
      <w:pPr>
        <w:ind w:left="1968"/>
        <w:jc w:val="both"/>
      </w:pPr>
      <w:r>
        <w:t>- k.č.br. 101/2 pašnjak Gornja Zlaka u Zlaki površine 467 čhv u iznosu od 269.791,93 kn,</w:t>
      </w:r>
    </w:p>
    <w:p w:rsidRDefault="00AE6518" w:rsidP="00AE6518" w:rsidR="00AE6518">
      <w:pPr>
        <w:ind w:left="1968"/>
        <w:jc w:val="both"/>
      </w:pPr>
      <w:r>
        <w:t>- k.č.br. 109/3 livada Krč u Zlaki površine 219 čhv u iznosu od 126.469,98 kn,</w:t>
      </w:r>
    </w:p>
    <w:p w:rsidRDefault="00AE6518" w:rsidP="00AE6518" w:rsidR="00AE6518">
      <w:pPr>
        <w:ind w:left="1968"/>
        <w:jc w:val="both"/>
      </w:pPr>
      <w:r>
        <w:t>- k.č.br. 109/4 livada Krč u Zlaki površine 207 čhv u iznosu od 119.568,70 kn,</w:t>
      </w:r>
    </w:p>
    <w:p w:rsidRDefault="00AE6518" w:rsidP="00AE6518" w:rsidR="00AE6518">
      <w:pPr>
        <w:ind w:left="1968"/>
        <w:jc w:val="both"/>
      </w:pPr>
      <w:r>
        <w:t>- k.č.br 109/10 livada Krč u Zlaki površine 144 čhv u iznosu od 83.136,36 kn,</w:t>
      </w:r>
    </w:p>
    <w:p w:rsidRDefault="00AE6518" w:rsidP="00AE6518" w:rsidR="00AE6518">
      <w:pPr>
        <w:ind w:left="1968"/>
        <w:jc w:val="both"/>
      </w:pPr>
      <w:r>
        <w:t>- k.č.br. 110/4 livada Krča u Zlatki površine 725 čhv u iznosu od 418.891,69 kn,</w:t>
      </w:r>
    </w:p>
    <w:p w:rsidRDefault="00AE6518" w:rsidP="00AE6518" w:rsidR="00AE6518">
      <w:pPr>
        <w:ind w:left="1968"/>
        <w:jc w:val="both"/>
      </w:pPr>
      <w:r>
        <w:t>- k.č.br. 111/3 livada Krč u Zlaki površine 68 čhv u iznosu od 39.321,25 kn,</w:t>
      </w:r>
    </w:p>
    <w:p w:rsidRDefault="00AE6518" w:rsidP="00AE6518" w:rsidR="00AE6518">
      <w:pPr>
        <w:ind w:left="1968"/>
        <w:jc w:val="both"/>
      </w:pPr>
      <w:r>
        <w:lastRenderedPageBreak/>
        <w:t>- k.č.br. 112/1 livada Ograd u Zlaki površine 521 čhv u iznosu od 300.927,94 kn,</w:t>
      </w:r>
    </w:p>
    <w:p w:rsidRDefault="00AE6518" w:rsidP="00AE6518" w:rsidR="00AE6518">
      <w:pPr>
        <w:ind w:left="1968"/>
        <w:jc w:val="both"/>
      </w:pPr>
      <w:r>
        <w:t>- k.č.br. 116/5 livada Zlatka u Zlatki površine 397 čhv u iznosu od 229.347,21 kn,</w:t>
      </w:r>
    </w:p>
    <w:p w:rsidRDefault="00AE6518" w:rsidP="00AE6518" w:rsidR="00AE6518">
      <w:pPr>
        <w:ind w:left="1968"/>
        <w:jc w:val="both"/>
      </w:pPr>
      <w:r>
        <w:t>- k.č.br. 129/8 livada Ledina površine 36 čhv u iznosu od 20.864,34 kn,</w:t>
      </w:r>
    </w:p>
    <w:p w:rsidRDefault="00AE6518" w:rsidP="00AE6518" w:rsidR="00AE6518">
      <w:pPr>
        <w:ind w:left="1968"/>
        <w:jc w:val="both"/>
      </w:pPr>
      <w:r>
        <w:t>- k.č.br. 129/12 livada Ladina površine 90 čhv u iznosu od 52.000,35 kn,</w:t>
      </w:r>
    </w:p>
    <w:p w:rsidRDefault="00AE6518" w:rsidP="00AE6518" w:rsidR="00AE6518">
      <w:pPr>
        <w:ind w:left="1968"/>
        <w:jc w:val="both"/>
      </w:pPr>
      <w:r>
        <w:t xml:space="preserve">odnosno ukupno 1.660.319,74 kn. </w:t>
      </w:r>
    </w:p>
    <w:p w:rsidRDefault="00731878" w:rsidP="00731878" w:rsidR="00731878">
      <w:pPr>
        <w:pStyle w:val="Odlomakpopisa"/>
        <w:ind w:left="2280"/>
        <w:jc w:val="both"/>
      </w:pPr>
    </w:p>
    <w:p w:rsidRDefault="00AE6518" w:rsidP="00731878" w:rsidR="00731878">
      <w:pPr>
        <w:pStyle w:val="Odlomakpopisa"/>
        <w:numPr>
          <w:ilvl w:val="1"/>
          <w:numId w:val="21"/>
        </w:numPr>
        <w:tabs>
          <w:tab w:pos="1701" w:val="left"/>
        </w:tabs>
        <w:ind w:left="2127"/>
        <w:jc w:val="both"/>
      </w:pPr>
      <w:r>
        <w:t>z.k.ul. 1095 k.o. Mlaka:</w:t>
      </w:r>
    </w:p>
    <w:p w:rsidRDefault="00AE6518" w:rsidP="00AE6518" w:rsidR="00AE6518">
      <w:pPr>
        <w:ind w:left="1968"/>
        <w:jc w:val="both"/>
      </w:pPr>
      <w:r>
        <w:t xml:space="preserve">- k.č.br. 129/2 livada Ledina površine 153 čhv u iznosu od 88.432,69 kn, </w:t>
      </w:r>
    </w:p>
    <w:p w:rsidRDefault="00AE6518" w:rsidP="00AE6518" w:rsidR="00AE6518">
      <w:pPr>
        <w:ind w:left="1968"/>
        <w:jc w:val="both"/>
      </w:pPr>
      <w:r>
        <w:t>- k.č.br. 129/16 livada Ledine površine 49 čhv u iznosu od 28.247,10 kn,</w:t>
      </w:r>
    </w:p>
    <w:p w:rsidRDefault="00AE6518" w:rsidP="00AE6518" w:rsidR="00AE6518">
      <w:pPr>
        <w:ind w:left="1968"/>
        <w:jc w:val="both"/>
      </w:pPr>
      <w:r>
        <w:t xml:space="preserve">- k.č.br. 1054/3 poljski put površine 8 čhv u iznosu od 4.654,35 kn, </w:t>
      </w:r>
    </w:p>
    <w:p w:rsidRDefault="00AE6518" w:rsidP="00AE6518" w:rsidR="00AE6518">
      <w:pPr>
        <w:ind w:left="1968"/>
        <w:jc w:val="both"/>
      </w:pPr>
      <w:r>
        <w:t>- k.č.br. 1054/5 poljski put površine 33 čhv u iznosu od 19.098,89 kn,</w:t>
      </w:r>
    </w:p>
    <w:p w:rsidRDefault="00AE6518" w:rsidP="00AE6518" w:rsidR="00AE6518">
      <w:pPr>
        <w:ind w:left="1968"/>
        <w:jc w:val="both"/>
      </w:pPr>
      <w:r>
        <w:t>odnosno ukupno 140.433,04 kn.</w:t>
      </w:r>
    </w:p>
    <w:p w:rsidRDefault="00AE6518" w:rsidP="00AE6518" w:rsidR="00AE6518">
      <w:pPr>
        <w:ind w:left="1968"/>
        <w:jc w:val="both"/>
      </w:pPr>
    </w:p>
    <w:p w:rsidRDefault="00AE6518" w:rsidP="00AE6518" w:rsidR="00AE6518">
      <w:pPr>
        <w:pStyle w:val="Odlomakpopisa"/>
        <w:numPr>
          <w:ilvl w:val="1"/>
          <w:numId w:val="21"/>
        </w:numPr>
        <w:ind w:left="1920"/>
        <w:jc w:val="both"/>
      </w:pPr>
      <w:r>
        <w:t>z.k.ul. 1089 k.o. Mlaka:</w:t>
      </w:r>
    </w:p>
    <w:p w:rsidRDefault="00AE6518" w:rsidP="00AE6518" w:rsidR="00AE6518">
      <w:pPr>
        <w:ind w:left="1968"/>
        <w:jc w:val="both"/>
      </w:pPr>
      <w:r>
        <w:t xml:space="preserve"> - k.č.br. 109/12 livada Krčić površine 136 čhv u iznosu od 78.642,50 kn, </w:t>
      </w:r>
    </w:p>
    <w:p w:rsidRDefault="00AE6518" w:rsidP="00AE6518" w:rsidR="00AE6518">
      <w:pPr>
        <w:ind w:left="1968"/>
        <w:jc w:val="both"/>
      </w:pPr>
      <w:r>
        <w:t>- k.č.br. 112/7 livada Ograd Sitalnica površine 125 čhv u iznosu od 72.222,71 kn,</w:t>
      </w:r>
    </w:p>
    <w:p w:rsidRDefault="00AE6518" w:rsidP="00AE6518" w:rsidR="00AE6518">
      <w:pPr>
        <w:ind w:left="1968"/>
        <w:jc w:val="both"/>
      </w:pPr>
      <w:r>
        <w:t>odnosno ukupno 150.865,21 kn.</w:t>
      </w:r>
    </w:p>
    <w:p w:rsidRDefault="00AE6518" w:rsidP="00AE6518" w:rsidR="00AE6518">
      <w:pPr>
        <w:ind w:left="1968"/>
        <w:jc w:val="both"/>
      </w:pPr>
    </w:p>
    <w:p w:rsidRDefault="00AE6518" w:rsidP="00AE6518" w:rsidR="00AE6518">
      <w:pPr>
        <w:pStyle w:val="Odlomakpopisa"/>
        <w:numPr>
          <w:ilvl w:val="1"/>
          <w:numId w:val="21"/>
        </w:numPr>
        <w:ind w:left="1920"/>
        <w:jc w:val="both"/>
      </w:pPr>
      <w:r>
        <w:t>z.k.ul. 17 k.o. Mlaka:</w:t>
      </w:r>
    </w:p>
    <w:p w:rsidRDefault="00AE6518" w:rsidP="00AE6518" w:rsidR="00AE6518">
      <w:pPr>
        <w:ind w:left="1968"/>
        <w:jc w:val="both"/>
      </w:pPr>
      <w:r>
        <w:t xml:space="preserve">- k.č.br 108/1 livada površine 494 čhv u iznosu od 285.359,93 kn, </w:t>
      </w:r>
    </w:p>
    <w:p w:rsidRDefault="00AE6518" w:rsidP="00AE6518" w:rsidR="00AE6518">
      <w:pPr>
        <w:ind w:left="1968"/>
        <w:jc w:val="both"/>
      </w:pPr>
      <w:r>
        <w:t>- k.č.br. 108/2 livada površine 311 čhv u iznosu od 179.754,29 kn,</w:t>
      </w:r>
    </w:p>
    <w:p w:rsidRDefault="00AE6518" w:rsidP="00AE6518" w:rsidR="00AE6518">
      <w:pPr>
        <w:ind w:left="1968"/>
        <w:jc w:val="both"/>
      </w:pPr>
      <w:r>
        <w:t>odnosno ukupno 465.114,22 kn.</w:t>
      </w:r>
    </w:p>
    <w:p w:rsidRDefault="00AE6518" w:rsidP="00AE6518" w:rsidR="00AE6518">
      <w:pPr>
        <w:ind w:left="1968"/>
        <w:jc w:val="both"/>
      </w:pPr>
    </w:p>
    <w:p w:rsidRDefault="00AE6518" w:rsidP="00AE6518" w:rsidR="00AE6518">
      <w:pPr>
        <w:pStyle w:val="Odlomakpopisa"/>
        <w:numPr>
          <w:ilvl w:val="1"/>
          <w:numId w:val="21"/>
        </w:numPr>
        <w:jc w:val="both"/>
      </w:pPr>
      <w:r>
        <w:t>z.k.ul. 213 k.o. Mlaka k.č.br 128/4 livada površine 696 čhv u iznosu od 402.200,22 kn.</w:t>
      </w:r>
    </w:p>
    <w:p w:rsidRDefault="00AE6518" w:rsidP="00AE6518" w:rsidR="00AE6518">
      <w:pPr>
        <w:ind w:left="1968"/>
        <w:jc w:val="both"/>
      </w:pPr>
    </w:p>
    <w:p w:rsidRDefault="00AE6518" w:rsidP="00731878" w:rsidR="00AE6518">
      <w:pPr>
        <w:pStyle w:val="Odlomakpopisa"/>
        <w:numPr>
          <w:ilvl w:val="1"/>
          <w:numId w:val="21"/>
        </w:numPr>
        <w:jc w:val="both"/>
      </w:pPr>
      <w:r>
        <w:t>z.k.ul. 909 k.o. Mlaka k.č.br. 109/1 livada Krčić u Zlaki površine 583 čhv u iznosu od 336.878,80 kn.</w:t>
      </w:r>
    </w:p>
    <w:p w:rsidRDefault="00731878" w:rsidP="00731878" w:rsidR="00731878">
      <w:pPr>
        <w:pStyle w:val="Odlomakpopisa"/>
        <w:ind w:left="2280"/>
        <w:jc w:val="both"/>
      </w:pPr>
    </w:p>
    <w:p w:rsidRDefault="00AE6518" w:rsidP="00731878" w:rsidR="00AE6518">
      <w:pPr>
        <w:pStyle w:val="Odlomakpopisa"/>
        <w:numPr>
          <w:ilvl w:val="1"/>
          <w:numId w:val="21"/>
        </w:numPr>
        <w:jc w:val="both"/>
      </w:pPr>
      <w:r>
        <w:t>z.k.ul. 912 k.o. Mlaka k.č.br. 128/2 oranica površine 824 čhv u iznosu od 476.027,87 kn.</w:t>
      </w:r>
    </w:p>
    <w:p w:rsidRDefault="00AE6518" w:rsidP="00AE6518" w:rsidR="00AE6518">
      <w:pPr>
        <w:pStyle w:val="Odlomakpopisa"/>
        <w:ind w:left="1920"/>
        <w:jc w:val="both"/>
      </w:pPr>
    </w:p>
    <w:p w:rsidRDefault="00AE6518" w:rsidP="00AE6518" w:rsidR="00AE6518">
      <w:pPr>
        <w:pStyle w:val="Odlomakpopisa"/>
        <w:numPr>
          <w:ilvl w:val="1"/>
          <w:numId w:val="21"/>
        </w:numPr>
        <w:ind w:left="1920"/>
        <w:jc w:val="both"/>
      </w:pPr>
      <w:r>
        <w:t>z.k.ul. 925 k.o. Mlaka:</w:t>
      </w:r>
    </w:p>
    <w:p w:rsidRDefault="00731878" w:rsidP="00731878" w:rsidR="00731878">
      <w:pPr>
        <w:pStyle w:val="Odlomakpopisa"/>
      </w:pPr>
    </w:p>
    <w:p w:rsidRDefault="00AE6518" w:rsidP="00AE6518" w:rsidR="00AE6518">
      <w:pPr>
        <w:ind w:left="1968"/>
        <w:jc w:val="both"/>
      </w:pPr>
      <w:r>
        <w:t>- k.č.br. 101/4 livada površine 740 čhv u iznosu od 427.558,41 kn,</w:t>
      </w:r>
    </w:p>
    <w:p w:rsidRDefault="00AE6518" w:rsidP="00AE6518" w:rsidR="00AE6518">
      <w:pPr>
        <w:ind w:left="1968"/>
        <w:jc w:val="both"/>
      </w:pPr>
      <w:r>
        <w:t>- k.č.br. 109/13 livada Krčić u Zlaki površine 274 čhv u iznosu od 158.247,97 kn,</w:t>
      </w:r>
    </w:p>
    <w:p w:rsidRDefault="00AE6518" w:rsidP="00AE6518" w:rsidR="00AE6518">
      <w:pPr>
        <w:ind w:left="1968"/>
        <w:jc w:val="both"/>
      </w:pPr>
      <w:r>
        <w:t>- k.č.br. 110/2 livada Krč u Zlaki površine 990 čhv u iznosu od 572.003,82 kn,</w:t>
      </w:r>
    </w:p>
    <w:p w:rsidRDefault="00AE6518" w:rsidP="00AE6518" w:rsidR="00AE6518">
      <w:pPr>
        <w:ind w:left="1968"/>
        <w:jc w:val="both"/>
      </w:pPr>
      <w:r>
        <w:t>- k.č.br. 111/1 livada Krčić u Zlaki površine 126 čhv u iznosu od 72.864,68 kn,</w:t>
      </w:r>
    </w:p>
    <w:p w:rsidRDefault="00AE6518" w:rsidP="00AE6518" w:rsidR="00AE6518">
      <w:pPr>
        <w:ind w:left="1968"/>
        <w:jc w:val="both"/>
      </w:pPr>
      <w:r>
        <w:t>- k.č.br. 111/7 livada Krčić  površine 69 čhv u iznosu od 39.802,74 kn,</w:t>
      </w:r>
    </w:p>
    <w:p w:rsidRDefault="00AE6518" w:rsidP="00AE6518" w:rsidR="00AE6518">
      <w:pPr>
        <w:ind w:left="1968"/>
        <w:jc w:val="both"/>
      </w:pPr>
      <w:r>
        <w:t>- k.č.br. 129/1 livada Ledina površine 151 čhv u iznosu od 87.309,23 kn,</w:t>
      </w:r>
    </w:p>
    <w:p w:rsidRDefault="00AE6518" w:rsidP="00AE6518" w:rsidR="00AE6518">
      <w:pPr>
        <w:ind w:left="1968"/>
        <w:jc w:val="both"/>
      </w:pPr>
      <w:r>
        <w:t>- k.č.br. 129/3 livada Ledine površine 226 čhv u iznosu od 130.642,85 kn,</w:t>
      </w:r>
    </w:p>
    <w:p w:rsidRDefault="00AE6518" w:rsidP="00AE6518" w:rsidR="00AE6518">
      <w:pPr>
        <w:ind w:left="1968"/>
        <w:jc w:val="both"/>
      </w:pPr>
      <w:r>
        <w:t>- k.č.br. 129/4 livada Ledina površine 455 čhv u iznosu od 262.890,65 kn,</w:t>
      </w:r>
    </w:p>
    <w:p w:rsidRDefault="00AE6518" w:rsidP="00AE6518" w:rsidR="00AE6518">
      <w:pPr>
        <w:ind w:left="1968"/>
        <w:jc w:val="both"/>
      </w:pPr>
      <w:r>
        <w:lastRenderedPageBreak/>
        <w:t>- k.č.br.  129/11 livada Ledina površine 34 čhv u iznosu od 19.580,38 kn,</w:t>
      </w:r>
    </w:p>
    <w:p w:rsidRDefault="00AE6518" w:rsidP="00AE6518" w:rsidR="00AE6518">
      <w:pPr>
        <w:ind w:left="1968"/>
        <w:jc w:val="both"/>
      </w:pPr>
      <w:r>
        <w:t>- k.č.br. 129/18 oranica površine 10 čhv u iznosu od 5.777,82 kn,</w:t>
      </w:r>
    </w:p>
    <w:p w:rsidRDefault="00AE6518" w:rsidP="00AE6518" w:rsidR="00AE6518">
      <w:pPr>
        <w:ind w:left="1968"/>
        <w:jc w:val="both"/>
      </w:pPr>
      <w:r>
        <w:t>- k.č.br. 130/4 oranica Ledina površine 20 čhv u iznosu od 11.555,63 kn, - k.č.br. 1057/1 poljski put u Zlaki površine 4 čhv u iznosu od 2.246,93 kn,</w:t>
      </w:r>
    </w:p>
    <w:p w:rsidRDefault="00AE6518" w:rsidP="00AE6518" w:rsidR="00AE6518">
      <w:pPr>
        <w:ind w:left="1968"/>
        <w:jc w:val="both"/>
      </w:pPr>
      <w:r>
        <w:t>odnosno ukupno 1.790.481,10 kn.</w:t>
      </w:r>
    </w:p>
    <w:p w:rsidRDefault="00AE6518" w:rsidP="00AE6518" w:rsidR="00AE6518">
      <w:pPr>
        <w:ind w:left="1968"/>
        <w:jc w:val="both"/>
      </w:pPr>
      <w:r>
        <w:t xml:space="preserve"> </w:t>
      </w:r>
    </w:p>
    <w:p w:rsidRDefault="00AE6518" w:rsidP="00AE6518" w:rsidR="00AE6518">
      <w:pPr>
        <w:pStyle w:val="Odlomakpopisa"/>
        <w:numPr>
          <w:ilvl w:val="1"/>
          <w:numId w:val="21"/>
        </w:numPr>
        <w:ind w:left="1920"/>
        <w:jc w:val="both"/>
      </w:pPr>
      <w:r>
        <w:t>z.k.ul. 1071 k.o. Mlaka:</w:t>
      </w:r>
    </w:p>
    <w:p w:rsidRDefault="00AE6518" w:rsidP="00AE6518" w:rsidR="00AE6518">
      <w:pPr>
        <w:ind w:left="1968"/>
        <w:jc w:val="both"/>
      </w:pPr>
      <w:r>
        <w:t>- k.č.br. 112/3 livada Ograd Litahnica površine 126 čhv u iznosu 72.864,68 kn,</w:t>
      </w:r>
    </w:p>
    <w:p w:rsidRDefault="00AE6518" w:rsidP="00AE6518" w:rsidR="00AE6518">
      <w:pPr>
        <w:ind w:left="1968"/>
        <w:jc w:val="both"/>
      </w:pPr>
      <w:r>
        <w:t>- k.č.br. 128/5 livada površine 360 čhv u iznosu od 208.001,39 kn,</w:t>
      </w:r>
    </w:p>
    <w:p w:rsidRDefault="00AE6518" w:rsidP="00AE6518" w:rsidR="00AE6518">
      <w:pPr>
        <w:ind w:left="1968"/>
        <w:jc w:val="both"/>
      </w:pPr>
      <w:r>
        <w:t>odnosno ukupno 280.866,08 kn.</w:t>
      </w:r>
    </w:p>
    <w:p w:rsidRDefault="004657F7" w:rsidP="00FA7FA0" w:rsidR="004657F7" w:rsidRPr="00FA7FA0">
      <w:pPr>
        <w:tabs>
          <w:tab w:pos="426" w:val="left"/>
        </w:tabs>
        <w:ind w:left="720"/>
        <w:contextualSpacing/>
        <w:jc w:val="both"/>
        <w:rPr>
          <w:color w:val="000000"/>
        </w:rPr>
      </w:pPr>
    </w:p>
    <w:p w:rsidRDefault="004657F7" w:rsidP="004657F7" w:rsidR="004657F7">
      <w:pPr>
        <w:numPr>
          <w:ilvl w:val="0"/>
          <w:numId w:val="21"/>
        </w:numPr>
        <w:tabs>
          <w:tab w:pos="426" w:val="left"/>
        </w:tabs>
        <w:contextualSpacing/>
        <w:jc w:val="both"/>
        <w:rPr>
          <w:color w:val="000000"/>
        </w:rPr>
      </w:pPr>
      <w:r>
        <w:rPr>
          <w:color w:val="000000"/>
        </w:rPr>
        <w:t xml:space="preserve">Na </w:t>
      </w:r>
      <w:r w:rsidR="00FA7FA0">
        <w:rPr>
          <w:color w:val="000000"/>
        </w:rPr>
        <w:t xml:space="preserve">svim </w:t>
      </w:r>
      <w:r>
        <w:rPr>
          <w:color w:val="000000"/>
        </w:rPr>
        <w:t>naveden</w:t>
      </w:r>
      <w:r w:rsidR="00FA7FA0">
        <w:rPr>
          <w:color w:val="000000"/>
        </w:rPr>
        <w:t>im</w:t>
      </w:r>
      <w:r>
        <w:rPr>
          <w:color w:val="000000"/>
        </w:rPr>
        <w:t xml:space="preserve"> nekretnin</w:t>
      </w:r>
      <w:r w:rsidR="00FA7FA0">
        <w:rPr>
          <w:color w:val="000000"/>
        </w:rPr>
        <w:t xml:space="preserve">ama </w:t>
      </w:r>
      <w:r>
        <w:rPr>
          <w:color w:val="000000"/>
        </w:rPr>
        <w:t xml:space="preserve">postoji razlučno pravo upisano u korist </w:t>
      </w:r>
      <w:r w:rsidR="00F10E3B">
        <w:rPr>
          <w:color w:val="000000"/>
        </w:rPr>
        <w:t>K</w:t>
      </w:r>
      <w:r w:rsidR="00FA7FA0">
        <w:rPr>
          <w:color w:val="000000"/>
        </w:rPr>
        <w:t>arlovačke banke d.d., Karlovac, I. G. Kovačića 1, OIB: 08</w:t>
      </w:r>
      <w:r w:rsidR="00F10E3B">
        <w:rPr>
          <w:color w:val="000000"/>
        </w:rPr>
        <w:t>106331075.</w:t>
      </w:r>
    </w:p>
    <w:p w:rsidRDefault="00F10E3B" w:rsidP="00F10E3B" w:rsidR="00F10E3B">
      <w:pPr>
        <w:tabs>
          <w:tab w:pos="426" w:val="left"/>
        </w:tabs>
        <w:ind w:left="720"/>
        <w:contextualSpacing/>
        <w:jc w:val="both"/>
        <w:rPr>
          <w:color w:val="000000"/>
        </w:rPr>
      </w:pPr>
    </w:p>
    <w:p w:rsidRDefault="00F10E3B" w:rsidP="004657F7" w:rsidR="00F10E3B">
      <w:pPr>
        <w:numPr>
          <w:ilvl w:val="0"/>
          <w:numId w:val="21"/>
        </w:numPr>
        <w:tabs>
          <w:tab w:pos="426" w:val="left"/>
        </w:tabs>
        <w:contextualSpacing/>
        <w:jc w:val="both"/>
        <w:rPr>
          <w:color w:val="000000"/>
        </w:rPr>
      </w:pPr>
      <w:r>
        <w:rPr>
          <w:color w:val="000000"/>
        </w:rPr>
        <w:t>Nekretnine upisane u jednom zemljišnoknjižnom ulošku prodavat će se kao cjelina.</w:t>
      </w:r>
    </w:p>
    <w:p w:rsidRDefault="004657F7" w:rsidP="004657F7" w:rsidR="004657F7">
      <w:pPr>
        <w:ind w:left="1134"/>
        <w:contextualSpacing/>
        <w:jc w:val="both"/>
      </w:pPr>
    </w:p>
    <w:p w:rsidRDefault="00063712" w:rsidP="004657F7" w:rsidR="004657F7" w:rsidRPr="008069BE">
      <w:pPr>
        <w:numPr>
          <w:ilvl w:val="0"/>
          <w:numId w:val="21"/>
        </w:numPr>
        <w:contextualSpacing/>
        <w:jc w:val="both"/>
        <w:rPr>
          <w:b/>
        </w:rPr>
      </w:pPr>
      <w:r>
        <w:t>N</w:t>
      </w:r>
      <w:r w:rsidR="008069BE">
        <w:t xml:space="preserve">e može </w:t>
      </w:r>
      <w:r>
        <w:t xml:space="preserve">se </w:t>
      </w:r>
      <w:r w:rsidR="008069BE">
        <w:t>proda</w:t>
      </w:r>
      <w:r>
        <w:t>va</w:t>
      </w:r>
      <w:r w:rsidR="008069BE">
        <w:t>ti nekretnine upisane u:</w:t>
      </w:r>
    </w:p>
    <w:p w:rsidRDefault="008069BE" w:rsidP="008069BE" w:rsidR="008069BE">
      <w:pPr>
        <w:pStyle w:val="Odlomakpopisa"/>
        <w:rPr>
          <w:b/>
        </w:rPr>
      </w:pPr>
    </w:p>
    <w:p w:rsidRDefault="008069BE" w:rsidP="008069BE" w:rsidR="008069BE">
      <w:pPr>
        <w:pStyle w:val="Odlomakpopisa"/>
        <w:numPr>
          <w:ilvl w:val="1"/>
          <w:numId w:val="21"/>
        </w:numPr>
        <w:jc w:val="both"/>
      </w:pPr>
      <w:r>
        <w:t xml:space="preserve"> z.k.ul. 329 k.o. Mlaka k.č.br. 101/3 livada, 587 čhv, k.č.br. 109/2 livada Krč u Zlaki 205 čhv, k.č.br. 109/9 livada Krčić u Zlaki 158 čhv, k.č.br. 109/11 livada Krč u Zlaki 162 čhv, k.č.br. 111/2 livada 82 čhv, k.č.br. 116/3 livada Zlatka u Zlatki 432 čhv, k.č.br. 122/2 oranica Sitalnica u Zlaki 1 jutro i 227 čhv, k.čb.br. 122/3 oranica Sitalnica u Zlaki 1 jutro i 113 čhv, k.č.br.128/16 oranica Vel. Mekota u Zlaki 546 čhv, k.č.br. 128/17 oranica i livada površine 878 čhv, k.č.br. 129/6 livada Ledina 216 čhv :</w:t>
      </w:r>
    </w:p>
    <w:p w:rsidRDefault="008069BE" w:rsidP="008069BE" w:rsidR="008069BE">
      <w:pPr>
        <w:pStyle w:val="Odlomakpopisa"/>
        <w:ind w:left="2280"/>
        <w:jc w:val="both"/>
      </w:pPr>
      <w:r>
        <w:t>-</w:t>
      </w:r>
      <w:r>
        <w:tab/>
        <w:t>na prvoj dražbi ispod tri četvrtine utvrđene vrijednosti nekretnine odnosno ispod 2.948.087,18  kn,</w:t>
      </w:r>
    </w:p>
    <w:p w:rsidRDefault="008069BE" w:rsidP="008069BE" w:rsidR="008069BE">
      <w:pPr>
        <w:pStyle w:val="Odlomakpopisa"/>
        <w:ind w:left="2280"/>
        <w:jc w:val="both"/>
      </w:pPr>
      <w:r>
        <w:t>-</w:t>
      </w:r>
      <w:r>
        <w:tab/>
        <w:t>na drugoj dražbi ispod jedne polovine utvrđene vrijednosti nekretnine odnosno ispod   kn 1.965.391,46 kn,</w:t>
      </w:r>
    </w:p>
    <w:p w:rsidRDefault="008069BE" w:rsidP="008069BE" w:rsidR="008069BE">
      <w:pPr>
        <w:pStyle w:val="Odlomakpopisa"/>
        <w:ind w:left="2280"/>
        <w:jc w:val="both"/>
      </w:pPr>
      <w:r>
        <w:t>-</w:t>
      </w:r>
      <w:r>
        <w:tab/>
        <w:t>na trećoj dražbi ispod jedne četvrtine utvrđene vrijednosti nekretnine odnosno ispod 982.695,73 kn,</w:t>
      </w:r>
    </w:p>
    <w:p w:rsidRDefault="008069BE" w:rsidP="008069BE" w:rsidR="008069BE">
      <w:pPr>
        <w:pStyle w:val="Odlomakpopisa"/>
        <w:ind w:left="2280"/>
        <w:jc w:val="both"/>
      </w:pPr>
      <w:r>
        <w:t>-</w:t>
      </w:r>
      <w:r>
        <w:tab/>
        <w:t>na četvrtoj dražbi nekretnina se prodaje po početnoj cijeni od 1,00 kune (čl.247. st. 5. i 6. SZ-a).</w:t>
      </w:r>
    </w:p>
    <w:p w:rsidRDefault="008069BE" w:rsidP="008069BE" w:rsidR="008069BE">
      <w:pPr>
        <w:pStyle w:val="Odlomakpopisa"/>
        <w:ind w:left="2280"/>
        <w:jc w:val="both"/>
      </w:pPr>
    </w:p>
    <w:p w:rsidRDefault="008069BE" w:rsidP="008069BE" w:rsidR="008069BE">
      <w:pPr>
        <w:pStyle w:val="Odlomakpopisa"/>
        <w:numPr>
          <w:ilvl w:val="1"/>
          <w:numId w:val="21"/>
        </w:numPr>
        <w:jc w:val="both"/>
      </w:pPr>
      <w:r>
        <w:t xml:space="preserve"> z.k.ul. 757 k.o. Mlaka k.č.br. 129/15 livada Ledina površine 87 čhv:</w:t>
      </w:r>
    </w:p>
    <w:p w:rsidRDefault="00063712" w:rsidP="00063712" w:rsidR="00063712">
      <w:pPr>
        <w:pStyle w:val="Odlomakpopisa"/>
        <w:ind w:left="2280"/>
        <w:jc w:val="both"/>
      </w:pPr>
    </w:p>
    <w:p w:rsidRDefault="008069BE" w:rsidP="008069BE" w:rsidR="008069BE">
      <w:pPr>
        <w:numPr>
          <w:ilvl w:val="0"/>
          <w:numId w:val="18"/>
        </w:numPr>
        <w:contextualSpacing/>
        <w:jc w:val="both"/>
      </w:pPr>
      <w:r>
        <w:t xml:space="preserve">na prvoj dražbi ispod tri četvrtine utvrđene vrijednosti nekretnine odnosno ispod </w:t>
      </w:r>
      <w:r w:rsidR="005F38E0">
        <w:t>37.677,16</w:t>
      </w:r>
      <w:r>
        <w:t xml:space="preserve"> kn</w:t>
      </w:r>
    </w:p>
    <w:p w:rsidRDefault="008069BE" w:rsidP="008069BE" w:rsidR="008069BE">
      <w:pPr>
        <w:numPr>
          <w:ilvl w:val="0"/>
          <w:numId w:val="18"/>
        </w:numPr>
        <w:contextualSpacing/>
        <w:jc w:val="both"/>
      </w:pPr>
      <w:r>
        <w:t>na drugoj dražbi ispod jedne polovine utvrđene vrijednosti nekretnine odnosno ispod 25.118,11 kn</w:t>
      </w:r>
    </w:p>
    <w:p w:rsidRDefault="008069BE" w:rsidP="008069BE" w:rsidR="008069BE">
      <w:pPr>
        <w:numPr>
          <w:ilvl w:val="0"/>
          <w:numId w:val="18"/>
        </w:numPr>
        <w:contextualSpacing/>
        <w:jc w:val="both"/>
      </w:pPr>
      <w:r>
        <w:t>na trećoj dražbi ispod jedne četvrtine utvrđene vrijednosti nekretnine odnosno ispod 12.559,05 kn</w:t>
      </w:r>
    </w:p>
    <w:p w:rsidRDefault="008069BE" w:rsidP="008069BE" w:rsidR="008069BE">
      <w:pPr>
        <w:numPr>
          <w:ilvl w:val="0"/>
          <w:numId w:val="18"/>
        </w:numPr>
        <w:contextualSpacing/>
        <w:jc w:val="both"/>
      </w:pPr>
      <w:r>
        <w:t>na četvrtoj dražbi nekretnina se prodaje po početnoj cijeni od 1,00 kune</w:t>
      </w:r>
    </w:p>
    <w:p w:rsidRDefault="008069BE" w:rsidP="008069BE" w:rsidR="008069BE">
      <w:pPr>
        <w:ind w:left="1134"/>
        <w:contextualSpacing/>
        <w:jc w:val="both"/>
      </w:pPr>
      <w:r>
        <w:tab/>
        <w:t>(čl.247. st. 5. i 6. SZ-a).</w:t>
      </w:r>
    </w:p>
    <w:p w:rsidRDefault="008069BE" w:rsidP="008069BE" w:rsidR="008069BE">
      <w:pPr>
        <w:ind w:left="1968"/>
        <w:jc w:val="both"/>
      </w:pPr>
    </w:p>
    <w:p w:rsidRDefault="008069BE" w:rsidP="008069BE" w:rsidR="008069BE">
      <w:pPr>
        <w:pStyle w:val="Odlomakpopisa"/>
        <w:numPr>
          <w:ilvl w:val="1"/>
          <w:numId w:val="21"/>
        </w:numPr>
        <w:jc w:val="both"/>
      </w:pPr>
      <w:r>
        <w:t xml:space="preserve">  z.k.ul. 1073 k.o. Mlaka k.č.br. 129/5 put površine 32 čhv:</w:t>
      </w:r>
    </w:p>
    <w:p w:rsidRDefault="008069BE" w:rsidP="008069BE" w:rsidR="008069BE">
      <w:pPr>
        <w:pStyle w:val="Odlomakpopisa"/>
        <w:ind w:left="2280"/>
        <w:jc w:val="both"/>
      </w:pPr>
    </w:p>
    <w:p w:rsidRDefault="008069BE" w:rsidP="008069BE" w:rsidR="008069BE">
      <w:pPr>
        <w:numPr>
          <w:ilvl w:val="0"/>
          <w:numId w:val="18"/>
        </w:numPr>
        <w:contextualSpacing/>
        <w:jc w:val="both"/>
      </w:pPr>
      <w:r>
        <w:lastRenderedPageBreak/>
        <w:t>na prvoj dražbi ispod tri četvrtine utvrđene vrijednosti nekretnine odnosno ispod 13.842,6</w:t>
      </w:r>
      <w:r w:rsidR="005F38E0">
        <w:t>8</w:t>
      </w:r>
      <w:r>
        <w:t xml:space="preserve"> kn</w:t>
      </w:r>
    </w:p>
    <w:p w:rsidRDefault="008069BE" w:rsidP="008069BE" w:rsidR="008069BE">
      <w:pPr>
        <w:numPr>
          <w:ilvl w:val="0"/>
          <w:numId w:val="18"/>
        </w:numPr>
        <w:contextualSpacing/>
        <w:jc w:val="both"/>
      </w:pPr>
      <w:r>
        <w:t>na drugoj dražbi ispod jedne polovine utvrđene vrijednosti nekretnine odnosno ispod 9.228,46 kn</w:t>
      </w:r>
    </w:p>
    <w:p w:rsidRDefault="008069BE" w:rsidP="008069BE" w:rsidR="008069BE">
      <w:pPr>
        <w:numPr>
          <w:ilvl w:val="0"/>
          <w:numId w:val="18"/>
        </w:numPr>
        <w:contextualSpacing/>
        <w:jc w:val="both"/>
      </w:pPr>
      <w:r>
        <w:t>na trećoj dražbi ispod jedne četvrtine utvrđene vrijednosti nekretnine odnosno ispod 4.614,23 kn</w:t>
      </w:r>
    </w:p>
    <w:p w:rsidRDefault="008069BE" w:rsidP="008069BE" w:rsidR="008069BE">
      <w:pPr>
        <w:numPr>
          <w:ilvl w:val="0"/>
          <w:numId w:val="18"/>
        </w:numPr>
        <w:contextualSpacing/>
        <w:jc w:val="both"/>
      </w:pPr>
      <w:r>
        <w:t>na četvrtoj dražbi nekretnina se prodaje po početnoj cijeni od 1,00 kune</w:t>
      </w:r>
    </w:p>
    <w:p w:rsidRDefault="008069BE" w:rsidP="008069BE" w:rsidR="008069BE">
      <w:pPr>
        <w:ind w:left="1134"/>
        <w:contextualSpacing/>
        <w:jc w:val="both"/>
      </w:pPr>
      <w:r>
        <w:tab/>
        <w:t>(čl.247. st. 5. i 6. SZ-a).</w:t>
      </w:r>
    </w:p>
    <w:p w:rsidRDefault="008069BE" w:rsidP="008069BE" w:rsidR="008069BE">
      <w:pPr>
        <w:ind w:left="1968"/>
        <w:jc w:val="both"/>
      </w:pPr>
    </w:p>
    <w:p w:rsidRDefault="008069BE" w:rsidP="008069BE" w:rsidR="008069BE">
      <w:pPr>
        <w:pStyle w:val="Odlomakpopisa"/>
        <w:numPr>
          <w:ilvl w:val="1"/>
          <w:numId w:val="21"/>
        </w:numPr>
        <w:jc w:val="both"/>
      </w:pPr>
      <w:r>
        <w:t xml:space="preserve"> z.k.ul. 788 k.o. Mlaka k.č.br. 129/10 livada Ledina površine 30 čhv:</w:t>
      </w:r>
    </w:p>
    <w:p w:rsidRDefault="008069BE" w:rsidP="008069BE" w:rsidR="008069BE">
      <w:pPr>
        <w:pStyle w:val="Odlomakpopisa"/>
        <w:ind w:left="2280"/>
        <w:jc w:val="both"/>
      </w:pPr>
    </w:p>
    <w:p w:rsidRDefault="008069BE" w:rsidP="008069BE" w:rsidR="008069BE">
      <w:pPr>
        <w:numPr>
          <w:ilvl w:val="0"/>
          <w:numId w:val="18"/>
        </w:numPr>
        <w:contextualSpacing/>
        <w:jc w:val="both"/>
      </w:pPr>
      <w:r>
        <w:t>na prvoj dražbi ispod tri četvrtine utvrđene vrijednosti nekretnine odnosno ispod 13.000,08 kn</w:t>
      </w:r>
    </w:p>
    <w:p w:rsidRDefault="008069BE" w:rsidP="008069BE" w:rsidR="008069BE">
      <w:pPr>
        <w:numPr>
          <w:ilvl w:val="0"/>
          <w:numId w:val="18"/>
        </w:numPr>
        <w:contextualSpacing/>
        <w:jc w:val="both"/>
      </w:pPr>
      <w:r>
        <w:t>na drugoj dražbi ispod jedne polovine utvrđene vrijednosti nekretnine odnosno ispod 8.666,72 kn</w:t>
      </w:r>
    </w:p>
    <w:p w:rsidRDefault="008069BE" w:rsidP="008069BE" w:rsidR="008069BE">
      <w:pPr>
        <w:numPr>
          <w:ilvl w:val="0"/>
          <w:numId w:val="18"/>
        </w:numPr>
        <w:contextualSpacing/>
        <w:jc w:val="both"/>
      </w:pPr>
      <w:r>
        <w:t>na trećoj dražbi ispod jedne četvrtine utvrđene vrijednosti nekretnine odnosno ispod 4.333,36 kn</w:t>
      </w:r>
    </w:p>
    <w:p w:rsidRDefault="008069BE" w:rsidP="008069BE" w:rsidR="008069BE">
      <w:pPr>
        <w:numPr>
          <w:ilvl w:val="0"/>
          <w:numId w:val="18"/>
        </w:numPr>
        <w:contextualSpacing/>
        <w:jc w:val="both"/>
      </w:pPr>
      <w:r>
        <w:t>na četvrtoj dražbi nekretnina se prodaje po početnoj cijeni od 1,00 kune</w:t>
      </w:r>
    </w:p>
    <w:p w:rsidRDefault="008069BE" w:rsidP="008069BE" w:rsidR="008069BE">
      <w:pPr>
        <w:ind w:left="1134"/>
        <w:contextualSpacing/>
        <w:jc w:val="both"/>
      </w:pPr>
      <w:r>
        <w:tab/>
        <w:t>(čl.247. st. 5. i 6. SZ-a).</w:t>
      </w:r>
    </w:p>
    <w:p w:rsidRDefault="008069BE" w:rsidP="008069BE" w:rsidR="008069BE">
      <w:pPr>
        <w:ind w:left="1134"/>
        <w:contextualSpacing/>
        <w:jc w:val="both"/>
      </w:pPr>
    </w:p>
    <w:p w:rsidRDefault="008069BE" w:rsidP="008069BE" w:rsidR="008069BE">
      <w:pPr>
        <w:pStyle w:val="Odlomakpopisa"/>
        <w:numPr>
          <w:ilvl w:val="1"/>
          <w:numId w:val="21"/>
        </w:numPr>
        <w:jc w:val="both"/>
      </w:pPr>
      <w:r>
        <w:t xml:space="preserve"> z.k.ul. 791 k.o. Mlaka k.č.br. 129/9 livada Ledina površine 54 čhv:</w:t>
      </w:r>
    </w:p>
    <w:p w:rsidRDefault="008069BE" w:rsidP="008069BE" w:rsidR="008069BE">
      <w:pPr>
        <w:pStyle w:val="Odlomakpopisa"/>
        <w:ind w:left="2280"/>
        <w:jc w:val="both"/>
      </w:pPr>
    </w:p>
    <w:p w:rsidRDefault="008069BE" w:rsidP="008069BE" w:rsidR="008069BE">
      <w:pPr>
        <w:numPr>
          <w:ilvl w:val="0"/>
          <w:numId w:val="18"/>
        </w:numPr>
        <w:contextualSpacing/>
        <w:jc w:val="both"/>
      </w:pPr>
      <w:r>
        <w:t>na prvoj dražbi ispod tri četvrtine utvrđene vrijednosti nekretnine odnosno ispod 23.352,00 kn</w:t>
      </w:r>
    </w:p>
    <w:p w:rsidRDefault="008069BE" w:rsidP="008069BE" w:rsidR="008069BE">
      <w:pPr>
        <w:numPr>
          <w:ilvl w:val="0"/>
          <w:numId w:val="18"/>
        </w:numPr>
        <w:contextualSpacing/>
        <w:jc w:val="both"/>
      </w:pPr>
      <w:r>
        <w:t>na drugoj dražbi ispod jedne polovine utvrđene vrijednosti nekretnine odnosno ispod 15.568,00 kn</w:t>
      </w:r>
    </w:p>
    <w:p w:rsidRDefault="008069BE" w:rsidP="008069BE" w:rsidR="008069BE">
      <w:pPr>
        <w:numPr>
          <w:ilvl w:val="0"/>
          <w:numId w:val="18"/>
        </w:numPr>
        <w:contextualSpacing/>
        <w:jc w:val="both"/>
      </w:pPr>
      <w:r>
        <w:t xml:space="preserve">na trećoj dražbi ispod jedne četvrtine utvrđene vrijednosti nekretnine odnosno ispod </w:t>
      </w:r>
      <w:r w:rsidR="009462C8">
        <w:t>7.784,00</w:t>
      </w:r>
      <w:r>
        <w:t xml:space="preserve"> kn</w:t>
      </w:r>
    </w:p>
    <w:p w:rsidRDefault="008069BE" w:rsidP="008069BE" w:rsidR="008069BE">
      <w:pPr>
        <w:numPr>
          <w:ilvl w:val="0"/>
          <w:numId w:val="18"/>
        </w:numPr>
        <w:contextualSpacing/>
        <w:jc w:val="both"/>
      </w:pPr>
      <w:r>
        <w:t>na četvrtoj dražbi nekretnina se prodaje po početnoj cijeni od 1,00 kune</w:t>
      </w:r>
    </w:p>
    <w:p w:rsidRDefault="008069BE" w:rsidP="008069BE" w:rsidR="008069BE">
      <w:pPr>
        <w:ind w:left="1134"/>
        <w:contextualSpacing/>
        <w:jc w:val="both"/>
      </w:pPr>
      <w:r>
        <w:tab/>
        <w:t>(čl.247. st. 5. i 6. SZ-a).</w:t>
      </w:r>
    </w:p>
    <w:p w:rsidRDefault="008069BE" w:rsidP="008069BE" w:rsidR="008069BE">
      <w:pPr>
        <w:ind w:left="1968"/>
        <w:jc w:val="both"/>
      </w:pPr>
    </w:p>
    <w:p w:rsidRDefault="008069BE" w:rsidP="008069BE" w:rsidR="008069BE">
      <w:pPr>
        <w:pStyle w:val="Odlomakpopisa"/>
        <w:numPr>
          <w:ilvl w:val="1"/>
          <w:numId w:val="21"/>
        </w:numPr>
        <w:jc w:val="both"/>
      </w:pPr>
      <w:r>
        <w:t xml:space="preserve"> z.k.ul. 797 k.o. Mlaka k.č.br. 129/7 livada Ledine površine 30 čhv:</w:t>
      </w:r>
    </w:p>
    <w:p w:rsidRDefault="008069BE" w:rsidP="008069BE" w:rsidR="008069BE">
      <w:pPr>
        <w:pStyle w:val="Odlomakpopisa"/>
        <w:ind w:left="2280"/>
        <w:jc w:val="both"/>
      </w:pPr>
    </w:p>
    <w:p w:rsidRDefault="008069BE" w:rsidP="008069BE" w:rsidR="008069BE">
      <w:pPr>
        <w:numPr>
          <w:ilvl w:val="0"/>
          <w:numId w:val="18"/>
        </w:numPr>
        <w:contextualSpacing/>
        <w:jc w:val="both"/>
      </w:pPr>
      <w:r>
        <w:t xml:space="preserve">na prvoj dražbi ispod tri četvrtine utvrđene vrijednosti nekretnine odnosno ispod </w:t>
      </w:r>
      <w:r w:rsidR="009462C8">
        <w:t>13.000,09</w:t>
      </w:r>
      <w:r>
        <w:t xml:space="preserve"> kn</w:t>
      </w:r>
    </w:p>
    <w:p w:rsidRDefault="008069BE" w:rsidP="008069BE" w:rsidR="008069BE">
      <w:pPr>
        <w:numPr>
          <w:ilvl w:val="0"/>
          <w:numId w:val="18"/>
        </w:numPr>
        <w:contextualSpacing/>
        <w:jc w:val="both"/>
      </w:pPr>
      <w:r>
        <w:t xml:space="preserve">na drugoj dražbi ispod jedne polovine utvrđene vrijednosti nekretnine odnosno ispod </w:t>
      </w:r>
      <w:r w:rsidR="009462C8">
        <w:t>8.666,73</w:t>
      </w:r>
      <w:r>
        <w:t xml:space="preserve"> kn</w:t>
      </w:r>
    </w:p>
    <w:p w:rsidRDefault="008069BE" w:rsidP="008069BE" w:rsidR="008069BE">
      <w:pPr>
        <w:numPr>
          <w:ilvl w:val="0"/>
          <w:numId w:val="18"/>
        </w:numPr>
        <w:contextualSpacing/>
        <w:jc w:val="both"/>
      </w:pPr>
      <w:r>
        <w:t xml:space="preserve">na trećoj dražbi ispod jedne četvrtine utvrđene vrijednosti nekretnine odnosno ispod </w:t>
      </w:r>
      <w:r w:rsidR="009462C8">
        <w:t>4.333,36</w:t>
      </w:r>
      <w:r>
        <w:t xml:space="preserve"> kn</w:t>
      </w:r>
    </w:p>
    <w:p w:rsidRDefault="008069BE" w:rsidP="008069BE" w:rsidR="008069BE">
      <w:pPr>
        <w:numPr>
          <w:ilvl w:val="0"/>
          <w:numId w:val="18"/>
        </w:numPr>
        <w:contextualSpacing/>
        <w:jc w:val="both"/>
      </w:pPr>
      <w:r>
        <w:t>na četvrtoj dražbi nekretnina se prodaje po početnoj cijeni od 1,00 kune</w:t>
      </w:r>
    </w:p>
    <w:p w:rsidRDefault="008069BE" w:rsidP="008069BE" w:rsidR="008069BE">
      <w:pPr>
        <w:ind w:left="1134"/>
        <w:contextualSpacing/>
        <w:jc w:val="both"/>
      </w:pPr>
      <w:r>
        <w:tab/>
        <w:t>(čl.247. st. 5. i 6. SZ-a).</w:t>
      </w:r>
    </w:p>
    <w:p w:rsidRDefault="008069BE" w:rsidP="008069BE" w:rsidR="008069BE">
      <w:pPr>
        <w:pStyle w:val="Odlomakpopisa"/>
        <w:ind w:left="2280"/>
        <w:jc w:val="both"/>
      </w:pPr>
    </w:p>
    <w:p w:rsidRDefault="008069BE" w:rsidP="008069BE" w:rsidR="008069BE">
      <w:pPr>
        <w:pStyle w:val="Odlomakpopisa"/>
        <w:numPr>
          <w:ilvl w:val="1"/>
          <w:numId w:val="21"/>
        </w:numPr>
        <w:jc w:val="both"/>
      </w:pPr>
      <w:r>
        <w:t xml:space="preserve"> z.k.ul. 861 k.o. Mlaka k.č.br. 129/13 livada Ledine površine 125 čhv:</w:t>
      </w:r>
    </w:p>
    <w:p w:rsidRDefault="008069BE" w:rsidP="008069BE" w:rsidR="008069BE">
      <w:pPr>
        <w:pStyle w:val="Odlomakpopisa"/>
        <w:ind w:left="2280"/>
        <w:jc w:val="both"/>
      </w:pPr>
    </w:p>
    <w:p w:rsidRDefault="008069BE" w:rsidP="008069BE" w:rsidR="008069BE">
      <w:pPr>
        <w:numPr>
          <w:ilvl w:val="0"/>
          <w:numId w:val="18"/>
        </w:numPr>
        <w:contextualSpacing/>
        <w:jc w:val="both"/>
      </w:pPr>
      <w:r>
        <w:t xml:space="preserve">na prvoj dražbi ispod tri četvrtine utvrđene vrijednosti nekretnine odnosno ispod </w:t>
      </w:r>
      <w:r w:rsidR="005F38E0">
        <w:t>53.456,63</w:t>
      </w:r>
      <w:r>
        <w:t xml:space="preserve"> kn</w:t>
      </w:r>
    </w:p>
    <w:p w:rsidRDefault="008069BE" w:rsidP="008069BE" w:rsidR="008069BE">
      <w:pPr>
        <w:numPr>
          <w:ilvl w:val="0"/>
          <w:numId w:val="18"/>
        </w:numPr>
        <w:contextualSpacing/>
        <w:jc w:val="both"/>
      </w:pPr>
      <w:r>
        <w:t xml:space="preserve">na drugoj dražbi ispod jedne polovine utvrđene vrijednosti nekretnine odnosno ispod </w:t>
      </w:r>
      <w:r w:rsidR="005F38E0">
        <w:t>35.637,76</w:t>
      </w:r>
      <w:r>
        <w:t xml:space="preserve"> kn</w:t>
      </w:r>
    </w:p>
    <w:p w:rsidRDefault="008069BE" w:rsidP="008069BE" w:rsidR="008069BE">
      <w:pPr>
        <w:numPr>
          <w:ilvl w:val="0"/>
          <w:numId w:val="18"/>
        </w:numPr>
        <w:contextualSpacing/>
        <w:jc w:val="both"/>
      </w:pPr>
      <w:r>
        <w:t xml:space="preserve">na trećoj dražbi ispod jedne četvrtine utvrđene vrijednosti nekretnine odnosno ispod </w:t>
      </w:r>
      <w:r w:rsidR="005F38E0">
        <w:t>17.818,88</w:t>
      </w:r>
      <w:r>
        <w:t xml:space="preserve"> kn</w:t>
      </w:r>
    </w:p>
    <w:p w:rsidRDefault="008069BE" w:rsidP="008069BE" w:rsidR="008069BE">
      <w:pPr>
        <w:numPr>
          <w:ilvl w:val="0"/>
          <w:numId w:val="18"/>
        </w:numPr>
        <w:contextualSpacing/>
        <w:jc w:val="both"/>
      </w:pPr>
      <w:r>
        <w:lastRenderedPageBreak/>
        <w:t>na četvrtoj dražbi nekretnina se prodaje po početnoj cijeni od 1,00 kune</w:t>
      </w:r>
    </w:p>
    <w:p w:rsidRDefault="008069BE" w:rsidP="008069BE" w:rsidR="008069BE">
      <w:pPr>
        <w:ind w:left="1134"/>
        <w:contextualSpacing/>
        <w:jc w:val="both"/>
      </w:pPr>
      <w:r>
        <w:tab/>
        <w:t>(čl.247. st. 5. i 6. SZ-a).</w:t>
      </w:r>
    </w:p>
    <w:p w:rsidRDefault="008069BE" w:rsidP="008069BE" w:rsidR="008069BE">
      <w:pPr>
        <w:pStyle w:val="Odlomakpopisa"/>
        <w:ind w:left="2280"/>
        <w:jc w:val="both"/>
      </w:pPr>
    </w:p>
    <w:p w:rsidRDefault="009462C8" w:rsidP="009462C8" w:rsidR="009462C8">
      <w:pPr>
        <w:pStyle w:val="Odlomakpopisa"/>
        <w:numPr>
          <w:ilvl w:val="1"/>
          <w:numId w:val="21"/>
        </w:numPr>
        <w:jc w:val="both"/>
      </w:pPr>
      <w:r>
        <w:t xml:space="preserve"> </w:t>
      </w:r>
      <w:r w:rsidR="008069BE">
        <w:t>z.k.ul. 965 k.o. Mlaka k.č.br. 129/14 livada Ledina površine 307 čhv</w:t>
      </w:r>
      <w:r>
        <w:t>:</w:t>
      </w:r>
    </w:p>
    <w:p w:rsidRDefault="009462C8" w:rsidP="009462C8" w:rsidR="009462C8">
      <w:pPr>
        <w:pStyle w:val="Odlomakpopisa"/>
        <w:ind w:left="2280"/>
        <w:jc w:val="both"/>
      </w:pPr>
    </w:p>
    <w:p w:rsidRDefault="009462C8" w:rsidP="009462C8" w:rsidR="009462C8">
      <w:pPr>
        <w:numPr>
          <w:ilvl w:val="0"/>
          <w:numId w:val="18"/>
        </w:numPr>
        <w:contextualSpacing/>
        <w:jc w:val="both"/>
      </w:pPr>
      <w:r>
        <w:t>na prvoj dražbi ispod tri četvrtine utvrđene vrijednosti nekretnine odnosno ispod 133.010,15 kn</w:t>
      </w:r>
    </w:p>
    <w:p w:rsidRDefault="009462C8" w:rsidP="009462C8" w:rsidR="009462C8">
      <w:pPr>
        <w:numPr>
          <w:ilvl w:val="0"/>
          <w:numId w:val="18"/>
        </w:numPr>
        <w:contextualSpacing/>
        <w:jc w:val="both"/>
      </w:pPr>
      <w:r>
        <w:t>na drugoj dražbi ispod jedne polovine utvrđene vrijednosti nekretnine odnosno ispod 88.673,43 kn</w:t>
      </w:r>
    </w:p>
    <w:p w:rsidRDefault="009462C8" w:rsidP="009462C8" w:rsidR="009462C8">
      <w:pPr>
        <w:numPr>
          <w:ilvl w:val="0"/>
          <w:numId w:val="18"/>
        </w:numPr>
        <w:contextualSpacing/>
        <w:jc w:val="both"/>
      </w:pPr>
      <w:r>
        <w:t>na trećoj dražbi ispod jedne četvrtine utvrđene vrijednosti nekretnine odnosno ispod 44.336,72 kn</w:t>
      </w:r>
    </w:p>
    <w:p w:rsidRDefault="009462C8" w:rsidP="009462C8" w:rsidR="009462C8">
      <w:pPr>
        <w:numPr>
          <w:ilvl w:val="0"/>
          <w:numId w:val="18"/>
        </w:numPr>
        <w:contextualSpacing/>
        <w:jc w:val="both"/>
      </w:pPr>
      <w:r>
        <w:t>na četvrtoj dražbi nekretnina se prodaje po početnoj cijeni od 1,00 kune</w:t>
      </w:r>
    </w:p>
    <w:p w:rsidRDefault="009462C8" w:rsidP="009462C8" w:rsidR="009462C8">
      <w:pPr>
        <w:ind w:left="1134"/>
        <w:contextualSpacing/>
        <w:jc w:val="both"/>
      </w:pPr>
      <w:r>
        <w:tab/>
        <w:t>(čl.247. st. 5. i 6. SZ-a).</w:t>
      </w:r>
    </w:p>
    <w:p w:rsidRDefault="008069BE" w:rsidP="008069BE" w:rsidR="008069BE">
      <w:pPr>
        <w:ind w:left="1968"/>
        <w:jc w:val="both"/>
      </w:pPr>
    </w:p>
    <w:p w:rsidRDefault="009462C8" w:rsidP="009462C8" w:rsidR="009462C8">
      <w:pPr>
        <w:pStyle w:val="Odlomakpopisa"/>
        <w:numPr>
          <w:ilvl w:val="1"/>
          <w:numId w:val="21"/>
        </w:numPr>
        <w:jc w:val="both"/>
      </w:pPr>
      <w:r>
        <w:t xml:space="preserve"> </w:t>
      </w:r>
      <w:r w:rsidR="008069BE">
        <w:t>z.k.ul. 160 k.o. Mlaka k.č.br. 112/5 livada Ograd u Zlaki površine 216 čhv, k.č.br. 113 livada Zlaka u Zlaki površine 1 jutro i 46 čhv, k.č.br. 114 livada Zlaka u Zlaki površine 1.310 čhv, k.č.br. 115/1 oranica površine 1 jutro i 1.456 čhv, k.č.br. 116/4 livada Zlatka u Zlatki površine 401 čhv, k.č.br. 117 livada Zlaka u Zlaki površine 921 čhv, k.č.br. 118/1 livada</w:t>
      </w:r>
      <w:r>
        <w:t xml:space="preserve"> Zlaka u Zlaki površine 828 čhv:</w:t>
      </w:r>
    </w:p>
    <w:p w:rsidRDefault="009462C8" w:rsidP="009462C8" w:rsidR="009462C8">
      <w:pPr>
        <w:pStyle w:val="Odlomakpopisa"/>
        <w:ind w:left="2280"/>
        <w:jc w:val="both"/>
      </w:pPr>
    </w:p>
    <w:p w:rsidRDefault="008069BE" w:rsidP="009462C8" w:rsidR="009462C8">
      <w:pPr>
        <w:numPr>
          <w:ilvl w:val="0"/>
          <w:numId w:val="18"/>
        </w:numPr>
        <w:contextualSpacing/>
        <w:jc w:val="both"/>
      </w:pPr>
      <w:r>
        <w:t xml:space="preserve"> </w:t>
      </w:r>
      <w:r w:rsidR="009462C8">
        <w:t>na prvoj dražbi ispod tri četvrtine utvrđene vrijednosti nekretnine odnosno ispod 3.629.190,93 kn</w:t>
      </w:r>
    </w:p>
    <w:p w:rsidRDefault="009462C8" w:rsidP="009462C8" w:rsidR="009462C8">
      <w:pPr>
        <w:numPr>
          <w:ilvl w:val="0"/>
          <w:numId w:val="18"/>
        </w:numPr>
        <w:contextualSpacing/>
        <w:jc w:val="both"/>
      </w:pPr>
      <w:r>
        <w:t>na drugoj dražbi ispod jedne polovine utvrđene vrijednosti nekretnine odnosno ispod 2.419.460,62 kn</w:t>
      </w:r>
    </w:p>
    <w:p w:rsidRDefault="009462C8" w:rsidP="009462C8" w:rsidR="009462C8">
      <w:pPr>
        <w:numPr>
          <w:ilvl w:val="0"/>
          <w:numId w:val="18"/>
        </w:numPr>
        <w:contextualSpacing/>
        <w:jc w:val="both"/>
      </w:pPr>
      <w:r>
        <w:t>na trećoj dražbi ispod jedne četvrtine utvrđene vrijednosti nekretnine odnosno ispod 1.209.730,31 kn</w:t>
      </w:r>
    </w:p>
    <w:p w:rsidRDefault="009462C8" w:rsidP="009462C8" w:rsidR="009462C8">
      <w:pPr>
        <w:numPr>
          <w:ilvl w:val="0"/>
          <w:numId w:val="18"/>
        </w:numPr>
        <w:contextualSpacing/>
        <w:jc w:val="both"/>
      </w:pPr>
      <w:r>
        <w:t>na četvrtoj dražbi nekretnina se prodaje po početnoj cijeni od 1,00 kune</w:t>
      </w:r>
    </w:p>
    <w:p w:rsidRDefault="009462C8" w:rsidP="009462C8" w:rsidR="009462C8">
      <w:pPr>
        <w:ind w:left="1134"/>
        <w:contextualSpacing/>
        <w:jc w:val="both"/>
      </w:pPr>
      <w:r>
        <w:tab/>
        <w:t>(čl.247. st. 5. i 6. SZ-a).</w:t>
      </w:r>
    </w:p>
    <w:p w:rsidRDefault="008069BE" w:rsidP="009462C8" w:rsidR="008069BE">
      <w:pPr>
        <w:pStyle w:val="Odlomakpopisa"/>
        <w:ind w:left="2280"/>
        <w:jc w:val="both"/>
      </w:pPr>
    </w:p>
    <w:p w:rsidRDefault="008069BE" w:rsidP="009462C8" w:rsidR="009462C8">
      <w:pPr>
        <w:pStyle w:val="Odlomakpopisa"/>
        <w:numPr>
          <w:ilvl w:val="1"/>
          <w:numId w:val="21"/>
        </w:numPr>
        <w:jc w:val="both"/>
      </w:pPr>
      <w:r>
        <w:t>z.k.ul.  1081 k.o. Mlaka k.č.br. 109/5 livada Krč u Zlaki površine 348 čhv, k.č.br. 109/8 livada Krč u Zlaki površine 198 čhv, k.č.br. 110/1 livada Krč u Zlaki površine 380 čhv, k.č.br. 110/3 livada Krč u Zlaki površine 1.252 čhv, k.č. br. 111/5 livada Krča u Zlaki površine 119 čhv, k.č.br. 112/4 livada Ograd u Zlaki površine 246 čhv, k.č.br. 112/6 livada Ograd u Zlaki površine 254 čhv, k.č.br. 122/1 oranica Sitarica u Zlaki površine 1 jutro i 161 čhv, k.č.br. 128/10 oranica Velika Mekota u Zlaki površine 325 čhv, k.č.br 128/11 livada površine 362 čhv, k.č.br. 128/12 oranica Velika Mekota u Zlaki površine 338 čhv, k.č.br. 128/13 livada površine 305 čhv, k.č.br. 128/14 oranica Velika Mekota u Zlaki površine 334 čhv, k.č.br. 128/15 livada površine 488 čhv</w:t>
      </w:r>
      <w:r w:rsidR="009462C8">
        <w:t>:</w:t>
      </w:r>
    </w:p>
    <w:p w:rsidRDefault="009462C8" w:rsidP="009462C8" w:rsidR="009462C8">
      <w:pPr>
        <w:pStyle w:val="Odlomakpopisa"/>
        <w:ind w:left="2280"/>
        <w:jc w:val="both"/>
      </w:pPr>
    </w:p>
    <w:p w:rsidRDefault="009462C8" w:rsidP="009462C8" w:rsidR="009462C8">
      <w:pPr>
        <w:numPr>
          <w:ilvl w:val="0"/>
          <w:numId w:val="18"/>
        </w:numPr>
        <w:contextualSpacing/>
        <w:jc w:val="both"/>
      </w:pPr>
      <w:r>
        <w:t>na prvoj dražbi ispod tri četvrtine utvrđene vrijednosti nekretnine odnosno ispod 2.906.963,88 kn</w:t>
      </w:r>
    </w:p>
    <w:p w:rsidRDefault="009462C8" w:rsidP="009462C8" w:rsidR="009462C8">
      <w:pPr>
        <w:numPr>
          <w:ilvl w:val="0"/>
          <w:numId w:val="18"/>
        </w:numPr>
        <w:contextualSpacing/>
        <w:jc w:val="both"/>
      </w:pPr>
      <w:r>
        <w:t>na drugoj dražbi ispod jedne polovine utvrđene vrijednosti nekretnine odnosno ispod 1.937.975,92 kn</w:t>
      </w:r>
    </w:p>
    <w:p w:rsidRDefault="009462C8" w:rsidP="009462C8" w:rsidR="009462C8">
      <w:pPr>
        <w:numPr>
          <w:ilvl w:val="0"/>
          <w:numId w:val="18"/>
        </w:numPr>
        <w:contextualSpacing/>
        <w:jc w:val="both"/>
      </w:pPr>
      <w:r>
        <w:t>na trećoj dražbi ispod jedne četvrtine utvrđene vrijednosti nekretnine odnosno ispod 968.987,96 kn</w:t>
      </w:r>
    </w:p>
    <w:p w:rsidRDefault="009462C8" w:rsidP="009462C8" w:rsidR="009462C8">
      <w:pPr>
        <w:numPr>
          <w:ilvl w:val="0"/>
          <w:numId w:val="18"/>
        </w:numPr>
        <w:contextualSpacing/>
        <w:jc w:val="both"/>
      </w:pPr>
      <w:r>
        <w:t>na četvrtoj dražbi nekretnina se prodaje po početnoj cijeni od 1,00 kune</w:t>
      </w:r>
    </w:p>
    <w:p w:rsidRDefault="009462C8" w:rsidP="009462C8" w:rsidR="009462C8">
      <w:pPr>
        <w:ind w:left="1134"/>
        <w:contextualSpacing/>
        <w:jc w:val="both"/>
      </w:pPr>
      <w:r>
        <w:lastRenderedPageBreak/>
        <w:tab/>
        <w:t>(čl.247. st. 5. i 6. SZ-a).</w:t>
      </w:r>
    </w:p>
    <w:p w:rsidRDefault="008069BE" w:rsidP="009462C8" w:rsidR="008069BE">
      <w:pPr>
        <w:pStyle w:val="Odlomakpopisa"/>
        <w:ind w:left="2280"/>
        <w:jc w:val="both"/>
      </w:pPr>
    </w:p>
    <w:p w:rsidRDefault="008069BE" w:rsidP="009462C8" w:rsidR="009462C8">
      <w:pPr>
        <w:pStyle w:val="Odlomakpopisa"/>
        <w:numPr>
          <w:ilvl w:val="1"/>
          <w:numId w:val="21"/>
        </w:numPr>
        <w:jc w:val="both"/>
      </w:pPr>
      <w:r>
        <w:t>z.k.ul. 1082 k.o. Mlaka k.č.br. 109/6 livada Krč u Zlaki površine 354 čhv, k.č.br 109/7 livada Krč u Zlaki površine 259 čhv, k.č.br. 111/4  livada Krčić u Zlaki površine 73 čhv, k.č.br. 111/6 livada Krč u Zlaki površine 149 čhv, k.č.br. 112/2 livada Sitalnica Ograd u Zlaki površine 700 čhv, k.č.br. 128/3 orani</w:t>
      </w:r>
      <w:r w:rsidR="009462C8">
        <w:t>ca Vel. Mekota površine 351 čhv:</w:t>
      </w:r>
    </w:p>
    <w:p w:rsidRDefault="009462C8" w:rsidP="009462C8" w:rsidR="009462C8">
      <w:pPr>
        <w:pStyle w:val="Odlomakpopisa"/>
        <w:ind w:left="2280"/>
        <w:jc w:val="both"/>
      </w:pPr>
    </w:p>
    <w:p w:rsidRDefault="008069BE" w:rsidP="009462C8" w:rsidR="009462C8">
      <w:pPr>
        <w:numPr>
          <w:ilvl w:val="0"/>
          <w:numId w:val="18"/>
        </w:numPr>
        <w:contextualSpacing/>
        <w:jc w:val="both"/>
      </w:pPr>
      <w:r>
        <w:t xml:space="preserve"> </w:t>
      </w:r>
      <w:r w:rsidR="009462C8">
        <w:t>na prvoj dražbi ispod tri četvrtine utvrđene vrijednosti nekretnine odnosno ispod 817.199,91 kn</w:t>
      </w:r>
    </w:p>
    <w:p w:rsidRDefault="009462C8" w:rsidP="009462C8" w:rsidR="009462C8">
      <w:pPr>
        <w:numPr>
          <w:ilvl w:val="0"/>
          <w:numId w:val="18"/>
        </w:numPr>
        <w:contextualSpacing/>
        <w:jc w:val="both"/>
      </w:pPr>
      <w:r>
        <w:t>na drugoj dražbi ispod jedne polovine utvrđene vrijednosti nekretnine odnosno ispod 544.799,94 kn</w:t>
      </w:r>
    </w:p>
    <w:p w:rsidRDefault="009462C8" w:rsidP="009462C8" w:rsidR="009462C8">
      <w:pPr>
        <w:numPr>
          <w:ilvl w:val="0"/>
          <w:numId w:val="18"/>
        </w:numPr>
        <w:contextualSpacing/>
        <w:jc w:val="both"/>
      </w:pPr>
      <w:r>
        <w:t>na trećoj dražbi ispod jedne četvrtine utvrđene vrijednosti nekretnine odnosno ispod 272.399,97 kn</w:t>
      </w:r>
    </w:p>
    <w:p w:rsidRDefault="009462C8" w:rsidP="009462C8" w:rsidR="009462C8">
      <w:pPr>
        <w:numPr>
          <w:ilvl w:val="0"/>
          <w:numId w:val="18"/>
        </w:numPr>
        <w:contextualSpacing/>
        <w:jc w:val="both"/>
      </w:pPr>
      <w:r>
        <w:t>na četvrtoj dražbi nekretnina se prodaje po početnoj cijeni od 1,00 kune</w:t>
      </w:r>
    </w:p>
    <w:p w:rsidRDefault="009462C8" w:rsidP="009462C8" w:rsidR="009462C8">
      <w:pPr>
        <w:ind w:left="1134"/>
        <w:contextualSpacing/>
        <w:jc w:val="both"/>
      </w:pPr>
      <w:r>
        <w:tab/>
        <w:t>(čl.247. st. 5. i 6. SZ-a).</w:t>
      </w:r>
    </w:p>
    <w:p w:rsidRDefault="008069BE" w:rsidP="009462C8" w:rsidR="008069BE">
      <w:pPr>
        <w:pStyle w:val="Odlomakpopisa"/>
        <w:ind w:left="2280"/>
        <w:jc w:val="both"/>
      </w:pPr>
    </w:p>
    <w:p w:rsidRDefault="008069BE" w:rsidP="009462C8" w:rsidR="008069BE">
      <w:pPr>
        <w:pStyle w:val="Odlomakpopisa"/>
        <w:numPr>
          <w:ilvl w:val="1"/>
          <w:numId w:val="21"/>
        </w:numPr>
        <w:jc w:val="both"/>
      </w:pPr>
      <w:r>
        <w:t>z.k.ul. 1090 k.o. Mlaka k.č.br. 101/2 pašnjak Gornja Zlaka u Zlaki površine 467 čhv, k.č.br. 109/3 livada Krč u Zlaki površine 219 čhv, k.č.br. 109/4 livada Krč u Zlaki površine 207 čhv, k.č.br 109/10 livada Krč u Zlaki površine 144 čhv, k.č.br. 110/4 livada Krča u Zlatki površine 725 čhv, k.č.br. 111/3 livada Krč u Zlaki površine 68 čhv, k.č.br. 112/1 livada Ograd u Zlaki površine 521 čhv, k.č.br. 116/5 livada Zlatka u Zlatki površine 397 čhv, k.č.br. 129/8 livada Ledina površine 36 čhv, k.č.br. 129/12</w:t>
      </w:r>
      <w:r w:rsidR="009462C8">
        <w:t xml:space="preserve"> livada Ladina površine 90 čhv:</w:t>
      </w:r>
    </w:p>
    <w:p w:rsidRDefault="009462C8" w:rsidP="009462C8" w:rsidR="009462C8">
      <w:pPr>
        <w:pStyle w:val="Odlomakpopisa"/>
        <w:ind w:left="2280"/>
        <w:jc w:val="both"/>
      </w:pPr>
    </w:p>
    <w:p w:rsidRDefault="009462C8" w:rsidP="009462C8" w:rsidR="009462C8">
      <w:pPr>
        <w:numPr>
          <w:ilvl w:val="0"/>
          <w:numId w:val="18"/>
        </w:numPr>
        <w:contextualSpacing/>
        <w:jc w:val="both"/>
      </w:pPr>
      <w:r>
        <w:t>na prvoj dražbi ispod tri četvrtine utvrđene vrijednosti nekretnine odnosno ispod 1.245.239,81 kn</w:t>
      </w:r>
    </w:p>
    <w:p w:rsidRDefault="009462C8" w:rsidP="009462C8" w:rsidR="009462C8">
      <w:pPr>
        <w:numPr>
          <w:ilvl w:val="0"/>
          <w:numId w:val="18"/>
        </w:numPr>
        <w:contextualSpacing/>
        <w:jc w:val="both"/>
      </w:pPr>
      <w:r>
        <w:t>na drugoj dražbi ispod jedne polovine utvrđene vrijednosti nekretnine odnosno ispod 830.159,87 kn</w:t>
      </w:r>
    </w:p>
    <w:p w:rsidRDefault="009462C8" w:rsidP="009462C8" w:rsidR="009462C8">
      <w:pPr>
        <w:numPr>
          <w:ilvl w:val="0"/>
          <w:numId w:val="18"/>
        </w:numPr>
        <w:contextualSpacing/>
        <w:jc w:val="both"/>
      </w:pPr>
      <w:r>
        <w:t>na trećoj dražbi ispod jedne četvrtine utvrđene vrijednosti nekretnine odnosno ispod 415.079,94 kn</w:t>
      </w:r>
    </w:p>
    <w:p w:rsidRDefault="009462C8" w:rsidP="009462C8" w:rsidR="009462C8">
      <w:pPr>
        <w:numPr>
          <w:ilvl w:val="0"/>
          <w:numId w:val="18"/>
        </w:numPr>
        <w:contextualSpacing/>
        <w:jc w:val="both"/>
      </w:pPr>
      <w:r>
        <w:t>na četvrtoj dražbi nekretnina se prodaje po početnoj cijeni od 1,00 kune</w:t>
      </w:r>
    </w:p>
    <w:p w:rsidRDefault="009462C8" w:rsidP="009462C8" w:rsidR="009462C8">
      <w:pPr>
        <w:ind w:left="1134"/>
        <w:contextualSpacing/>
        <w:jc w:val="both"/>
      </w:pPr>
      <w:r>
        <w:tab/>
        <w:t>(čl.247. st. 5. i 6. SZ-a).</w:t>
      </w:r>
    </w:p>
    <w:p w:rsidRDefault="009462C8" w:rsidP="009462C8" w:rsidR="009462C8">
      <w:pPr>
        <w:pStyle w:val="Odlomakpopisa"/>
        <w:ind w:left="2280"/>
        <w:jc w:val="both"/>
      </w:pPr>
    </w:p>
    <w:p w:rsidRDefault="008069BE" w:rsidP="009462C8" w:rsidR="008069BE">
      <w:pPr>
        <w:pStyle w:val="Odlomakpopisa"/>
        <w:numPr>
          <w:ilvl w:val="1"/>
          <w:numId w:val="21"/>
        </w:numPr>
        <w:jc w:val="both"/>
      </w:pPr>
      <w:r>
        <w:t>z.k.ul. 1095 k.o. Mlaka k.č.br. 129/2 livada Ledina površine 153 čhv, k.č.br. 129/16 livada Ledine površine 49 čhv, k.č.br. 1054/3 poljski put površine 8 čhv, k.č.br. 105</w:t>
      </w:r>
      <w:r w:rsidR="009462C8">
        <w:t>4/5 poljski put površine 33 čhv:</w:t>
      </w:r>
    </w:p>
    <w:p w:rsidRDefault="009462C8" w:rsidP="009462C8" w:rsidR="009462C8">
      <w:pPr>
        <w:pStyle w:val="Odlomakpopisa"/>
        <w:ind w:left="2280"/>
        <w:jc w:val="both"/>
      </w:pPr>
    </w:p>
    <w:p w:rsidRDefault="009462C8" w:rsidP="009462C8" w:rsidR="009462C8">
      <w:pPr>
        <w:numPr>
          <w:ilvl w:val="0"/>
          <w:numId w:val="18"/>
        </w:numPr>
        <w:contextualSpacing/>
        <w:jc w:val="both"/>
      </w:pPr>
      <w:r>
        <w:t xml:space="preserve">na prvoj dražbi ispod tri četvrtine utvrđene vrijednosti nekretnine odnosno ispod </w:t>
      </w:r>
      <w:r w:rsidR="00C43023">
        <w:t>105.324,78</w:t>
      </w:r>
      <w:r>
        <w:t xml:space="preserve"> kn</w:t>
      </w:r>
    </w:p>
    <w:p w:rsidRDefault="009462C8" w:rsidP="009462C8" w:rsidR="009462C8">
      <w:pPr>
        <w:numPr>
          <w:ilvl w:val="0"/>
          <w:numId w:val="18"/>
        </w:numPr>
        <w:contextualSpacing/>
        <w:jc w:val="both"/>
      </w:pPr>
      <w:r>
        <w:t xml:space="preserve">na drugoj dražbi ispod jedne polovine utvrđene vrijednosti nekretnine odnosno ispod </w:t>
      </w:r>
      <w:r w:rsidR="00C43023">
        <w:t>70.216,52</w:t>
      </w:r>
      <w:r>
        <w:t xml:space="preserve"> kn</w:t>
      </w:r>
    </w:p>
    <w:p w:rsidRDefault="009462C8" w:rsidP="009462C8" w:rsidR="009462C8">
      <w:pPr>
        <w:numPr>
          <w:ilvl w:val="0"/>
          <w:numId w:val="18"/>
        </w:numPr>
        <w:contextualSpacing/>
        <w:jc w:val="both"/>
      </w:pPr>
      <w:r>
        <w:t xml:space="preserve">na trećoj dražbi ispod jedne četvrtine utvrđene vrijednosti nekretnine odnosno ispod </w:t>
      </w:r>
      <w:r w:rsidR="00C43023">
        <w:t>35.108,26</w:t>
      </w:r>
      <w:r>
        <w:t xml:space="preserve"> kn</w:t>
      </w:r>
    </w:p>
    <w:p w:rsidRDefault="009462C8" w:rsidP="009462C8" w:rsidR="009462C8">
      <w:pPr>
        <w:numPr>
          <w:ilvl w:val="0"/>
          <w:numId w:val="18"/>
        </w:numPr>
        <w:contextualSpacing/>
        <w:jc w:val="both"/>
      </w:pPr>
      <w:r>
        <w:t>na četvrtoj dražbi nekretnina se prodaje po početnoj cijeni od 1,00 kune</w:t>
      </w:r>
    </w:p>
    <w:p w:rsidRDefault="009462C8" w:rsidP="009462C8" w:rsidR="009462C8">
      <w:pPr>
        <w:ind w:left="1134"/>
        <w:contextualSpacing/>
        <w:jc w:val="both"/>
      </w:pPr>
      <w:r>
        <w:tab/>
        <w:t>(čl.247. st. 5. i 6. SZ-a).</w:t>
      </w:r>
    </w:p>
    <w:p w:rsidRDefault="009462C8" w:rsidP="009462C8" w:rsidR="009462C8">
      <w:pPr>
        <w:pStyle w:val="Odlomakpopisa"/>
        <w:ind w:left="2280"/>
        <w:jc w:val="both"/>
      </w:pPr>
    </w:p>
    <w:p w:rsidRDefault="008069BE" w:rsidP="009462C8" w:rsidR="008069BE">
      <w:pPr>
        <w:pStyle w:val="Odlomakpopisa"/>
        <w:numPr>
          <w:ilvl w:val="1"/>
          <w:numId w:val="21"/>
        </w:numPr>
        <w:jc w:val="both"/>
      </w:pPr>
      <w:r>
        <w:t>z.k.ul. 1089 k.o. Mlaka k.č.br. 109/12 livada Krčić površine 136 čhv, k.č.br. 112/7 livada O</w:t>
      </w:r>
      <w:r w:rsidR="009462C8">
        <w:t>grad Sitalnica površine 125 čhv:</w:t>
      </w:r>
    </w:p>
    <w:p w:rsidRDefault="009462C8" w:rsidP="009462C8" w:rsidR="009462C8">
      <w:pPr>
        <w:pStyle w:val="Odlomakpopisa"/>
        <w:ind w:left="2280"/>
        <w:jc w:val="both"/>
      </w:pPr>
    </w:p>
    <w:p w:rsidRDefault="009462C8" w:rsidP="009462C8" w:rsidR="009462C8">
      <w:pPr>
        <w:numPr>
          <w:ilvl w:val="0"/>
          <w:numId w:val="18"/>
        </w:numPr>
        <w:contextualSpacing/>
        <w:jc w:val="both"/>
      </w:pPr>
      <w:r>
        <w:t xml:space="preserve">na prvoj dražbi ispod tri četvrtine utvrđene vrijednosti nekretnine odnosno ispod </w:t>
      </w:r>
      <w:r w:rsidR="005F38E0">
        <w:t>113.148,91</w:t>
      </w:r>
      <w:r>
        <w:t xml:space="preserve"> kn</w:t>
      </w:r>
    </w:p>
    <w:p w:rsidRDefault="009462C8" w:rsidP="009462C8" w:rsidR="009462C8">
      <w:pPr>
        <w:numPr>
          <w:ilvl w:val="0"/>
          <w:numId w:val="18"/>
        </w:numPr>
        <w:contextualSpacing/>
        <w:jc w:val="both"/>
      </w:pPr>
      <w:r>
        <w:t xml:space="preserve">na drugoj dražbi ispod jedne polovine utvrđene vrijednosti nekretnine odnosno ispod </w:t>
      </w:r>
      <w:r w:rsidR="005F38E0">
        <w:t>75.432,61</w:t>
      </w:r>
      <w:r>
        <w:t xml:space="preserve"> kn</w:t>
      </w:r>
    </w:p>
    <w:p w:rsidRDefault="009462C8" w:rsidP="009462C8" w:rsidR="009462C8">
      <w:pPr>
        <w:numPr>
          <w:ilvl w:val="0"/>
          <w:numId w:val="18"/>
        </w:numPr>
        <w:contextualSpacing/>
        <w:jc w:val="both"/>
      </w:pPr>
      <w:r>
        <w:t xml:space="preserve">na trećoj dražbi ispod jedne četvrtine utvrđene vrijednosti nekretnine odnosno ispod </w:t>
      </w:r>
      <w:r w:rsidR="005F38E0">
        <w:t>37.716,30</w:t>
      </w:r>
      <w:r>
        <w:t xml:space="preserve"> kn</w:t>
      </w:r>
    </w:p>
    <w:p w:rsidRDefault="009462C8" w:rsidP="009462C8" w:rsidR="009462C8">
      <w:pPr>
        <w:numPr>
          <w:ilvl w:val="0"/>
          <w:numId w:val="18"/>
        </w:numPr>
        <w:contextualSpacing/>
        <w:jc w:val="both"/>
      </w:pPr>
      <w:r>
        <w:t>na četvrtoj dražbi nekretnina se prodaje po početnoj cijeni od 1,00 kune</w:t>
      </w:r>
    </w:p>
    <w:p w:rsidRDefault="009462C8" w:rsidP="009462C8" w:rsidR="009462C8">
      <w:pPr>
        <w:ind w:left="1134"/>
        <w:contextualSpacing/>
        <w:jc w:val="both"/>
      </w:pPr>
      <w:r>
        <w:tab/>
        <w:t>(čl.247. st. 5. i 6. SZ-a).</w:t>
      </w:r>
    </w:p>
    <w:p w:rsidRDefault="009462C8" w:rsidP="009462C8" w:rsidR="009462C8">
      <w:pPr>
        <w:pStyle w:val="Odlomakpopisa"/>
        <w:ind w:left="2280"/>
        <w:jc w:val="both"/>
      </w:pPr>
    </w:p>
    <w:p w:rsidRDefault="009462C8" w:rsidP="008069BE" w:rsidR="009462C8">
      <w:pPr>
        <w:ind w:left="1968"/>
        <w:jc w:val="both"/>
      </w:pPr>
    </w:p>
    <w:p w:rsidRDefault="008069BE" w:rsidP="005F38E0" w:rsidR="008069BE">
      <w:pPr>
        <w:pStyle w:val="Odlomakpopisa"/>
        <w:numPr>
          <w:ilvl w:val="1"/>
          <w:numId w:val="21"/>
        </w:numPr>
        <w:jc w:val="both"/>
      </w:pPr>
      <w:r>
        <w:t>z.k.ul. 17 k.o. Mlaka k.č.br 108/1 livada površine 494 čhv, k.č.br</w:t>
      </w:r>
      <w:r w:rsidR="005F38E0">
        <w:t>. 108/2 livada površine 311 čhv:</w:t>
      </w:r>
    </w:p>
    <w:p w:rsidRDefault="005F38E0" w:rsidP="005F38E0" w:rsidR="005F38E0">
      <w:pPr>
        <w:pStyle w:val="Odlomakpopisa"/>
        <w:ind w:left="2280"/>
        <w:jc w:val="both"/>
      </w:pPr>
    </w:p>
    <w:p w:rsidRDefault="005F38E0" w:rsidP="005F38E0" w:rsidR="005F38E0">
      <w:pPr>
        <w:numPr>
          <w:ilvl w:val="0"/>
          <w:numId w:val="25"/>
        </w:numPr>
        <w:contextualSpacing/>
        <w:jc w:val="both"/>
      </w:pPr>
      <w:r w:rsidRPr="005F38E0">
        <w:t xml:space="preserve"> </w:t>
      </w:r>
      <w:r>
        <w:t>na prvoj dražbi ispod tri četvrtine utvrđene vrijednosti nekretnine odnosno ispod 348.835,67 kn</w:t>
      </w:r>
    </w:p>
    <w:p w:rsidRDefault="005F38E0" w:rsidP="005F38E0" w:rsidR="005F38E0">
      <w:pPr>
        <w:numPr>
          <w:ilvl w:val="0"/>
          <w:numId w:val="25"/>
        </w:numPr>
        <w:contextualSpacing/>
        <w:jc w:val="both"/>
      </w:pPr>
      <w:r>
        <w:t>na drugoj dražbi ispod jedne polovine utvrđene vrijednosti nekretnine odnosno ispod 232.557,11 kn</w:t>
      </w:r>
    </w:p>
    <w:p w:rsidRDefault="005F38E0" w:rsidP="005F38E0" w:rsidR="005F38E0">
      <w:pPr>
        <w:numPr>
          <w:ilvl w:val="0"/>
          <w:numId w:val="25"/>
        </w:numPr>
        <w:contextualSpacing/>
        <w:jc w:val="both"/>
      </w:pPr>
      <w:r>
        <w:t>na trećoj dražbi ispod jedne četvrtine utvrđene vrijednosti nekretnine odnosno ispod 116.278,36 kn</w:t>
      </w:r>
    </w:p>
    <w:p w:rsidRDefault="005F38E0" w:rsidP="005F38E0" w:rsidR="005F38E0">
      <w:pPr>
        <w:numPr>
          <w:ilvl w:val="0"/>
          <w:numId w:val="25"/>
        </w:numPr>
        <w:contextualSpacing/>
        <w:jc w:val="both"/>
      </w:pPr>
      <w:r>
        <w:t>na četvrtoj dražbi nekretnina se prodaje po početnoj cijeni od 1,00 kune</w:t>
      </w:r>
    </w:p>
    <w:p w:rsidRDefault="005F38E0" w:rsidP="005F38E0" w:rsidR="005F38E0">
      <w:pPr>
        <w:ind w:left="1134"/>
        <w:contextualSpacing/>
        <w:jc w:val="both"/>
      </w:pPr>
      <w:r>
        <w:tab/>
        <w:t>(čl.247. st. 5. i 6. SZ-a).</w:t>
      </w:r>
    </w:p>
    <w:p w:rsidRDefault="005F38E0" w:rsidP="005F38E0" w:rsidR="005F38E0">
      <w:pPr>
        <w:ind w:left="1134"/>
        <w:contextualSpacing/>
        <w:jc w:val="both"/>
      </w:pPr>
    </w:p>
    <w:p w:rsidRDefault="005F38E0" w:rsidP="005F38E0" w:rsidR="005F38E0">
      <w:pPr>
        <w:pStyle w:val="Odlomakpopisa"/>
        <w:numPr>
          <w:ilvl w:val="1"/>
          <w:numId w:val="21"/>
        </w:numPr>
        <w:jc w:val="both"/>
      </w:pPr>
      <w:r>
        <w:t>z.</w:t>
      </w:r>
      <w:r w:rsidR="008069BE">
        <w:t>k.ul. 213 k.o. Mlaka k.č.br 128/4 livada površine 696 čhv</w:t>
      </w:r>
      <w:r>
        <w:t>:</w:t>
      </w:r>
    </w:p>
    <w:p w:rsidRDefault="008069BE" w:rsidP="005F38E0" w:rsidR="008069BE">
      <w:pPr>
        <w:pStyle w:val="Odlomakpopisa"/>
        <w:ind w:left="2280"/>
        <w:jc w:val="both"/>
      </w:pPr>
    </w:p>
    <w:p w:rsidRDefault="005F38E0" w:rsidP="005F38E0" w:rsidR="005F38E0">
      <w:pPr>
        <w:numPr>
          <w:ilvl w:val="0"/>
          <w:numId w:val="25"/>
        </w:numPr>
        <w:contextualSpacing/>
        <w:jc w:val="both"/>
      </w:pPr>
      <w:r>
        <w:t>na prvoj dražbi ispod tri četvrtine utvrđene vrijednosti nekretnine odnosno ispod 301.650,17 kn</w:t>
      </w:r>
    </w:p>
    <w:p w:rsidRDefault="005F38E0" w:rsidP="005F38E0" w:rsidR="005F38E0">
      <w:pPr>
        <w:numPr>
          <w:ilvl w:val="0"/>
          <w:numId w:val="25"/>
        </w:numPr>
        <w:contextualSpacing/>
        <w:jc w:val="both"/>
      </w:pPr>
      <w:r>
        <w:t>na drugoj dražbi ispod jedne polovine utvrđene vrijednosti nekretnine odnosno ispod 201.100,11 kn</w:t>
      </w:r>
    </w:p>
    <w:p w:rsidRDefault="005F38E0" w:rsidP="005F38E0" w:rsidR="005F38E0">
      <w:pPr>
        <w:numPr>
          <w:ilvl w:val="0"/>
          <w:numId w:val="25"/>
        </w:numPr>
        <w:contextualSpacing/>
        <w:jc w:val="both"/>
      </w:pPr>
      <w:r>
        <w:t>na trećoj dražbi ispod jedne četvrtine utvrđene vrijednosti nekretnine odnosno ispod 100.550,06 kn</w:t>
      </w:r>
    </w:p>
    <w:p w:rsidRDefault="005F38E0" w:rsidP="005F38E0" w:rsidR="005F38E0">
      <w:pPr>
        <w:numPr>
          <w:ilvl w:val="0"/>
          <w:numId w:val="25"/>
        </w:numPr>
        <w:contextualSpacing/>
        <w:jc w:val="both"/>
      </w:pPr>
      <w:r>
        <w:t>na četvrtoj dražbi nekretnina se prodaje po početnoj cijeni od 1,00 kune</w:t>
      </w:r>
    </w:p>
    <w:p w:rsidRDefault="005F38E0" w:rsidP="005F38E0" w:rsidR="005F38E0">
      <w:pPr>
        <w:ind w:left="1134"/>
        <w:contextualSpacing/>
        <w:jc w:val="both"/>
      </w:pPr>
      <w:r>
        <w:tab/>
        <w:t>(čl.247. st. 5. i 6. SZ-a).</w:t>
      </w:r>
    </w:p>
    <w:p w:rsidRDefault="005F38E0" w:rsidP="005F38E0" w:rsidR="005F38E0">
      <w:pPr>
        <w:pStyle w:val="Odlomakpopisa"/>
        <w:ind w:left="2280"/>
        <w:jc w:val="both"/>
      </w:pPr>
    </w:p>
    <w:p w:rsidRDefault="008069BE" w:rsidP="005F38E0" w:rsidR="008069BE">
      <w:pPr>
        <w:pStyle w:val="Odlomakpopisa"/>
        <w:numPr>
          <w:ilvl w:val="1"/>
          <w:numId w:val="21"/>
        </w:numPr>
        <w:jc w:val="both"/>
      </w:pPr>
      <w:r>
        <w:t>z.k.ul. 909 k.o. Mlaka k.č.br. 109/1 livada</w:t>
      </w:r>
      <w:r w:rsidR="005F38E0">
        <w:t xml:space="preserve"> Krčić u Zlaki površine 583 čhv:</w:t>
      </w:r>
    </w:p>
    <w:p w:rsidRDefault="005F38E0" w:rsidP="005F38E0" w:rsidR="005F38E0">
      <w:pPr>
        <w:pStyle w:val="Odlomakpopisa"/>
        <w:ind w:left="2280"/>
        <w:jc w:val="both"/>
      </w:pPr>
    </w:p>
    <w:p w:rsidRDefault="005F38E0" w:rsidP="005F38E0" w:rsidR="005F38E0">
      <w:pPr>
        <w:numPr>
          <w:ilvl w:val="0"/>
          <w:numId w:val="25"/>
        </w:numPr>
        <w:contextualSpacing/>
        <w:jc w:val="both"/>
      </w:pPr>
      <w:r>
        <w:t>na prvoj dražbi ispod tri četvrtine utvrđene vrijednosti nekretnine odnosno ispod 252.659,10 kn</w:t>
      </w:r>
    </w:p>
    <w:p w:rsidRDefault="005F38E0" w:rsidP="005F38E0" w:rsidR="005F38E0">
      <w:pPr>
        <w:numPr>
          <w:ilvl w:val="0"/>
          <w:numId w:val="25"/>
        </w:numPr>
        <w:contextualSpacing/>
        <w:jc w:val="both"/>
      </w:pPr>
      <w:r>
        <w:t>na drugoj dražbi ispod jedne polovine utvrđene vrijednosti nekretnine odnosno ispod 168.439,40 kn</w:t>
      </w:r>
    </w:p>
    <w:p w:rsidRDefault="005F38E0" w:rsidP="005F38E0" w:rsidR="005F38E0">
      <w:pPr>
        <w:numPr>
          <w:ilvl w:val="0"/>
          <w:numId w:val="25"/>
        </w:numPr>
        <w:contextualSpacing/>
        <w:jc w:val="both"/>
      </w:pPr>
      <w:r>
        <w:t>na trećoj dražbi ispod jedne četvrtine utvrđene vrijednosti nekretnine odnosno ispod 84.219,70 kn</w:t>
      </w:r>
    </w:p>
    <w:p w:rsidRDefault="005F38E0" w:rsidP="005F38E0" w:rsidR="005F38E0">
      <w:pPr>
        <w:numPr>
          <w:ilvl w:val="0"/>
          <w:numId w:val="25"/>
        </w:numPr>
        <w:contextualSpacing/>
        <w:jc w:val="both"/>
      </w:pPr>
      <w:r>
        <w:t>na četvrtoj dražbi nekretnina se prodaje po početnoj cijeni od 1,00 kune</w:t>
      </w:r>
    </w:p>
    <w:p w:rsidRDefault="005F38E0" w:rsidP="005F38E0" w:rsidR="005F38E0">
      <w:pPr>
        <w:ind w:left="1134"/>
        <w:contextualSpacing/>
        <w:jc w:val="both"/>
      </w:pPr>
      <w:r>
        <w:tab/>
        <w:t>(čl.247. st. 5. i 6. SZ-a).</w:t>
      </w:r>
    </w:p>
    <w:p w:rsidRDefault="005F38E0" w:rsidP="005F38E0" w:rsidR="005F38E0">
      <w:pPr>
        <w:pStyle w:val="Odlomakpopisa"/>
        <w:ind w:left="2280"/>
        <w:jc w:val="both"/>
      </w:pPr>
    </w:p>
    <w:p w:rsidRDefault="008069BE" w:rsidP="005F38E0" w:rsidR="005F38E0">
      <w:pPr>
        <w:pStyle w:val="Odlomakpopisa"/>
        <w:numPr>
          <w:ilvl w:val="1"/>
          <w:numId w:val="21"/>
        </w:numPr>
        <w:jc w:val="both"/>
      </w:pPr>
      <w:r>
        <w:t>z.k.ul. 912 k.o. Mlaka k.č.br. 128/2 oranica površine 824 čhv</w:t>
      </w:r>
      <w:r w:rsidR="005F38E0">
        <w:t>:</w:t>
      </w:r>
    </w:p>
    <w:p w:rsidRDefault="005F38E0" w:rsidP="005F38E0" w:rsidR="005F38E0">
      <w:pPr>
        <w:pStyle w:val="Odlomakpopisa"/>
        <w:ind w:left="2280"/>
        <w:jc w:val="both"/>
      </w:pPr>
    </w:p>
    <w:p w:rsidRDefault="005F38E0" w:rsidP="005F38E0" w:rsidR="005F38E0">
      <w:pPr>
        <w:numPr>
          <w:ilvl w:val="0"/>
          <w:numId w:val="25"/>
        </w:numPr>
        <w:contextualSpacing/>
        <w:jc w:val="both"/>
      </w:pPr>
      <w:r>
        <w:t>na prvoj dražbi ispod tri četvrtine utvrđene vrijednosti nekretnine odnosno ispod 357.020,90 kn</w:t>
      </w:r>
    </w:p>
    <w:p w:rsidRDefault="005F38E0" w:rsidP="005F38E0" w:rsidR="005F38E0">
      <w:pPr>
        <w:numPr>
          <w:ilvl w:val="0"/>
          <w:numId w:val="25"/>
        </w:numPr>
        <w:contextualSpacing/>
        <w:jc w:val="both"/>
      </w:pPr>
      <w:r>
        <w:lastRenderedPageBreak/>
        <w:t>na drugoj dražbi ispod jedne polovine utvrđene vrijednosti nekretnine odnosno ispod 238.013,94 kn</w:t>
      </w:r>
    </w:p>
    <w:p w:rsidRDefault="005F38E0" w:rsidP="005F38E0" w:rsidR="005F38E0">
      <w:pPr>
        <w:numPr>
          <w:ilvl w:val="0"/>
          <w:numId w:val="25"/>
        </w:numPr>
        <w:contextualSpacing/>
        <w:jc w:val="both"/>
      </w:pPr>
      <w:r>
        <w:t>na trećoj dražbi ispod jedne četvrtine utvrđene vrijednosti nekretnine odnosno ispod 119.006,99 kn</w:t>
      </w:r>
    </w:p>
    <w:p w:rsidRDefault="005F38E0" w:rsidP="005F38E0" w:rsidR="005F38E0">
      <w:pPr>
        <w:numPr>
          <w:ilvl w:val="0"/>
          <w:numId w:val="25"/>
        </w:numPr>
        <w:contextualSpacing/>
        <w:jc w:val="both"/>
      </w:pPr>
      <w:r>
        <w:t>na četvrtoj dražbi nekretnina se prodaje po početnoj cijeni od 1,00 kune</w:t>
      </w:r>
    </w:p>
    <w:p w:rsidRDefault="005F38E0" w:rsidP="005F38E0" w:rsidR="005F38E0">
      <w:pPr>
        <w:ind w:left="1134"/>
        <w:contextualSpacing/>
        <w:jc w:val="both"/>
      </w:pPr>
      <w:r>
        <w:tab/>
        <w:t>(čl.247. st. 5. i 6. SZ-a).</w:t>
      </w:r>
    </w:p>
    <w:p w:rsidRDefault="008069BE" w:rsidP="005F38E0" w:rsidR="008069BE">
      <w:pPr>
        <w:pStyle w:val="Odlomakpopisa"/>
        <w:ind w:left="2280"/>
        <w:jc w:val="both"/>
      </w:pPr>
    </w:p>
    <w:p w:rsidRDefault="008069BE" w:rsidP="005F38E0" w:rsidR="008069BE">
      <w:pPr>
        <w:pStyle w:val="Odlomakpopisa"/>
        <w:numPr>
          <w:ilvl w:val="1"/>
          <w:numId w:val="21"/>
        </w:numPr>
        <w:jc w:val="both"/>
      </w:pPr>
      <w:r>
        <w:t>z.k.ul. 925 k.o. Mlaka k.č.br. 101/4 livada površine 740 čhv, k.č.br. 109/13 livada Krčić u Zlaki površine 274 čhv, k.č.br. 110/2 livada Krč u Zlaki površine 990 čhv, k.č.br. 111/1 livada Krčić u Zlaki površine 126 čhv, k.č.br. 111/7 livada Krčić  površine 69 čhv, k.č.br. 129/1 livada Ledina površine 151 čhv, k.č.br. 129/3 livada Ledine površine 226 čhv, k.č.br. 129/4 livada Ledina površine 455 čhv, k.č.br.  129/11 livada Ledina površine 34 čhv, k.č.br. 129/18 oranica površine 10 čhv, k.č.br. 130/4 oranica Ledina površine 20 čhv, k.č.br. 1057/1 polj</w:t>
      </w:r>
      <w:r w:rsidR="005F38E0">
        <w:t>ski put u Zlaki površine 4 čhv:</w:t>
      </w:r>
    </w:p>
    <w:p w:rsidRDefault="005F38E0" w:rsidP="005F38E0" w:rsidR="005F38E0">
      <w:pPr>
        <w:pStyle w:val="Odlomakpopisa"/>
        <w:ind w:left="2280"/>
        <w:jc w:val="both"/>
      </w:pPr>
    </w:p>
    <w:p w:rsidRDefault="005F38E0" w:rsidP="005F38E0" w:rsidR="005F38E0">
      <w:pPr>
        <w:numPr>
          <w:ilvl w:val="0"/>
          <w:numId w:val="25"/>
        </w:numPr>
        <w:contextualSpacing/>
        <w:jc w:val="both"/>
      </w:pPr>
      <w:r>
        <w:t>na prvoj dražbi ispod tri četvrtine utvrđene vrijednosti nekretnine odnosno ispod 1.342.860,83 kn</w:t>
      </w:r>
    </w:p>
    <w:p w:rsidRDefault="005F38E0" w:rsidP="005F38E0" w:rsidR="005F38E0">
      <w:pPr>
        <w:numPr>
          <w:ilvl w:val="0"/>
          <w:numId w:val="25"/>
        </w:numPr>
        <w:contextualSpacing/>
        <w:jc w:val="both"/>
      </w:pPr>
      <w:r>
        <w:t>na drugoj dražbi ispod jedne polovine utvrđene vrijednosti nekretnine odnosno ispod 895.240,55 kn</w:t>
      </w:r>
    </w:p>
    <w:p w:rsidRDefault="005F38E0" w:rsidP="005F38E0" w:rsidR="005F38E0">
      <w:pPr>
        <w:numPr>
          <w:ilvl w:val="0"/>
          <w:numId w:val="25"/>
        </w:numPr>
        <w:contextualSpacing/>
        <w:jc w:val="both"/>
      </w:pPr>
      <w:r>
        <w:t>na trećoj dražbi ispod jedne četvrtine utvrđene vrijednosti nekretnine odnosno ispod 447.620,28 kn</w:t>
      </w:r>
    </w:p>
    <w:p w:rsidRDefault="005F38E0" w:rsidP="005F38E0" w:rsidR="005F38E0">
      <w:pPr>
        <w:numPr>
          <w:ilvl w:val="0"/>
          <w:numId w:val="25"/>
        </w:numPr>
        <w:contextualSpacing/>
        <w:jc w:val="both"/>
      </w:pPr>
      <w:r>
        <w:t>na četvrtoj dražbi nekretnina se prodaje po početnoj cijeni od 1,00 kune</w:t>
      </w:r>
    </w:p>
    <w:p w:rsidRDefault="005F38E0" w:rsidP="005F38E0" w:rsidR="005F38E0">
      <w:pPr>
        <w:ind w:left="1134"/>
        <w:contextualSpacing/>
        <w:jc w:val="both"/>
      </w:pPr>
      <w:r>
        <w:tab/>
        <w:t>(čl.247. st. 5. i 6. SZ-a).</w:t>
      </w:r>
    </w:p>
    <w:p w:rsidRDefault="005F38E0" w:rsidP="005F38E0" w:rsidR="005F38E0">
      <w:pPr>
        <w:pStyle w:val="Odlomakpopisa"/>
        <w:ind w:left="2280"/>
        <w:jc w:val="both"/>
      </w:pPr>
    </w:p>
    <w:p w:rsidRDefault="005F38E0" w:rsidP="008069BE" w:rsidR="008069BE">
      <w:pPr>
        <w:ind w:left="1968"/>
        <w:jc w:val="both"/>
      </w:pPr>
      <w:r>
        <w:t>4.20.</w:t>
      </w:r>
      <w:r w:rsidR="008069BE">
        <w:tab/>
        <w:t>z.k.ul. 1071 k.o. Mlaka k.č.br. 112/3 livada Ograd Litahnica površine 126 čhv, k.č.br. 128/5 livada površine 360 čhv</w:t>
      </w:r>
      <w:r>
        <w:t>:</w:t>
      </w:r>
      <w:r w:rsidR="008069BE">
        <w:t>.</w:t>
      </w:r>
    </w:p>
    <w:p w:rsidRDefault="008069BE" w:rsidP="008069BE" w:rsidR="008069BE">
      <w:pPr>
        <w:ind w:left="720"/>
        <w:contextualSpacing/>
        <w:jc w:val="both"/>
        <w:rPr>
          <w:b/>
        </w:rPr>
      </w:pPr>
    </w:p>
    <w:p w:rsidRDefault="004657F7" w:rsidP="004657F7" w:rsidR="004657F7">
      <w:pPr>
        <w:numPr>
          <w:ilvl w:val="0"/>
          <w:numId w:val="20"/>
        </w:numPr>
        <w:contextualSpacing/>
        <w:jc w:val="both"/>
      </w:pPr>
      <w:r>
        <w:t xml:space="preserve">na prvoj dražbi ispod tri četvrtine utvrđene vrijednosti nekretnine odnosno ispod </w:t>
      </w:r>
      <w:r w:rsidR="005F38E0">
        <w:t>210.649,56</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5F38E0">
        <w:t>140.433,04</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5F38E0">
        <w:t>70.216,52</w:t>
      </w:r>
      <w:r>
        <w:t xml:space="preserve">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t>(čl.247. st. 5. i 6. SZ-a).</w:t>
      </w:r>
    </w:p>
    <w:p w:rsidRDefault="00D47174" w:rsidP="004657F7" w:rsidR="00D47174">
      <w:pPr>
        <w:ind w:left="1134"/>
        <w:contextualSpacing/>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lastRenderedPageBreak/>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w:t>
      </w:r>
      <w:r w:rsidR="00A818E8">
        <w:t>5</w:t>
      </w:r>
      <w:r>
        <w:t xml:space="preserve"> % utvrđene vrijednosti nekretnine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 xml:space="preserve">Nekretnina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 xml:space="preserve">Nekretnina koja je predmetom prodaje može se razgledati uz prethodni dogovor sa stečajnim upraviteljem na broj telefona </w:t>
      </w:r>
      <w:r w:rsidR="00A818E8">
        <w:t>099/62 79 750.</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contextualSpacing/>
        <w:jc w:val="both"/>
      </w:pPr>
    </w:p>
    <w:p w:rsidRDefault="004657F7" w:rsidP="004657F7" w:rsidR="004657F7">
      <w:pPr>
        <w:numPr>
          <w:ilvl w:val="0"/>
          <w:numId w:val="21"/>
        </w:numPr>
        <w:contextualSpacing/>
        <w:jc w:val="both"/>
      </w:pPr>
      <w:r>
        <w:t xml:space="preserve"> Prodaja se obavlja po načelu „viđeno-kupljeno“ što isključuje sve naknade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A818E8">
        <w:t>17. ožujka 2017.</w:t>
      </w:r>
      <w:r>
        <w:t xml:space="preserve"> </w:t>
      </w:r>
    </w:p>
    <w:p w:rsidRDefault="00731878" w:rsidP="004657F7" w:rsidR="00731878">
      <w:pPr>
        <w:jc w:val="center"/>
      </w:pP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w:t>
      </w:r>
      <w:r w:rsidR="00063712">
        <w:t>,v.r.</w:t>
      </w:r>
      <w:r>
        <w:t xml:space="preserve"> </w:t>
      </w:r>
    </w:p>
    <w:p w:rsidRDefault="00731878" w:rsidP="004657F7" w:rsidR="00731878">
      <w:pPr>
        <w:ind w:left="5664"/>
      </w:pPr>
    </w:p>
    <w:p w:rsidRDefault="004657F7" w:rsidP="004657F7" w:rsidR="004657F7">
      <w:pPr>
        <w:tabs>
          <w:tab w:pos="5805" w:val="left"/>
        </w:tabs>
      </w:pPr>
      <w:r>
        <w:t xml:space="preserve">PRAVNA POUKA:                                            </w:t>
      </w:r>
      <w:r w:rsidR="00063712">
        <w:t xml:space="preserve">       </w:t>
      </w:r>
      <w:r>
        <w:t xml:space="preserve">  </w:t>
      </w:r>
      <w:r w:rsidR="00063712">
        <w:t>Za točnost otpravka-ovlašteni službenik:</w:t>
      </w:r>
    </w:p>
    <w:p w:rsidRDefault="004657F7" w:rsidP="004657F7" w:rsidR="004657F7">
      <w:pPr>
        <w:tabs>
          <w:tab w:pos="5805" w:val="left"/>
        </w:tabs>
      </w:pPr>
      <w:r>
        <w:t xml:space="preserve">Protiv ovog zaključka žalba nije dopuštena.     </w:t>
      </w:r>
      <w:r w:rsidR="00063712">
        <w:t xml:space="preserve">                        Draženka Prpić</w:t>
      </w:r>
    </w:p>
    <w:p w:rsidRDefault="00731878" w:rsidP="004657F7" w:rsidR="00731878">
      <w:pPr>
        <w:tabs>
          <w:tab w:pos="5805" w:val="left"/>
        </w:tabs>
      </w:pPr>
    </w:p>
    <w:p w:rsidRDefault="00731878" w:rsidP="004657F7" w:rsidR="00731878">
      <w:pPr>
        <w:tabs>
          <w:tab w:pos="5805" w:val="left"/>
        </w:tabs>
      </w:pPr>
    </w:p>
    <w:p w:rsidRDefault="004657F7" w:rsidP="004657F7" w:rsidR="004657F7">
      <w:pPr>
        <w:tabs>
          <w:tab w:pos="5805" w:val="left"/>
        </w:tabs>
      </w:pPr>
      <w:r>
        <w:t xml:space="preserve">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436" w:rsidR="00161436">
      <w:r>
        <w:separator/>
      </w:r>
    </w:p>
  </w:endnote>
  <w:endnote w:id="0" w:type="continuationSeparator">
    <w:p w:rsidRDefault="00161436" w:rsidR="001614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436" w:rsidR="00161436">
      <w:r>
        <w:separator/>
      </w:r>
    </w:p>
  </w:footnote>
  <w:footnote w:id="0" w:type="continuationSeparator">
    <w:p w:rsidRDefault="00161436" w:rsidR="001614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8E8" w:rsidP="001A044D" w:rsidR="00A818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18E8" w:rsidR="00A818E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8E8" w:rsidP="001A044D" w:rsidR="00A818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6678">
      <w:rPr>
        <w:rStyle w:val="Brojstranice"/>
        <w:noProof/>
      </w:rPr>
      <w:t>16</w:t>
    </w:r>
    <w:r>
      <w:rPr>
        <w:rStyle w:val="Brojstranice"/>
      </w:rPr>
      <w:fldChar w:fldCharType="end"/>
    </w:r>
  </w:p>
  <w:p w:rsidRDefault="00A818E8" w:rsidP="005226E5" w:rsidR="00A818E8" w:rsidRPr="00210116">
    <w:pPr>
      <w:jc w:val="right"/>
      <w:rPr>
        <w:rFonts w:hAnsi="Verdana" w:ascii="Verdana"/>
      </w:rPr>
    </w:pPr>
    <w:r>
      <w:t xml:space="preserve">1 </w:t>
    </w:r>
    <w:r>
      <w:rPr>
        <w:rFonts w:hAnsi="Verdana" w:ascii="Verdana"/>
      </w:rPr>
      <w:t>St-3093/16</w:t>
    </w:r>
  </w:p>
  <w:p w:rsidRDefault="00A818E8" w:rsidR="00A818E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A818E8" w:rsidR="00A818E8">
        <w:pPr>
          <w:pStyle w:val="Zaglavlje"/>
          <w:jc w:val="center"/>
        </w:pPr>
        <w:r>
          <w:fldChar w:fldCharType="begin"/>
        </w:r>
        <w:r>
          <w:instrText>PAGE   \* MERGEFORMAT</w:instrText>
        </w:r>
        <w:r>
          <w:fldChar w:fldCharType="separate"/>
        </w:r>
        <w:r w:rsidR="00286678">
          <w:rPr>
            <w:noProof/>
          </w:rPr>
          <w:t>1</w:t>
        </w:r>
        <w:r>
          <w:fldChar w:fldCharType="end"/>
        </w:r>
      </w:p>
    </w:sdtContent>
  </w:sdt>
  <w:p w:rsidRDefault="00A818E8" w:rsidP="007222A8" w:rsidR="00A818E8">
    <w:pPr>
      <w:pStyle w:val="Zaglavlje"/>
      <w:jc w:val="right"/>
    </w:pPr>
    <w:r>
      <w:t>1 St-3093/16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0CE44BE9"/>
    <w:multiLevelType w:val="hybridMultilevel"/>
    <w:tmpl w:val="A696491A"/>
    <w:lvl w:tplc="76C01E24" w:ilvl="0">
      <w:start w:val="1"/>
      <w:numFmt w:val="bullet"/>
      <w:lvlText w:val="-"/>
      <w:lvlJc w:val="left"/>
      <w:pPr>
        <w:ind w:hanging="360" w:left="2280"/>
      </w:pPr>
      <w:rPr>
        <w:rFonts w:cs="Times New Roman" w:eastAsia="Times New Roman" w:hAnsi="Times New Roman" w:ascii="Times New Roman" w:hint="default"/>
      </w:rPr>
    </w:lvl>
    <w:lvl w:tentative="true" w:tplc="041A0003" w:ilvl="1">
      <w:start w:val="1"/>
      <w:numFmt w:val="bullet"/>
      <w:lvlText w:val="o"/>
      <w:lvlJc w:val="left"/>
      <w:pPr>
        <w:ind w:hanging="360" w:left="3000"/>
      </w:pPr>
      <w:rPr>
        <w:rFonts w:cs="Courier New" w:hAnsi="Courier New" w:ascii="Courier New" w:hint="default"/>
      </w:rPr>
    </w:lvl>
    <w:lvl w:tentative="true" w:tplc="041A0005" w:ilvl="2">
      <w:start w:val="1"/>
      <w:numFmt w:val="bullet"/>
      <w:lvlText w:val=""/>
      <w:lvlJc w:val="left"/>
      <w:pPr>
        <w:ind w:hanging="360" w:left="3720"/>
      </w:pPr>
      <w:rPr>
        <w:rFonts w:hAnsi="Wingdings" w:ascii="Wingdings" w:hint="default"/>
      </w:rPr>
    </w:lvl>
    <w:lvl w:tentative="true" w:tplc="041A0001" w:ilvl="3">
      <w:start w:val="1"/>
      <w:numFmt w:val="bullet"/>
      <w:lvlText w:val=""/>
      <w:lvlJc w:val="left"/>
      <w:pPr>
        <w:ind w:hanging="360" w:left="4440"/>
      </w:pPr>
      <w:rPr>
        <w:rFonts w:hAnsi="Symbol" w:ascii="Symbol" w:hint="default"/>
      </w:rPr>
    </w:lvl>
    <w:lvl w:tentative="true" w:tplc="041A0003" w:ilvl="4">
      <w:start w:val="1"/>
      <w:numFmt w:val="bullet"/>
      <w:lvlText w:val="o"/>
      <w:lvlJc w:val="left"/>
      <w:pPr>
        <w:ind w:hanging="360" w:left="5160"/>
      </w:pPr>
      <w:rPr>
        <w:rFonts w:cs="Courier New" w:hAnsi="Courier New" w:ascii="Courier New" w:hint="default"/>
      </w:rPr>
    </w:lvl>
    <w:lvl w:tentative="true" w:tplc="041A0005" w:ilvl="5">
      <w:start w:val="1"/>
      <w:numFmt w:val="bullet"/>
      <w:lvlText w:val=""/>
      <w:lvlJc w:val="left"/>
      <w:pPr>
        <w:ind w:hanging="360" w:left="5880"/>
      </w:pPr>
      <w:rPr>
        <w:rFonts w:hAnsi="Wingdings" w:ascii="Wingdings" w:hint="default"/>
      </w:rPr>
    </w:lvl>
    <w:lvl w:tentative="true" w:tplc="041A0001" w:ilvl="6">
      <w:start w:val="1"/>
      <w:numFmt w:val="bullet"/>
      <w:lvlText w:val=""/>
      <w:lvlJc w:val="left"/>
      <w:pPr>
        <w:ind w:hanging="360" w:left="6600"/>
      </w:pPr>
      <w:rPr>
        <w:rFonts w:hAnsi="Symbol" w:ascii="Symbol" w:hint="default"/>
      </w:rPr>
    </w:lvl>
    <w:lvl w:tentative="true" w:tplc="041A0003" w:ilvl="7">
      <w:start w:val="1"/>
      <w:numFmt w:val="bullet"/>
      <w:lvlText w:val="o"/>
      <w:lvlJc w:val="left"/>
      <w:pPr>
        <w:ind w:hanging="360" w:left="7320"/>
      </w:pPr>
      <w:rPr>
        <w:rFonts w:cs="Courier New" w:hAnsi="Courier New" w:ascii="Courier New" w:hint="default"/>
      </w:rPr>
    </w:lvl>
    <w:lvl w:tentative="true" w:tplc="041A0005" w:ilvl="8">
      <w:start w:val="1"/>
      <w:numFmt w:val="bullet"/>
      <w:lvlText w:val=""/>
      <w:lvlJc w:val="left"/>
      <w:pPr>
        <w:ind w:hanging="360" w:left="8040"/>
      </w:pPr>
      <w:rPr>
        <w:rFonts w:hAnsi="Wingdings" w:ascii="Wingdings" w:hint="default"/>
      </w:r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4F35F7"/>
    <w:multiLevelType w:val="hybridMultilevel"/>
    <w:tmpl w:val="7E200298"/>
    <w:lvl w:tplc="2C3A21C2" w:ilvl="0">
      <w:start w:val="1"/>
      <w:numFmt w:val="decimal"/>
      <w:lvlText w:val="%1."/>
      <w:lvlJc w:val="left"/>
      <w:pPr>
        <w:ind w:hanging="360" w:left="1920"/>
      </w:pPr>
      <w:rPr>
        <w:rFonts w:hint="default"/>
      </w:r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6">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8">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9">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25F4C1E"/>
    <w:multiLevelType w:val="multilevel"/>
    <w:tmpl w:val="7B0C03CC"/>
    <w:lvl w:ilvl="0">
      <w:start w:val="1"/>
      <w:numFmt w:val="decimal"/>
      <w:lvlText w:val="%1."/>
      <w:lvlJc w:val="left"/>
      <w:pPr>
        <w:ind w:hanging="360" w:left="720"/>
      </w:pPr>
      <w:rPr>
        <w:rFonts w:hint="default"/>
        <w:b w:val="false"/>
      </w:rPr>
    </w:lvl>
    <w:lvl w:ilvl="1">
      <w:start w:val="1"/>
      <w:numFmt w:val="decimal"/>
      <w:isLgl/>
      <w:lvlText w:val="%1.%2."/>
      <w:lvlJc w:val="left"/>
      <w:pPr>
        <w:ind w:hanging="360" w:left="2280"/>
      </w:pPr>
      <w:rPr>
        <w:rFonts w:hint="default"/>
      </w:rPr>
    </w:lvl>
    <w:lvl w:ilvl="2">
      <w:start w:val="1"/>
      <w:numFmt w:val="decimal"/>
      <w:isLgl/>
      <w:lvlText w:val="%1.%2.%3."/>
      <w:lvlJc w:val="left"/>
      <w:pPr>
        <w:ind w:hanging="720" w:left="4200"/>
      </w:pPr>
      <w:rPr>
        <w:rFonts w:hint="default"/>
      </w:rPr>
    </w:lvl>
    <w:lvl w:ilvl="3">
      <w:start w:val="1"/>
      <w:numFmt w:val="decimal"/>
      <w:isLgl/>
      <w:lvlText w:val="%1.%2.%3.%4."/>
      <w:lvlJc w:val="left"/>
      <w:pPr>
        <w:ind w:hanging="720" w:left="5760"/>
      </w:pPr>
      <w:rPr>
        <w:rFonts w:hint="default"/>
      </w:rPr>
    </w:lvl>
    <w:lvl w:ilvl="4">
      <w:start w:val="1"/>
      <w:numFmt w:val="decimal"/>
      <w:isLgl/>
      <w:lvlText w:val="%1.%2.%3.%4.%5."/>
      <w:lvlJc w:val="left"/>
      <w:pPr>
        <w:ind w:hanging="1080" w:left="7680"/>
      </w:pPr>
      <w:rPr>
        <w:rFonts w:hint="default"/>
      </w:rPr>
    </w:lvl>
    <w:lvl w:ilvl="5">
      <w:start w:val="1"/>
      <w:numFmt w:val="decimal"/>
      <w:isLgl/>
      <w:lvlText w:val="%1.%2.%3.%4.%5.%6."/>
      <w:lvlJc w:val="left"/>
      <w:pPr>
        <w:ind w:hanging="1080" w:left="9240"/>
      </w:pPr>
      <w:rPr>
        <w:rFonts w:hint="default"/>
      </w:rPr>
    </w:lvl>
    <w:lvl w:ilvl="6">
      <w:start w:val="1"/>
      <w:numFmt w:val="decimal"/>
      <w:isLgl/>
      <w:lvlText w:val="%1.%2.%3.%4.%5.%6.%7."/>
      <w:lvlJc w:val="left"/>
      <w:pPr>
        <w:ind w:hanging="1440" w:left="11160"/>
      </w:pPr>
      <w:rPr>
        <w:rFonts w:hint="default"/>
      </w:rPr>
    </w:lvl>
    <w:lvl w:ilvl="7">
      <w:start w:val="1"/>
      <w:numFmt w:val="decimal"/>
      <w:isLgl/>
      <w:lvlText w:val="%1.%2.%3.%4.%5.%6.%7.%8."/>
      <w:lvlJc w:val="left"/>
      <w:pPr>
        <w:ind w:hanging="1440" w:left="12720"/>
      </w:pPr>
      <w:rPr>
        <w:rFonts w:hint="default"/>
      </w:rPr>
    </w:lvl>
    <w:lvl w:ilvl="8">
      <w:start w:val="1"/>
      <w:numFmt w:val="decimal"/>
      <w:isLgl/>
      <w:lvlText w:val="%1.%2.%3.%4.%5.%6.%7.%8.%9."/>
      <w:lvlJc w:val="left"/>
      <w:pPr>
        <w:ind w:hanging="1800" w:left="14640"/>
      </w:pPr>
      <w:rPr>
        <w:rFonts w:hint="default"/>
      </w:rPr>
    </w:lvl>
  </w:abstractNum>
  <w:abstractNum w:abstractNumId="12">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3">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5">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6">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7">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9"/>
  </w:num>
  <w:num w:numId="3">
    <w:abstractNumId w:val="10"/>
  </w:num>
  <w:num w:numId="4">
    <w:abstractNumId w:val="6"/>
  </w:num>
  <w:num w:numId="5">
    <w:abstractNumId w:val="18"/>
  </w:num>
  <w:num w:numId="6">
    <w:abstractNumId w:val="17"/>
  </w:num>
  <w:num w:numId="7">
    <w:abstractNumId w:val="12"/>
  </w:num>
  <w:num w:numId="8">
    <w:abstractNumId w:val="11"/>
  </w:num>
  <w:num w:numId="9">
    <w:abstractNumId w:val="15"/>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3"/>
  </w:num>
  <w:num w:numId="17">
    <w:abstractNumId w:val="14"/>
  </w:num>
  <w:num w:numId="18">
    <w:abstractNumId w:val="4"/>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
  </w:num>
  <w:num w:numId="2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F83"/>
    <w:rsid w:val="000605C1"/>
    <w:rsid w:val="00063712"/>
    <w:rsid w:val="00064460"/>
    <w:rsid w:val="00080516"/>
    <w:rsid w:val="00087FA4"/>
    <w:rsid w:val="000B4F82"/>
    <w:rsid w:val="000E3F43"/>
    <w:rsid w:val="00107D3A"/>
    <w:rsid w:val="00130354"/>
    <w:rsid w:val="00143F55"/>
    <w:rsid w:val="00153B9D"/>
    <w:rsid w:val="00161436"/>
    <w:rsid w:val="00176A5B"/>
    <w:rsid w:val="0019175A"/>
    <w:rsid w:val="001A044D"/>
    <w:rsid w:val="001B14F5"/>
    <w:rsid w:val="001D7882"/>
    <w:rsid w:val="001E3EE6"/>
    <w:rsid w:val="001E5045"/>
    <w:rsid w:val="001E656F"/>
    <w:rsid w:val="001F52DA"/>
    <w:rsid w:val="00210116"/>
    <w:rsid w:val="002150F3"/>
    <w:rsid w:val="0022423D"/>
    <w:rsid w:val="002372E1"/>
    <w:rsid w:val="00251F8F"/>
    <w:rsid w:val="00252076"/>
    <w:rsid w:val="00264819"/>
    <w:rsid w:val="002769D1"/>
    <w:rsid w:val="00286678"/>
    <w:rsid w:val="002A037F"/>
    <w:rsid w:val="002A40BA"/>
    <w:rsid w:val="002A573F"/>
    <w:rsid w:val="002A5CA4"/>
    <w:rsid w:val="002A75EF"/>
    <w:rsid w:val="002B2CCD"/>
    <w:rsid w:val="002C5A29"/>
    <w:rsid w:val="00307376"/>
    <w:rsid w:val="00325D61"/>
    <w:rsid w:val="00330F24"/>
    <w:rsid w:val="0034309D"/>
    <w:rsid w:val="0034417E"/>
    <w:rsid w:val="00350C00"/>
    <w:rsid w:val="00350D39"/>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614F"/>
    <w:rsid w:val="00536B7F"/>
    <w:rsid w:val="00544CFB"/>
    <w:rsid w:val="00554276"/>
    <w:rsid w:val="00565934"/>
    <w:rsid w:val="005736DA"/>
    <w:rsid w:val="005B5442"/>
    <w:rsid w:val="005C0204"/>
    <w:rsid w:val="005D1115"/>
    <w:rsid w:val="005D4213"/>
    <w:rsid w:val="005F17A3"/>
    <w:rsid w:val="005F38E0"/>
    <w:rsid w:val="0060149B"/>
    <w:rsid w:val="00620408"/>
    <w:rsid w:val="00652644"/>
    <w:rsid w:val="00656420"/>
    <w:rsid w:val="0069080F"/>
    <w:rsid w:val="006953A8"/>
    <w:rsid w:val="006E10C9"/>
    <w:rsid w:val="00715E79"/>
    <w:rsid w:val="007222A8"/>
    <w:rsid w:val="00731878"/>
    <w:rsid w:val="007616CF"/>
    <w:rsid w:val="00766CF3"/>
    <w:rsid w:val="0078048D"/>
    <w:rsid w:val="007D1994"/>
    <w:rsid w:val="007D7A92"/>
    <w:rsid w:val="007F2E2F"/>
    <w:rsid w:val="007F3CA3"/>
    <w:rsid w:val="00801FA8"/>
    <w:rsid w:val="00805C71"/>
    <w:rsid w:val="008069BE"/>
    <w:rsid w:val="0080758F"/>
    <w:rsid w:val="008107AF"/>
    <w:rsid w:val="008208F4"/>
    <w:rsid w:val="00845820"/>
    <w:rsid w:val="008511B0"/>
    <w:rsid w:val="00862846"/>
    <w:rsid w:val="0086435F"/>
    <w:rsid w:val="008D6E51"/>
    <w:rsid w:val="008F7466"/>
    <w:rsid w:val="00910CDC"/>
    <w:rsid w:val="009462C8"/>
    <w:rsid w:val="009915B9"/>
    <w:rsid w:val="009C161D"/>
    <w:rsid w:val="009C5270"/>
    <w:rsid w:val="009F2D49"/>
    <w:rsid w:val="00A0306A"/>
    <w:rsid w:val="00A0682A"/>
    <w:rsid w:val="00A22E26"/>
    <w:rsid w:val="00A3668F"/>
    <w:rsid w:val="00A672B7"/>
    <w:rsid w:val="00A818E8"/>
    <w:rsid w:val="00AA1AEF"/>
    <w:rsid w:val="00AA2013"/>
    <w:rsid w:val="00AA22A4"/>
    <w:rsid w:val="00AB77D4"/>
    <w:rsid w:val="00AD5202"/>
    <w:rsid w:val="00AE1D68"/>
    <w:rsid w:val="00AE6518"/>
    <w:rsid w:val="00AF0793"/>
    <w:rsid w:val="00AF7C74"/>
    <w:rsid w:val="00B16532"/>
    <w:rsid w:val="00B22110"/>
    <w:rsid w:val="00B22358"/>
    <w:rsid w:val="00B2539E"/>
    <w:rsid w:val="00B33FB0"/>
    <w:rsid w:val="00B576DA"/>
    <w:rsid w:val="00B64862"/>
    <w:rsid w:val="00B918B5"/>
    <w:rsid w:val="00B97710"/>
    <w:rsid w:val="00BD01DA"/>
    <w:rsid w:val="00BD2C9C"/>
    <w:rsid w:val="00BE6F95"/>
    <w:rsid w:val="00BF3686"/>
    <w:rsid w:val="00C12A9F"/>
    <w:rsid w:val="00C20D84"/>
    <w:rsid w:val="00C21A8D"/>
    <w:rsid w:val="00C32EA9"/>
    <w:rsid w:val="00C41D56"/>
    <w:rsid w:val="00C43023"/>
    <w:rsid w:val="00C54ED8"/>
    <w:rsid w:val="00C83F84"/>
    <w:rsid w:val="00C931F8"/>
    <w:rsid w:val="00D07D55"/>
    <w:rsid w:val="00D315A1"/>
    <w:rsid w:val="00D47174"/>
    <w:rsid w:val="00D47664"/>
    <w:rsid w:val="00DC318E"/>
    <w:rsid w:val="00DC31C9"/>
    <w:rsid w:val="00DD482B"/>
    <w:rsid w:val="00E33559"/>
    <w:rsid w:val="00E3664F"/>
    <w:rsid w:val="00E478E8"/>
    <w:rsid w:val="00E52F3B"/>
    <w:rsid w:val="00E5458E"/>
    <w:rsid w:val="00E61DA5"/>
    <w:rsid w:val="00E911E4"/>
    <w:rsid w:val="00E92FF2"/>
    <w:rsid w:val="00EA262D"/>
    <w:rsid w:val="00EA369C"/>
    <w:rsid w:val="00EE7CD2"/>
    <w:rsid w:val="00F05839"/>
    <w:rsid w:val="00F10CB7"/>
    <w:rsid w:val="00F10E3B"/>
    <w:rsid w:val="00F11955"/>
    <w:rsid w:val="00F17F8B"/>
    <w:rsid w:val="00F3260D"/>
    <w:rsid w:val="00F37506"/>
    <w:rsid w:val="00F60C93"/>
    <w:rsid w:val="00F65247"/>
    <w:rsid w:val="00F73AA2"/>
    <w:rsid w:val="00F7595A"/>
    <w:rsid w:val="00F8304C"/>
    <w:rsid w:val="00F90B89"/>
    <w:rsid w:val="00FA11FD"/>
    <w:rsid w:val="00FA5B03"/>
    <w:rsid w:val="00FA7FA0"/>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69B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063712"/>
    <w:rPr>
      <w:rFonts w:cs="Tahoma" w:hAnsi="Tahoma" w:ascii="Tahoma"/>
      <w:sz w:val="16"/>
      <w:szCs w:val="16"/>
    </w:rPr>
  </w:style>
  <w:style w:customStyle="true" w:styleId="TekstbaloniaChar" w:type="character">
    <w:name w:val="Tekst balončića Char"/>
    <w:basedOn w:val="Zadanifontodlomka"/>
    <w:link w:val="Tekstbalonia"/>
    <w:rsid w:val="00063712"/>
    <w:rPr>
      <w:rFonts w:cs="Tahoma" w:hAnsi="Tahoma" w:ascii="Tahoma"/>
      <w:sz w:val="16"/>
      <w:szCs w:val="16"/>
    </w:rPr>
  </w:style>
  <w:style w:styleId="Tekstrezerviranogmjesta" w:type="character">
    <w:name w:val="Placeholder Text"/>
    <w:basedOn w:val="Zadanifontodlomka"/>
    <w:uiPriority w:val="99"/>
    <w:semiHidden/>
    <w:rsid w:val="00286678"/>
    <w:rPr>
      <w:color w:val="808080"/>
      <w:bdr w:space="0" w:sz="0" w:color="auto" w:val="none"/>
      <w:shd w:fill="auto" w:color="auto" w:val="clear"/>
    </w:rPr>
  </w:style>
  <w:style w:customStyle="true" w:styleId="eSPISCCParagraphDefaultFont" w:type="character">
    <w:name w:val="eSPIS_CC_Paragraph Default Font"/>
    <w:basedOn w:val="Zadanifontodlomka"/>
    <w:rsid w:val="0028667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86678"/>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86678"/>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86678"/>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69B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063712"/>
    <w:rPr>
      <w:rFonts w:ascii="Tahoma" w:cs="Tahoma" w:hAnsi="Tahoma"/>
      <w:sz w:val="16"/>
      <w:szCs w:val="16"/>
    </w:rPr>
  </w:style>
  <w:style w:customStyle="1" w:styleId="TekstbaloniaChar" w:type="character">
    <w:name w:val="Tekst balončića Char"/>
    <w:basedOn w:val="Zadanifontodlomka"/>
    <w:link w:val="Tekstbalonia"/>
    <w:rsid w:val="00063712"/>
    <w:rPr>
      <w:rFonts w:ascii="Tahoma" w:cs="Tahoma" w:hAnsi="Tahoma"/>
      <w:sz w:val="16"/>
      <w:szCs w:val="16"/>
    </w:rPr>
  </w:style>
  <w:style w:styleId="Tekstrezerviranogmjesta" w:type="character">
    <w:name w:val="Placeholder Text"/>
    <w:basedOn w:val="Zadanifontodlomka"/>
    <w:uiPriority w:val="99"/>
    <w:semiHidden/>
    <w:rsid w:val="00286678"/>
    <w:rPr>
      <w:color w:val="808080"/>
      <w:bdr w:color="auto" w:space="0" w:sz="0" w:val="none"/>
      <w:shd w:color="auto" w:fill="auto" w:val="clear"/>
    </w:rPr>
  </w:style>
  <w:style w:customStyle="1" w:styleId="eSPISCCParagraphDefaultFont" w:type="character">
    <w:name w:val="eSPIS_CC_Paragraph Default Font"/>
    <w:basedOn w:val="Zadanifontodlomka"/>
    <w:rsid w:val="0028667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86678"/>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86678"/>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86678"/>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205752763">
      <w:bodyDiv w:val="true"/>
      <w:marLeft w:val="0"/>
      <w:marRight w:val="0"/>
      <w:marTop w:val="0"/>
      <w:marBottom w:val="0"/>
      <w:divBdr>
        <w:top w:space="0" w:sz="0" w:color="auto" w:val="none"/>
        <w:left w:space="0" w:sz="0" w:color="auto" w:val="none"/>
        <w:bottom w:space="0" w:sz="0" w:color="auto" w:val="none"/>
        <w:right w:space="0" w:sz="0" w:color="auto" w:val="none"/>
      </w:divBdr>
    </w:div>
    <w:div w:id="1310936998">
      <w:bodyDiv w:val="true"/>
      <w:marLeft w:val="0"/>
      <w:marRight w:val="0"/>
      <w:marTop w:val="0"/>
      <w:marBottom w:val="0"/>
      <w:divBdr>
        <w:top w:space="0" w:sz="0" w:color="auto" w:val="none"/>
        <w:left w:space="0" w:sz="0" w:color="auto" w:val="none"/>
        <w:bottom w:space="0" w:sz="0" w:color="auto" w:val="none"/>
        <w:right w:space="0" w:sz="0" w:color="auto" w:val="none"/>
      </w:divBdr>
    </w:div>
    <w:div w:id="1311860018">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33624450">
      <w:bodyDiv w:val="true"/>
      <w:marLeft w:val="0"/>
      <w:marRight w:val="0"/>
      <w:marTop w:val="0"/>
      <w:marBottom w:val="0"/>
      <w:divBdr>
        <w:top w:space="0" w:sz="0" w:color="auto" w:val="none"/>
        <w:left w:space="0" w:sz="0" w:color="auto" w:val="none"/>
        <w:bottom w:space="0" w:sz="0" w:color="auto" w:val="none"/>
        <w:right w:space="0" w:sz="0" w:color="auto" w:val="none"/>
      </w:divBdr>
    </w:div>
    <w:div w:id="1433894414">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3093</izvorni_sadrzaj>
    <derivirana_varijabla naziv="DomainObject.Predmet.Broj_1">3093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St-3093/2016</izvorni_sadrzaj>
    <derivirana_varijabla naziv="DomainObject.Predmet.OznakaBroj_1">St-3093/2016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orni_sadrzaj>
    <derivirana_varijabla naziv="DomainObject.Predmet.PrimjedbaSuca_1">.</derivirana_varijabla>
  </DomainObject.Predmet.PrimjedbaSuca>
  <DomainObject.Predmet.ProtustrankaFormated>
    <izvorni_sadrzaj>  CLARUS PRIMUS d.o.o.</izvorni_sadrzaj>
    <derivirana_varijabla naziv="DomainObject.Predmet.ProtustrankaFormated_1">  CLARUS PRIMUS d.o.o.</derivirana_varijabla>
  </DomainObject.Predmet.ProtustrankaFormated>
  <DomainObject.Predmet.ProtustrankaFormatedOIB>
    <izvorni_sadrzaj>  CLARUS PRIMUS d.o.o., OIB 38645127354</izvorni_sadrzaj>
    <derivirana_varijabla naziv="DomainObject.Predmet.ProtustrankaFormatedOIB_1">  CLARUS PRIMUS d.o.o., OIB 38645127354</derivirana_varijabla>
  </DomainObject.Predmet.ProtustrankaFormatedOIB>
  <DomainObject.Predmet.ProtustrankaFormatedWithAdress>
    <izvorni_sadrzaj> CLARUS PRIMUS d.o.o., Podgaj 43, 10000 Zagreb</izvorni_sadrzaj>
    <derivirana_varijabla naziv="DomainObject.Predmet.ProtustrankaFormatedWithAdress_1"> CLARUS PRIMUS d.o.o., Podgaj 43, 10000 Zagreb</derivirana_varijabla>
  </DomainObject.Predmet.ProtustrankaFormatedWithAdress>
  <DomainObject.Predmet.ProtustrankaFormatedWithAdressOIB>
    <izvorni_sadrzaj> CLARUS PRIMUS d.o.o., OIB 38645127354, Podgaj 43, 10000 Zagreb</izvorni_sadrzaj>
    <derivirana_varijabla naziv="DomainObject.Predmet.ProtustrankaFormatedWithAdressOIB_1"> CLARUS PRIMUS d.o.o., OIB 38645127354, Podgaj 43, 10000 Zagreb</derivirana_varijabla>
  </DomainObject.Predmet.ProtustrankaFormatedWithAdressOIB>
  <DomainObject.Predmet.ProtustrankaWithAdress>
    <izvorni_sadrzaj>CLARUS PRIMUS d.o.o. Podgaj 43, 10000 Zagreb</izvorni_sadrzaj>
    <derivirana_varijabla naziv="DomainObject.Predmet.ProtustrankaWithAdress_1">CLARUS PRIMUS d.o.o. Podgaj 43, 10000 Zagreb</derivirana_varijabla>
  </DomainObject.Predmet.ProtustrankaWithAdress>
  <DomainObject.Predmet.ProtustrankaWithAdressOIB>
    <izvorni_sadrzaj>CLARUS PRIMUS d.o.o., OIB 38645127354, Podgaj 43, 10000 Zagreb</izvorni_sadrzaj>
    <derivirana_varijabla naziv="DomainObject.Predmet.ProtustrankaWithAdressOIB_1">CLARUS PRIMUS d.o.o., OIB 38645127354, Podgaj 43, 10000 Zagreb</derivirana_varijabla>
  </DomainObject.Predmet.ProtustrankaWithAdressOIB>
  <DomainObject.Predmet.ProtustrankaNazivFormated>
    <izvorni_sadrzaj>CLARUS PRIMUS d.o.o.</izvorni_sadrzaj>
    <derivirana_varijabla naziv="DomainObject.Predmet.ProtustrankaNazivFormated_1">CLARUS PRIMUS d.o.o.</derivirana_varijabla>
  </DomainObject.Predmet.ProtustrankaNazivFormated>
  <DomainObject.Predmet.ProtustrankaNazivFormatedOIB>
    <izvorni_sadrzaj>CLARUS PRIMUS d.o.o., OIB 38645127354</izvorni_sadrzaj>
    <derivirana_varijabla naziv="DomainObject.Predmet.ProtustrankaNazivFormatedOIB_1">CLARUS PRIMUS d.o.o., OIB 38645127354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CLARUS PRIMUS d.o.o.</item>
    </izvorni_sadrzaj>
    <derivirana_varijabla naziv="DomainObject.Predmet.ProtuStrankaListFormated_1">
      <item>CLARUS PRIMUS d.o.o.</item>
    </derivirana_varijabla>
  </DomainObject.Predmet.ProtuStrankaListFormated>
  <DomainObject.Predmet.ProtuStrankaListFormatedOIB>
    <izvorni_sadrzaj>
      <item>CLARUS PRIMUS d.o.o., OIB 38645127354</item>
    </izvorni_sadrzaj>
    <derivirana_varijabla naziv="DomainObject.Predmet.ProtuStrankaListFormatedOIB_1">
      <item>CLARUS PRIMUS d.o.o., OIB 38645127354</item>
    </derivirana_varijabla>
  </DomainObject.Predmet.ProtuStrankaListFormatedOIB>
  <DomainObject.Predmet.ProtuStrankaListFormatedWithAdress>
    <izvorni_sadrzaj>
      <item>CLARUS PRIMUS d.o.o., Podgaj 43, 10000 Zagreb</item>
    </izvorni_sadrzaj>
    <derivirana_varijabla naziv="DomainObject.Predmet.ProtuStrankaListFormatedWithAdress_1">
      <item>CLARUS PRIMUS d.o.o., Podgaj 43, 10000 Zagreb</item>
    </derivirana_varijabla>
  </DomainObject.Predmet.ProtuStrankaListFormatedWithAdress>
  <DomainObject.Predmet.ProtuStrankaListFormatedWithAdressOIB>
    <izvorni_sadrzaj>
      <item>CLARUS PRIMUS d.o.o., OIB 38645127354, Podgaj 43, 10000 Zagreb</item>
    </izvorni_sadrzaj>
    <derivirana_varijabla naziv="DomainObject.Predmet.ProtuStrankaListFormatedWithAdressOIB_1">
      <item>CLARUS PRIMUS d.o.o., OIB 38645127354, Podgaj 43, 10000 Zagreb</item>
    </derivirana_varijabla>
  </DomainObject.Predmet.ProtuStrankaListFormatedWithAdressOIB>
  <DomainObject.Predmet.ProtuStrankaListNazivFormated>
    <izvorni_sadrzaj>
      <item>CLARUS PRIMUS d.o.o.</item>
    </izvorni_sadrzaj>
    <derivirana_varijabla naziv="DomainObject.Predmet.ProtuStrankaListNazivFormated_1">
      <item>CLARUS PRIMUS d.o.o.</item>
    </derivirana_varijabla>
  </DomainObject.Predmet.ProtuStrankaListNazivFormated>
  <DomainObject.Predmet.ProtuStrankaListNazivFormatedOIB>
    <izvorni_sadrzaj>
      <item>CLARUS PRIMUS d.o.o., OIB 38645127354</item>
    </izvorni_sadrzaj>
    <derivirana_varijabla naziv="DomainObject.Predmet.ProtuStrankaListNazivFormatedOIB_1">
      <item>CLARUS PRIMUS d.o.o., OIB 38645127354</item>
    </derivirana_varijabla>
  </DomainObject.Predmet.ProtuStrankaListNazivFormatedOIB>
  <DomainObject.Predmet.OstaliListFormated>
    <izvorni_sadrzaj>
      <item>Ilija Damjanović</item>
      <item>KARLOVAČKA BANKA dioničko društvo</item>
    </izvorni_sadrzaj>
    <derivirana_varijabla naziv="DomainObject.Predmet.OstaliListFormated_1">
      <item>Ilija Damjanović</item>
      <item>KARLOVAČKA BANKA dioničko društvo</item>
    </derivirana_varijabla>
  </DomainObject.Predmet.OstaliListFormated>
  <DomainObject.Predmet.OstaliListFormatedOIB>
    <izvorni_sadrzaj>
      <item>Ilija Damjanović, OIB 69790148037</item>
      <item>KARLOVAČKA BANKA dioničko društvo, OIB 08106331075</item>
    </izvorni_sadrzaj>
    <derivirana_varijabla naziv="DomainObject.Predmet.OstaliListFormatedOIB_1">
      <item>Ilija Damjanović, OIB 69790148037</item>
      <item>KARLOVAČKA BANKA dioničko društvo, OIB 08106331075</item>
    </derivirana_varijabla>
  </DomainObject.Predmet.OstaliListFormatedOIB>
  <DomainObject.Predmet.OstaliListFormatedWithAdress>
    <izvorni_sadrzaj>
      <item>Ilija Damjanović, Antuna Gustava Matoša 14, 10360 Sesvete</item>
      <item>KARLOVAČKA BANKA dioničko društvo, Ivana Gorana Kovačića 1, 47000 Karlovac</item>
    </izvorni_sadrzaj>
    <derivirana_varijabla naziv="DomainObject.Predmet.OstaliListFormatedWithAdress_1">
      <item>Ilija Damjanović, Antuna Gustava Matoša 14, 10360 Sesvete</item>
      <item>KARLOVAČKA BANKA dioničko društvo, Ivana Gorana Kovačića 1, 47000 Karlovac</item>
    </derivirana_varijabla>
  </DomainObject.Predmet.OstaliListFormatedWithAdress>
  <DomainObject.Predmet.OstaliListFormatedWithAdressOIB>
    <izvorni_sadrzaj>
      <item>Ilija Damjanović, OIB 69790148037, Antuna Gustava Matoša 14, 10360 Sesvete</item>
      <item>KARLOVAČKA BANKA dioničko društvo, OIB 08106331075, Ivana Gorana Kovačića 1, 47000 Karlovac</item>
    </izvorni_sadrzaj>
    <derivirana_varijabla naziv="DomainObject.Predmet.OstaliListFormatedWithAdressOIB_1">
      <item>Ilija Damjanović, OIB 69790148037, Antuna Gustava Matoša 14, 10360 Sesvete</item>
      <item>KARLOVAČKA BANKA dioničko društvo, OIB 08106331075, Ivana Gorana Kovačića 1, 47000 Karlovac</item>
    </derivirana_varijabla>
  </DomainObject.Predmet.OstaliListFormatedWithAdressOIB>
  <DomainObject.Predmet.OstaliListNazivFormated>
    <izvorni_sadrzaj>
      <item>Ilija Damjanović</item>
      <item>KARLOVAČKA BANKA dioničko društvo</item>
    </izvorni_sadrzaj>
    <derivirana_varijabla naziv="DomainObject.Predmet.OstaliListNazivFormated_1">
      <item>Ilija Damjanović</item>
      <item>KARLOVAČKA BANKA dioničko društvo</item>
    </derivirana_varijabla>
  </DomainObject.Predmet.OstaliListNazivFormated>
  <DomainObject.Predmet.OstaliListNazivFormatedOIB>
    <izvorni_sadrzaj>
      <item>Ilija Damjanović, OIB 69790148037</item>
      <item>KARLOVAČKA BANKA dioničko društvo, OIB 08106331075</item>
    </izvorni_sadrzaj>
    <derivirana_varijabla naziv="DomainObject.Predmet.OstaliListNazivFormatedOIB_1">
      <item>Ilija Damjanović, OIB 69790148037</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CLARUS PRIMUS d.o.o.</izvorni_sadrzaj>
    <derivirana_varijabla naziv="DomainObject.Predmet.ProtustrankaIDrugi_1">CLARUS PRIMUS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CLARUS PRIMUS d.o.o., OIB 38645127354, Podgaj 43, 10000 Zagreb</izvorni_sadrzaj>
    <derivirana_varijabla naziv="DomainObject.Predmet.ProtustrankaIDrugiAdressOIB_1">CLARUS PRIMUS d.o.o., OIB 38645127354, Podgaj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CLARUS PRIMUS d.o.o.</item>
      <item>FINA Regionalni centar Zagreb</item>
      <item>Ilija Damjanović</item>
      <item>KARLOVAČKA BANKA dioničko društvo</item>
    </izvorni_sadrzaj>
    <derivirana_varijabla naziv="DomainObject.Predmet.SudioniciListNaziv_1">
      <item>CLARUS PRIMUS d.o.o.</item>
      <item>FINA Regionalni centar Zagreb</item>
      <item>Ilija Damjanović</item>
      <item>KARLOVAČKA BANKA dioničko društvo</item>
    </derivirana_varijabla>
  </DomainObject.Predmet.SudioniciListNaziv>
  <DomainObject.Predmet.SudioniciListAdressOIB>
    <izvorni_sadrzaj>
      <item>CLARUS PRIMUS d.o.o., OIB 38645127354, Podgaj 43,10000 Zagreb</item>
      <item>FINA Regionalni centar Zagreb, OIB 85821130368, Trg svibanjskih žrtava 1995. 1,10000 Zagreb</item>
      <item>Ilija Damjanović, OIB 69790148037, Antuna Gustava Matoša 14,10360 Sesvete</item>
      <item>KARLOVAČKA BANKA dioničko društvo, OIB 08106331075, Ivana Gorana Kovačića 1,47000 Karlovac</item>
    </izvorni_sadrzaj>
    <derivirana_varijabla naziv="DomainObject.Predmet.SudioniciListAdressOIB_1">
      <item>CLARUS PRIMUS d.o.o., OIB 38645127354, Podgaj 43,10000 Zagreb</item>
      <item>FINA Regionalni centar Zagreb, OIB 85821130368, Trg svibanjskih žrtava 1995. 1,10000 Zagreb</item>
      <item>Ilija Damjanović, OIB 69790148037, Antuna Gustava Matoša 14,10360 Sesvete</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38645127354</item>
      <item>, OIB 85821130368</item>
      <item>, OIB 69790148037</item>
      <item>, OIB 08106331075</item>
    </izvorni_sadrzaj>
    <derivirana_varijabla naziv="DomainObject.Predmet.SudioniciListNazivOIB_1">
      <item>, OIB 38645127354</item>
      <item>, OIB 85821130368</item>
      <item>, OIB 69790148037</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16</properties:Pages>
  <properties:Words>5194</properties:Words>
  <properties:Characters>25873</properties:Characters>
  <properties:Lines>747</properties:Lines>
  <properties:Paragraphs>349</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2017-03-17T09:27:00Z</dcterms:created>
  <dc:creator>Korisnik</dc:creator>
  <cp:lastModifiedBy>Draženka Prpić</cp:lastModifiedBy>
  <cp:lastPrinted>2017-03-17T12:22:00Z</cp:lastPrinted>
  <dcterms:modified xmlns:xsi="http://www.w3.org/2001/XMLSchema-instance" xsi:type="dcterms:W3CDTF">2017-03-17T12:23:00Z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16</vt:i4>
  </prop:property>
</prop:Properties>
</file>