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cebcd5" w14:paraId="dcebcd5" w:rsidRDefault="00CA7AA4" w:rsidP="00CA7AA4" w:rsidR="00CA7AA4">
      <w:pPr>
        <w:pStyle w:val="Tijeloteksta"/>
        <w:jc w:val="both"/>
        <w:outlineLvl w:val="0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  <w:r>
        <w:rPr>
          <w:rFonts w:cs="Times New Roman" w:hAnsi="Times New Roman" w:ascii="Times New Roman"/>
          <w:sz w:val="24"/>
        </w:rPr>
        <w:t xml:space="preserve">                </w:t>
      </w:r>
      <w:r>
        <w:rPr>
          <w:noProof/>
        </w:rPr>
        <w:t xml:space="preserve">    </w:t>
      </w:r>
      <w:r>
        <w:rPr>
          <w:noProof/>
        </w:rPr>
        <w:drawing>
          <wp:inline distR="0" distL="0" distB="0" distT="0">
            <wp:extent cy="723900" cx="565150"/>
            <wp:effectExtent b="0" r="635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65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Times New Roman" w:hAnsi="Times New Roman" w:ascii="Times New Roman"/>
          <w:sz w:val="24"/>
        </w:rPr>
        <w:t xml:space="preserve"> </w:t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  <w:t>20. St-</w:t>
      </w:r>
      <w:r w:rsidR="006C3F4B">
        <w:rPr>
          <w:rFonts w:cs="Times New Roman" w:hAnsi="Times New Roman" w:ascii="Times New Roman"/>
          <w:sz w:val="24"/>
        </w:rPr>
        <w:t>4237</w:t>
      </w:r>
      <w:r w:rsidR="003F53A0">
        <w:rPr>
          <w:rFonts w:cs="Times New Roman" w:hAnsi="Times New Roman" w:ascii="Times New Roman"/>
          <w:sz w:val="24"/>
        </w:rPr>
        <w:t>/16</w:t>
      </w:r>
    </w:p>
    <w:tbl>
      <w:tblPr>
        <w:tblpPr w:tblpY="1" w:vertAnchor="text" w:rightFromText="180" w:leftFromText="180"/>
        <w:tblOverlap w:val="never"/>
        <w:tblW w:type="auto" w:w="0"/>
        <w:tblLook w:val="01E0" w:noVBand="0" w:noHBand="0" w:lastColumn="1" w:firstColumn="1" w:lastRow="1" w:firstRow="1"/>
      </w:tblPr>
      <w:tblGrid>
        <w:gridCol w:w="3398"/>
      </w:tblGrid>
      <w:tr w:rsidTr="00893493" w:rsidR="00CA7AA4">
        <w:trPr>
          <w:trHeight w:val="1427"/>
        </w:trPr>
        <w:tc>
          <w:tcPr>
            <w:tcW w:type="dxa" w:w="3398"/>
          </w:tcPr>
          <w:p w:rsidRDefault="00CA7AA4" w:rsidP="00893493" w:rsidR="00CA7AA4">
            <w:pPr>
              <w:pStyle w:val="Naslov2"/>
              <w:rPr>
                <w:b w:val="false"/>
                <w:bCs w:val="false"/>
                <w:sz w:val="24"/>
              </w:rPr>
            </w:pPr>
          </w:p>
          <w:p w:rsidRDefault="00CA7AA4" w:rsidP="00893493" w:rsidR="00CA7AA4">
            <w:pPr>
              <w:pStyle w:val="Naslov2"/>
              <w:rPr>
                <w:b w:val="false"/>
                <w:bCs w:val="false"/>
                <w:sz w:val="24"/>
              </w:rPr>
            </w:pPr>
            <w:r>
              <w:rPr>
                <w:b w:val="false"/>
                <w:bCs w:val="false"/>
                <w:sz w:val="24"/>
              </w:rPr>
              <w:t>REPUBLIKA HRVATSKA</w:t>
            </w:r>
          </w:p>
          <w:p w:rsidRDefault="00CA7AA4" w:rsidP="00893493" w:rsidR="00CA7AA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Trgovački sud u Zagrebu</w:t>
            </w:r>
          </w:p>
          <w:p w:rsidRDefault="00CA7AA4" w:rsidP="00893493" w:rsidR="00CA7AA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Zagreb, Amruševa 2/II (pp.432)</w:t>
            </w:r>
          </w:p>
        </w:tc>
      </w:tr>
    </w:tbl>
    <w:p w:rsidRDefault="00CA7AA4" w:rsidP="00CA7AA4" w:rsidR="00CA7AA4">
      <w:pPr>
        <w:rPr>
          <w:b/>
          <w:sz w:val="24"/>
          <w:szCs w:val="24"/>
        </w:rPr>
      </w:pPr>
      <w:r>
        <w:rPr>
          <w:b/>
          <w:sz w:val="24"/>
          <w:szCs w:val="24"/>
        </w:rPr>
        <w:br w:clear="all" w:type="textWrapping"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   </w:t>
      </w:r>
    </w:p>
    <w:p w:rsidRDefault="00CA7AA4" w:rsidP="00CA7AA4" w:rsidR="00CA7AA4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E P U B L I K A   H R V A T S K A </w:t>
      </w:r>
    </w:p>
    <w:p w:rsidRDefault="00CA7AA4" w:rsidP="00CA7AA4" w:rsidR="00CA7AA4">
      <w:pPr>
        <w:ind w:left="2880"/>
        <w:jc w:val="right"/>
        <w:rPr>
          <w:sz w:val="24"/>
          <w:szCs w:val="24"/>
        </w:rPr>
      </w:pPr>
    </w:p>
    <w:p w:rsidRDefault="00CA7AA4" w:rsidP="00CA7AA4" w:rsidR="00CA7AA4">
      <w:pPr>
        <w:jc w:val="center"/>
        <w:rPr>
          <w:sz w:val="24"/>
          <w:szCs w:val="24"/>
        </w:rPr>
      </w:pPr>
      <w:r>
        <w:rPr>
          <w:sz w:val="24"/>
          <w:szCs w:val="24"/>
        </w:rPr>
        <w:t>R J E Š E NJ E</w:t>
      </w:r>
    </w:p>
    <w:p w:rsidRDefault="00CA7AA4" w:rsidP="00CA7AA4" w:rsidR="00CA7AA4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</w:p>
    <w:p w:rsidRDefault="00CA7AA4" w:rsidP="006C3F4B" w:rsidR="00CA7AA4" w:rsidRPr="008201EF">
      <w:pPr>
        <w:ind w:firstLine="720"/>
        <w:jc w:val="both"/>
        <w:rPr>
          <w:sz w:val="24"/>
          <w:szCs w:val="24"/>
        </w:rPr>
      </w:pPr>
      <w:r w:rsidRPr="008201EF">
        <w:rPr>
          <w:sz w:val="24"/>
          <w:szCs w:val="24"/>
        </w:rPr>
        <w:t xml:space="preserve">Trgovački sud u Zagrebu, po sucu pojedincu Luciji Butigan, </w:t>
      </w:r>
      <w:r w:rsidR="003F53A0" w:rsidRPr="003F53A0">
        <w:rPr>
          <w:sz w:val="24"/>
          <w:szCs w:val="24"/>
        </w:rPr>
        <w:t xml:space="preserve">nakon obustavljenog skraćenog stečajnog postupka nad dužnikom </w:t>
      </w:r>
      <w:r w:rsidR="006C3F4B" w:rsidRPr="006C3F4B">
        <w:rPr>
          <w:sz w:val="24"/>
          <w:szCs w:val="24"/>
        </w:rPr>
        <w:t>NOVI GALEB d.o.o. za trgovinu i usluge</w:t>
      </w:r>
      <w:r w:rsidR="006C3F4B">
        <w:rPr>
          <w:sz w:val="24"/>
          <w:szCs w:val="24"/>
        </w:rPr>
        <w:t xml:space="preserve">, Zagreb (Grad Zagreb), </w:t>
      </w:r>
      <w:r w:rsidR="006C3F4B" w:rsidRPr="006C3F4B">
        <w:rPr>
          <w:sz w:val="24"/>
          <w:szCs w:val="24"/>
        </w:rPr>
        <w:t>Žutnička 23</w:t>
      </w:r>
      <w:r w:rsidR="003F53A0" w:rsidRPr="003F53A0">
        <w:rPr>
          <w:sz w:val="24"/>
          <w:szCs w:val="24"/>
        </w:rPr>
        <w:t xml:space="preserve">, </w:t>
      </w:r>
      <w:r w:rsidR="006C3F4B">
        <w:rPr>
          <w:sz w:val="24"/>
          <w:szCs w:val="24"/>
        </w:rPr>
        <w:t xml:space="preserve">OIB </w:t>
      </w:r>
      <w:r w:rsidR="006C3F4B" w:rsidRPr="006C3F4B">
        <w:rPr>
          <w:sz w:val="24"/>
          <w:szCs w:val="24"/>
        </w:rPr>
        <w:t>56001500976</w:t>
      </w:r>
      <w:r w:rsidR="006C3F4B">
        <w:rPr>
          <w:sz w:val="24"/>
          <w:szCs w:val="24"/>
        </w:rPr>
        <w:t>,</w:t>
      </w:r>
      <w:r w:rsidR="006C3F4B" w:rsidRPr="006C3F4B">
        <w:rPr>
          <w:sz w:val="24"/>
          <w:szCs w:val="24"/>
        </w:rPr>
        <w:t xml:space="preserve"> </w:t>
      </w:r>
      <w:r w:rsidR="003F53A0" w:rsidRPr="003F53A0">
        <w:rPr>
          <w:sz w:val="24"/>
          <w:szCs w:val="24"/>
        </w:rPr>
        <w:t xml:space="preserve"> povodom prijedloga vjerovnika RH, Ministarstvo financija, Porezna uprava, Područni ured Zagreb, zastupano po Županijskom državnom odvjetništvu u Zagrebu, za otvaranje stečajnog postupka nad dužnikom </w:t>
      </w:r>
      <w:r w:rsidR="006C3F4B" w:rsidRPr="006C3F4B">
        <w:rPr>
          <w:sz w:val="24"/>
          <w:szCs w:val="24"/>
        </w:rPr>
        <w:t>NOVI GALEB d.o.o. za trgovinu i usluge</w:t>
      </w:r>
      <w:r w:rsidR="006C3F4B">
        <w:rPr>
          <w:sz w:val="24"/>
          <w:szCs w:val="24"/>
        </w:rPr>
        <w:t xml:space="preserve">, Zagreb (Grad Zagreb), </w:t>
      </w:r>
      <w:r w:rsidR="006C3F4B" w:rsidRPr="006C3F4B">
        <w:rPr>
          <w:sz w:val="24"/>
          <w:szCs w:val="24"/>
        </w:rPr>
        <w:t>Žutnička 23</w:t>
      </w:r>
      <w:r w:rsidR="006C3F4B" w:rsidRPr="003F53A0">
        <w:rPr>
          <w:sz w:val="24"/>
          <w:szCs w:val="24"/>
        </w:rPr>
        <w:t xml:space="preserve">, </w:t>
      </w:r>
      <w:r w:rsidR="006C3F4B">
        <w:rPr>
          <w:sz w:val="24"/>
          <w:szCs w:val="24"/>
        </w:rPr>
        <w:t xml:space="preserve">OIB </w:t>
      </w:r>
      <w:r w:rsidR="006C3F4B" w:rsidRPr="006C3F4B">
        <w:rPr>
          <w:sz w:val="24"/>
          <w:szCs w:val="24"/>
        </w:rPr>
        <w:t xml:space="preserve">56001500976 </w:t>
      </w:r>
      <w:r w:rsidR="003F53A0">
        <w:rPr>
          <w:sz w:val="24"/>
          <w:szCs w:val="24"/>
        </w:rPr>
        <w:t>, dana 8</w:t>
      </w:r>
      <w:r w:rsidRPr="008201EF">
        <w:rPr>
          <w:sz w:val="24"/>
          <w:szCs w:val="24"/>
        </w:rPr>
        <w:t xml:space="preserve">. </w:t>
      </w:r>
      <w:r w:rsidR="00B44389">
        <w:rPr>
          <w:sz w:val="24"/>
          <w:szCs w:val="24"/>
        </w:rPr>
        <w:t>veljače</w:t>
      </w:r>
      <w:r w:rsidR="00B70107">
        <w:rPr>
          <w:sz w:val="24"/>
          <w:szCs w:val="24"/>
        </w:rPr>
        <w:t xml:space="preserve"> 2018</w:t>
      </w:r>
      <w:r w:rsidRPr="008201EF">
        <w:rPr>
          <w:sz w:val="24"/>
          <w:szCs w:val="24"/>
        </w:rPr>
        <w:t>. godine</w:t>
      </w:r>
    </w:p>
    <w:p w:rsidRDefault="00CA7AA4" w:rsidP="00CA7AA4" w:rsidR="00CA7AA4">
      <w:pPr>
        <w:jc w:val="both"/>
        <w:rPr>
          <w:sz w:val="24"/>
          <w:szCs w:val="24"/>
        </w:rPr>
      </w:pPr>
    </w:p>
    <w:p w:rsidRDefault="00CA7AA4" w:rsidP="00CA7AA4" w:rsidR="00CA7AA4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i j e š i o    j e </w:t>
      </w:r>
    </w:p>
    <w:p w:rsidRDefault="00CA7AA4" w:rsidP="00CA7AA4" w:rsidR="00CA7AA4">
      <w:pPr>
        <w:jc w:val="center"/>
        <w:rPr>
          <w:b/>
          <w:sz w:val="24"/>
          <w:szCs w:val="24"/>
        </w:rPr>
      </w:pPr>
    </w:p>
    <w:p w:rsidRDefault="00CA7AA4" w:rsidP="00CA7AA4" w:rsidR="00CA7AA4" w:rsidRPr="008201EF">
      <w:pPr>
        <w:ind w:hanging="720" w:left="720"/>
        <w:jc w:val="both"/>
        <w:rPr>
          <w:sz w:val="24"/>
          <w:szCs w:val="24"/>
        </w:rPr>
      </w:pPr>
      <w:r w:rsidRPr="008201EF">
        <w:rPr>
          <w:sz w:val="24"/>
          <w:szCs w:val="24"/>
        </w:rPr>
        <w:t xml:space="preserve">I. </w:t>
      </w:r>
      <w:r w:rsidRPr="008201EF">
        <w:rPr>
          <w:sz w:val="24"/>
          <w:szCs w:val="24"/>
        </w:rPr>
        <w:tab/>
        <w:t xml:space="preserve">Nalaže se osobi ovlaštenoj za zastupanje </w:t>
      </w:r>
      <w:r w:rsidR="006C3F4B" w:rsidRPr="006C3F4B">
        <w:rPr>
          <w:sz w:val="24"/>
          <w:szCs w:val="24"/>
        </w:rPr>
        <w:t>SLAVKO TRAVAR, Vantačići, MIROSLAVA CELEBRINA 5</w:t>
      </w:r>
      <w:r w:rsidR="006C3F4B">
        <w:rPr>
          <w:sz w:val="24"/>
          <w:szCs w:val="24"/>
        </w:rPr>
        <w:t xml:space="preserve">, </w:t>
      </w:r>
      <w:r w:rsidR="006C3F4B" w:rsidRPr="006C3F4B">
        <w:rPr>
          <w:sz w:val="24"/>
          <w:szCs w:val="24"/>
        </w:rPr>
        <w:t>OIB: 06632184995</w:t>
      </w:r>
      <w:r w:rsidRPr="008201EF">
        <w:rPr>
          <w:sz w:val="24"/>
          <w:szCs w:val="24"/>
        </w:rPr>
        <w:t xml:space="preserve">, dužnika </w:t>
      </w:r>
      <w:r w:rsidR="006C3F4B" w:rsidRPr="006C3F4B">
        <w:rPr>
          <w:sz w:val="24"/>
          <w:szCs w:val="24"/>
        </w:rPr>
        <w:t>NOVI GALEB d.o.o. za trgovinu i usluge</w:t>
      </w:r>
      <w:r w:rsidR="006C3F4B">
        <w:rPr>
          <w:sz w:val="24"/>
          <w:szCs w:val="24"/>
        </w:rPr>
        <w:t xml:space="preserve">, Zagreb (Grad Zagreb), </w:t>
      </w:r>
      <w:r w:rsidR="006C3F4B" w:rsidRPr="006C3F4B">
        <w:rPr>
          <w:sz w:val="24"/>
          <w:szCs w:val="24"/>
        </w:rPr>
        <w:t>Žutnička 23</w:t>
      </w:r>
      <w:r w:rsidR="006C3F4B" w:rsidRPr="003F53A0">
        <w:rPr>
          <w:sz w:val="24"/>
          <w:szCs w:val="24"/>
        </w:rPr>
        <w:t xml:space="preserve">, </w:t>
      </w:r>
      <w:r w:rsidR="006C3F4B">
        <w:rPr>
          <w:sz w:val="24"/>
          <w:szCs w:val="24"/>
        </w:rPr>
        <w:t xml:space="preserve">OIB </w:t>
      </w:r>
      <w:r w:rsidR="006C3F4B" w:rsidRPr="006C3F4B">
        <w:rPr>
          <w:sz w:val="24"/>
          <w:szCs w:val="24"/>
        </w:rPr>
        <w:t xml:space="preserve">56001500976 </w:t>
      </w:r>
      <w:r w:rsidR="00B70107">
        <w:rPr>
          <w:sz w:val="24"/>
          <w:szCs w:val="24"/>
        </w:rPr>
        <w:t xml:space="preserve">, </w:t>
      </w:r>
      <w:r w:rsidRPr="008201EF">
        <w:rPr>
          <w:sz w:val="24"/>
          <w:szCs w:val="24"/>
        </w:rPr>
        <w:t>da u roku od 8 dana od dana primitka ovog rješenja plati:</w:t>
      </w:r>
    </w:p>
    <w:p w:rsidRDefault="00CA7AA4" w:rsidP="00CA7AA4" w:rsidR="00CA7AA4" w:rsidRPr="008201EF">
      <w:pPr>
        <w:jc w:val="both"/>
        <w:rPr>
          <w:sz w:val="24"/>
          <w:szCs w:val="24"/>
        </w:rPr>
      </w:pPr>
    </w:p>
    <w:p w:rsidRDefault="00CA7AA4" w:rsidP="00B70107" w:rsidR="00CA7AA4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 iznos predujma od 1.000,00 kn u Fond  za namirenje troškova stečajnog   </w:t>
      </w:r>
    </w:p>
    <w:p w:rsidRDefault="00B70107" w:rsidP="00B70107" w:rsidR="00CA7AA4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CA7AA4">
        <w:rPr>
          <w:sz w:val="24"/>
          <w:szCs w:val="24"/>
        </w:rPr>
        <w:t xml:space="preserve"> postupka, na račun Trgovačkog suda u Zagrebu, otvorenog u Hrvatskoj    </w:t>
      </w:r>
    </w:p>
    <w:p w:rsidRDefault="00CA7AA4" w:rsidP="00B70107" w:rsidR="00CA7AA4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poštanskoj banci d.d. Zagreb, broj IBAN: HR9223900011300000460, </w:t>
      </w:r>
    </w:p>
    <w:p w:rsidRDefault="00CA7AA4" w:rsidP="00B70107" w:rsidR="00CA7AA4">
      <w:pPr>
        <w:ind w:left="720"/>
        <w:jc w:val="both"/>
        <w:rPr>
          <w:color w:val="FF0000"/>
          <w:sz w:val="24"/>
          <w:szCs w:val="24"/>
        </w:rPr>
      </w:pPr>
      <w:r>
        <w:rPr>
          <w:sz w:val="24"/>
          <w:szCs w:val="24"/>
        </w:rPr>
        <w:t xml:space="preserve">    </w:t>
      </w:r>
      <w:r w:rsidR="001457A8">
        <w:rPr>
          <w:sz w:val="24"/>
          <w:szCs w:val="24"/>
        </w:rPr>
        <w:t>model 00</w:t>
      </w:r>
      <w:r>
        <w:rPr>
          <w:sz w:val="24"/>
          <w:szCs w:val="24"/>
        </w:rPr>
        <w:t>, s pozivom na broj 2001-</w:t>
      </w:r>
      <w:r w:rsidR="00B760A3">
        <w:rPr>
          <w:sz w:val="24"/>
          <w:szCs w:val="24"/>
        </w:rPr>
        <w:t>423716</w:t>
      </w:r>
      <w:r>
        <w:rPr>
          <w:sz w:val="24"/>
          <w:szCs w:val="24"/>
        </w:rPr>
        <w:t>.</w:t>
      </w:r>
    </w:p>
    <w:p w:rsidRDefault="00CA7AA4" w:rsidP="00CA7AA4" w:rsidR="00CA7AA4">
      <w:pPr>
        <w:jc w:val="both"/>
        <w:rPr>
          <w:sz w:val="24"/>
          <w:szCs w:val="24"/>
        </w:rPr>
      </w:pPr>
    </w:p>
    <w:p w:rsidRDefault="00CA7AA4" w:rsidP="00CA7AA4" w:rsidR="00CA7AA4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 dodatni predujam u iznosu od 6.000,00 kn na račun Trgovačkog suda u </w:t>
      </w:r>
    </w:p>
    <w:p w:rsidRDefault="00CA7AA4" w:rsidP="00CA7AA4" w:rsidR="00CA7AA4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Zagrebu, IBAN: HR9223900011300000460, s pozivom na broj </w:t>
      </w:r>
      <w:r w:rsidR="00B760A3">
        <w:rPr>
          <w:sz w:val="24"/>
          <w:szCs w:val="24"/>
        </w:rPr>
        <w:t>423716</w:t>
      </w:r>
      <w:r>
        <w:rPr>
          <w:sz w:val="24"/>
          <w:szCs w:val="24"/>
        </w:rPr>
        <w:t>.</w:t>
      </w:r>
    </w:p>
    <w:p w:rsidRDefault="00CA7AA4" w:rsidP="00CA7AA4" w:rsidR="00CA7AA4">
      <w:pPr>
        <w:jc w:val="center"/>
        <w:rPr>
          <w:sz w:val="24"/>
          <w:szCs w:val="24"/>
        </w:rPr>
      </w:pPr>
    </w:p>
    <w:p w:rsidRDefault="00CA7AA4" w:rsidP="00CA7AA4" w:rsidR="00CA7AA4">
      <w:pPr>
        <w:ind w:hanging="720"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II. </w:t>
      </w:r>
      <w:r>
        <w:rPr>
          <w:sz w:val="24"/>
          <w:szCs w:val="24"/>
        </w:rPr>
        <w:tab/>
        <w:t>Ako osoba iz točke 1. Izreke ovog rješenja ne uplati zatraženi predujam u roku od 8 dana od dana primitka ovog rješenja, nalaže se Financijskoj agenciji provesti ovrhu nad novčanim sredstvima pristojbenog obveznika sa svih njegovih računa i oročenih novčanih sredstava prema odredbama zakona koji uređuje provedbu ovrhe na novčanim sredstvima sukladno odredbama čl. 113. st. 3. Stečajnog zakona (NN 71/15), u svezi s čl. 10. st.7. Zakona o parničnom postupku (NN 53/91, 91/92, 112/99, 88/01, 117/03, 88/05, 2/07, odluka USRH 84/08, 96/08, odluka USRH 123/08, USRH 57/11, 148/11, proč. tekst 25/13) i odredbama Ovršnog zakona (NN 112/12, 93/14) odnoseći na naplatu novčane kazne provedbom ovrhe na novčanim sredstvima kažnjene osobe.</w:t>
      </w:r>
    </w:p>
    <w:p w:rsidRDefault="00CA7AA4" w:rsidP="00CA7AA4" w:rsidR="00CA7AA4">
      <w:pPr>
        <w:ind w:hanging="720" w:left="720"/>
        <w:jc w:val="both"/>
        <w:rPr>
          <w:sz w:val="24"/>
          <w:szCs w:val="24"/>
        </w:rPr>
      </w:pPr>
    </w:p>
    <w:p w:rsidRDefault="000F6013" w:rsidP="00CA7AA4" w:rsidR="000F6013">
      <w:pPr>
        <w:ind w:hanging="720" w:left="720"/>
        <w:jc w:val="both"/>
        <w:rPr>
          <w:sz w:val="24"/>
          <w:szCs w:val="24"/>
        </w:rPr>
      </w:pPr>
    </w:p>
    <w:p w:rsidRDefault="000F6013" w:rsidP="00CA7AA4" w:rsidR="000F6013">
      <w:pPr>
        <w:ind w:hanging="720" w:left="720"/>
        <w:jc w:val="both"/>
        <w:rPr>
          <w:sz w:val="24"/>
          <w:szCs w:val="24"/>
        </w:rPr>
      </w:pPr>
    </w:p>
    <w:p w:rsidRDefault="00CA7AA4" w:rsidP="00CA7AA4" w:rsidR="00CA7AA4">
      <w:pPr>
        <w:ind w:hanging="720" w:left="72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III. </w:t>
      </w:r>
      <w:r>
        <w:rPr>
          <w:sz w:val="24"/>
          <w:szCs w:val="24"/>
        </w:rPr>
        <w:tab/>
        <w:t>Nalaže se Financijskog agenciji, da novčane iznose iz točke I. Izreke ovog rješenja, prenese s računa pristojbenog obveznika i oročenih novčanih sredstava pristojbenog obveznika na račun Trgovačkog suda u Zagrebu, otvorenog u Hrvatskoj poštanskoj banci d.d. Zagreb, a kako su isti navedeni u točki I.1 i I.2 Izreke ovog rješenja.</w:t>
      </w:r>
    </w:p>
    <w:p w:rsidRDefault="00CA7AA4" w:rsidP="00CA7AA4" w:rsidR="00CA7AA4">
      <w:pPr>
        <w:jc w:val="center"/>
        <w:rPr>
          <w:sz w:val="24"/>
          <w:szCs w:val="24"/>
        </w:rPr>
      </w:pPr>
    </w:p>
    <w:p w:rsidRDefault="00CA7AA4" w:rsidP="00CA7AA4" w:rsidR="00CA7AA4">
      <w:pPr>
        <w:tabs>
          <w:tab w:pos="2229" w:val="left"/>
          <w:tab w:pos="4156" w:val="center"/>
        </w:tabs>
        <w:jc w:val="center"/>
        <w:rPr>
          <w:sz w:val="24"/>
          <w:szCs w:val="24"/>
        </w:rPr>
      </w:pPr>
      <w:r>
        <w:rPr>
          <w:sz w:val="24"/>
          <w:szCs w:val="24"/>
        </w:rPr>
        <w:t>Obrazloženje</w:t>
      </w:r>
    </w:p>
    <w:p w:rsidRDefault="00CA7AA4" w:rsidP="00CA7AA4" w:rsidR="00CA7AA4">
      <w:pPr>
        <w:jc w:val="center"/>
        <w:rPr>
          <w:sz w:val="24"/>
          <w:szCs w:val="24"/>
        </w:rPr>
      </w:pPr>
    </w:p>
    <w:p w:rsidRDefault="00CA7AA4" w:rsidP="00CA7AA4" w:rsidR="00CA7AA4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Predlagatelj – vjerovnik je sukladno čl. 109. st. 2. Stečajnog zakona (Narodne novine br. 71/15 dalje SZ-a), podnio prijedlog za otvaranje stečajnog postupka nad dužnikom </w:t>
      </w:r>
      <w:r w:rsidR="00B760A3" w:rsidRPr="006C3F4B">
        <w:rPr>
          <w:sz w:val="24"/>
          <w:szCs w:val="24"/>
        </w:rPr>
        <w:t>NOVI GALEB d.o.o. za trgovinu i usluge</w:t>
      </w:r>
      <w:r w:rsidR="00B760A3">
        <w:rPr>
          <w:sz w:val="24"/>
          <w:szCs w:val="24"/>
        </w:rPr>
        <w:t xml:space="preserve">, Zagreb (Grad Zagreb), </w:t>
      </w:r>
      <w:r w:rsidR="00B760A3" w:rsidRPr="006C3F4B">
        <w:rPr>
          <w:sz w:val="24"/>
          <w:szCs w:val="24"/>
        </w:rPr>
        <w:t>Žutnička 23</w:t>
      </w:r>
      <w:r w:rsidR="00B760A3" w:rsidRPr="003F53A0">
        <w:rPr>
          <w:sz w:val="24"/>
          <w:szCs w:val="24"/>
        </w:rPr>
        <w:t xml:space="preserve">, </w:t>
      </w:r>
      <w:r w:rsidR="00B760A3">
        <w:rPr>
          <w:sz w:val="24"/>
          <w:szCs w:val="24"/>
        </w:rPr>
        <w:t xml:space="preserve">OIB </w:t>
      </w:r>
      <w:r w:rsidR="00B760A3" w:rsidRPr="006C3F4B">
        <w:rPr>
          <w:sz w:val="24"/>
          <w:szCs w:val="24"/>
        </w:rPr>
        <w:t>56001500976</w:t>
      </w:r>
      <w:r>
        <w:rPr>
          <w:sz w:val="24"/>
          <w:szCs w:val="24"/>
        </w:rPr>
        <w:t xml:space="preserve">, a predlagatelj je Republika Hrvatska. </w:t>
      </w:r>
    </w:p>
    <w:p w:rsidRDefault="004A45B3" w:rsidP="00CA7AA4" w:rsidR="004A45B3">
      <w:pPr>
        <w:jc w:val="both"/>
        <w:rPr>
          <w:sz w:val="24"/>
          <w:szCs w:val="24"/>
        </w:rPr>
      </w:pPr>
    </w:p>
    <w:p w:rsidRDefault="004A45B3" w:rsidP="004A45B3" w:rsidR="004A45B3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Na temelju čl. 112. st.5. SZ-a, Financijska agencija je obavijestila sud da dužnik na ime predujma za namirenje troškova stečajnog postupka ima zaplijenjena novčana sredstva u iznosu od 0,00 kn.</w:t>
      </w:r>
    </w:p>
    <w:p w:rsidRDefault="00CA7AA4" w:rsidP="00CA7AA4" w:rsidR="00CA7AA4">
      <w:pPr>
        <w:ind w:firstLine="720"/>
        <w:jc w:val="both"/>
        <w:rPr>
          <w:sz w:val="24"/>
          <w:szCs w:val="24"/>
        </w:rPr>
      </w:pPr>
    </w:p>
    <w:p w:rsidRDefault="00CA7AA4" w:rsidP="00CA7AA4" w:rsidR="00CA7AA4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Člankom 110. st. 2. SZ-a, propisano je, da prijedlog za otvaranje stečajnog postupka su dužni bez odgode, a najkasnije 21. dan od dana nastanka stečajnog razloga podnijeti:</w:t>
      </w:r>
    </w:p>
    <w:p w:rsidRDefault="00CA7AA4" w:rsidP="00CA7AA4" w:rsidR="00CA7AA4">
      <w:pPr>
        <w:ind w:firstLine="720"/>
        <w:jc w:val="both"/>
        <w:rPr>
          <w:sz w:val="24"/>
          <w:szCs w:val="24"/>
        </w:rPr>
      </w:pPr>
    </w:p>
    <w:p w:rsidRDefault="00CA7AA4" w:rsidP="00CA7AA4" w:rsidR="00CA7AA4">
      <w:pPr>
        <w:jc w:val="both"/>
        <w:rPr>
          <w:sz w:val="24"/>
          <w:szCs w:val="24"/>
        </w:rPr>
      </w:pPr>
      <w:r>
        <w:rPr>
          <w:sz w:val="24"/>
          <w:szCs w:val="24"/>
        </w:rPr>
        <w:t>- osoba ovlaštena za zastupanje dužnika po zakonu</w:t>
      </w:r>
    </w:p>
    <w:p w:rsidRDefault="00CA7AA4" w:rsidP="00CA7AA4" w:rsidR="00CA7AA4">
      <w:pPr>
        <w:jc w:val="both"/>
        <w:rPr>
          <w:sz w:val="24"/>
          <w:szCs w:val="24"/>
        </w:rPr>
      </w:pPr>
      <w:r>
        <w:rPr>
          <w:sz w:val="24"/>
          <w:szCs w:val="24"/>
        </w:rPr>
        <w:t>- član upravnog odbora dioničkog društva</w:t>
      </w:r>
    </w:p>
    <w:p w:rsidRDefault="00CA7AA4" w:rsidP="00CA7AA4" w:rsidR="00CA7AA4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-likvidator</w:t>
      </w:r>
    </w:p>
    <w:p w:rsidRDefault="00CA7AA4" w:rsidP="00CA7AA4" w:rsidR="00CA7AA4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član nadzornog odbora dužnika, ako nema osoba ovlaštenih za zastupanje dužnika   </w:t>
      </w:r>
    </w:p>
    <w:p w:rsidRDefault="00CA7AA4" w:rsidP="00CA7AA4" w:rsidR="00CA7AA4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po zakonu, ako joj je moglo biti poznati postojanje stečajnog razloga i nepostojanje </w:t>
      </w:r>
    </w:p>
    <w:p w:rsidRDefault="00CA7AA4" w:rsidP="00CA7AA4" w:rsidR="00CA7AA4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osoba ovlaštenih za zastupanje po zakonu</w:t>
      </w:r>
    </w:p>
    <w:p w:rsidRDefault="00CA7AA4" w:rsidP="00CA7AA4" w:rsidR="00CA7AA4">
      <w:pPr>
        <w:ind w:hanging="142" w:left="14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član društva s ograničenom odgovornošću, ako dužnik nema nadzorni odbor, a nema </w:t>
      </w:r>
    </w:p>
    <w:p w:rsidRDefault="00CA7AA4" w:rsidP="00CA7AA4" w:rsidR="00CA7AA4">
      <w:pPr>
        <w:ind w:hanging="142" w:left="14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osoba ovlaštenih za zastupanje dužnika po zakonu, ako joj je moglo biti poznato   </w:t>
      </w:r>
    </w:p>
    <w:p w:rsidRDefault="00CA7AA4" w:rsidP="00CA7AA4" w:rsidR="00CA7AA4">
      <w:pPr>
        <w:ind w:hanging="142" w:left="14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postojanje stečajnog razloga i nepostojanje osoba ovlaštenih za zastupanje po zakonu.</w:t>
      </w:r>
    </w:p>
    <w:p w:rsidRDefault="00CA7AA4" w:rsidP="00CA7AA4" w:rsidR="00CA7AA4">
      <w:pPr>
        <w:ind w:firstLine="720"/>
        <w:jc w:val="both"/>
        <w:rPr>
          <w:sz w:val="24"/>
          <w:szCs w:val="24"/>
        </w:rPr>
      </w:pPr>
    </w:p>
    <w:p w:rsidRDefault="00CA7AA4" w:rsidP="00CA7AA4" w:rsidR="00CA7AA4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Čl. 113. st. 1 SZ-a propisano je, da ako osobe iz čl. 110. st.2. citiranog zakona ne podnesu prijedloga za otvaranje stečajnog postupka u propisanom roku, da će im sud po službenoj dužnosti, a u slučajevima iz čl. 114. st.3. istog zakona, naložiti plaćanje predujma za namirenje troškova stečajnog postupka u roku od 8 dana.</w:t>
      </w:r>
    </w:p>
    <w:p w:rsidRDefault="00CA7AA4" w:rsidP="00CA7AA4" w:rsidR="00CA7AA4">
      <w:pPr>
        <w:ind w:firstLine="720"/>
        <w:jc w:val="both"/>
        <w:rPr>
          <w:sz w:val="24"/>
          <w:szCs w:val="24"/>
        </w:rPr>
      </w:pPr>
    </w:p>
    <w:p w:rsidRDefault="00CA7AA4" w:rsidP="00CA7AA4" w:rsidR="00CA7AA4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Čl. 114. st. 3. SZ-a propisano je, da predujam iz st. 1. citiranog članka nisu dužni platiti:</w:t>
      </w:r>
    </w:p>
    <w:p w:rsidRDefault="00CA7AA4" w:rsidP="00CA7AA4" w:rsidR="00CA7AA4">
      <w:pPr>
        <w:jc w:val="both"/>
        <w:rPr>
          <w:sz w:val="24"/>
          <w:szCs w:val="24"/>
        </w:rPr>
      </w:pPr>
      <w:r>
        <w:rPr>
          <w:sz w:val="24"/>
          <w:szCs w:val="24"/>
        </w:rPr>
        <w:t>- radnici i prijašnji dužnikovi radnici ako su podnijeli prijedloga za otvaranje</w:t>
      </w:r>
    </w:p>
    <w:p w:rsidRDefault="00CA7AA4" w:rsidP="00CA7AA4" w:rsidR="00CA7AA4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stečajnog postupka radi namirenja svoje dospjele tražbine po osnovi rada;</w:t>
      </w:r>
    </w:p>
    <w:p w:rsidRDefault="00CA7AA4" w:rsidP="00CA7AA4" w:rsidR="00CA7AA4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Financijska agencija, ako je podnijela prijedloga za otvaranje stečajnog postupka u </w:t>
      </w:r>
    </w:p>
    <w:p w:rsidRDefault="00CA7AA4" w:rsidP="00CA7AA4" w:rsidR="00CA7AA4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skladu s čl. 110. st.1. SZ-a;</w:t>
      </w:r>
    </w:p>
    <w:p w:rsidRDefault="00CA7AA4" w:rsidP="00CA7AA4" w:rsidR="00CA7AA4">
      <w:pPr>
        <w:jc w:val="both"/>
        <w:rPr>
          <w:sz w:val="24"/>
          <w:szCs w:val="24"/>
        </w:rPr>
      </w:pPr>
      <w:r>
        <w:rPr>
          <w:sz w:val="24"/>
          <w:szCs w:val="24"/>
        </w:rPr>
        <w:t>- Republika Hrvatska;</w:t>
      </w:r>
    </w:p>
    <w:p w:rsidRDefault="00CA7AA4" w:rsidP="00CA7AA4" w:rsidR="00CA7AA4">
      <w:pPr>
        <w:jc w:val="both"/>
        <w:rPr>
          <w:sz w:val="24"/>
          <w:szCs w:val="24"/>
        </w:rPr>
      </w:pPr>
    </w:p>
    <w:p w:rsidRDefault="00CA7AA4" w:rsidP="00CA7AA4" w:rsidR="00540E95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Slijedom prethodno iznesenog, proizlazi da je prijedlog za otvaranje stečajnog postupka nad </w:t>
      </w:r>
      <w:r w:rsidR="00B25E5B">
        <w:rPr>
          <w:sz w:val="24"/>
          <w:szCs w:val="24"/>
        </w:rPr>
        <w:t xml:space="preserve">gore navedenim </w:t>
      </w:r>
      <w:r>
        <w:rPr>
          <w:sz w:val="24"/>
          <w:szCs w:val="24"/>
        </w:rPr>
        <w:t>dužnikom, sukladno čl. 109. st. 2. SZ-a  podnio vjerovnik, a koji sukladno čl. 114. st. 3. alineja 3. SZ-a nije dužan platiti predujam za namirenje troškova stečajnog postupka, to je na temelju čl. 113. st. 1. SZ-a, doneseno ovo rješenje.</w:t>
      </w:r>
    </w:p>
    <w:p w:rsidRDefault="00CA7AA4" w:rsidP="00CA7AA4" w:rsidR="00CA7AA4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Default="00CA7AA4" w:rsidP="00CA7AA4" w:rsidR="00CA7AA4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Sud je osobi ovlaštenoj za zastupanje dužnika naložio uplatu dodatnog predujma u iznosu od 6.000,00 kn za pokriće troškova stečajnog postupka, budući se u prethodnom postupku provode neophodne radnje suda i tijela stečajnog postupka, a čijim djelovanjem nastaju troškovi postupka. Tako da, privremenom stečajnom upravitelju za obavljanje </w:t>
      </w:r>
      <w:r>
        <w:rPr>
          <w:sz w:val="24"/>
          <w:szCs w:val="24"/>
        </w:rPr>
        <w:lastRenderedPageBreak/>
        <w:t xml:space="preserve">stečajno-upraviteljskih poslova pripada pravo na nagradu u skladu s Uredbom o kriterijima i načinu obračuna i plaćanja nagrade stečajnom upravitelju (Narodne novine 105/15), odnosno, ima pravo na jednokratnu bruto nagradu u prethodnom postupku u iznosu od 3.000,00 kn do 20.000,00 kn. Nadalje, tijekom prethodnog postupka nastaju materijalni troškovi, poštanski trošak, trošak telefoniranja, trošak kopiranja i sl. u iznosu i do 300,00 kn, zatim, a bez obzira na temelju koje odredbe stečajnog zakona se stečaj provede, također postoji obveza arhiviranja dužnikove dokumentacije u iznosu do 4.000,00 kn. Zatim, nastaje i trošak zatvaranja i otvaranja novog žiro računa dužnika u iznosu od 150,00 kn, odnosno 40,00 kn, trošak izrade štambilja u iznosu od 150,00 kn, troškovi promjene podataka u Državnom zavodu za statistiku 60,00 kn, ovjera potpisa stečajnog upravitelja u iznosu od 46,60 kn. Također, u prethodnom postupku može se ostvariti potreba provedbe vještačenja, a koje zavisno od složenosti istoga čini određeni trošak. Slijedom navedenog, a uzimajući u obzir već prethodno pobrojene radnje i troškove koji nastaju tijekom provedbe prethodnog postupka, ukazuje se neophodnim osigurati sredstva za njihovo podmirenje, pa je sud i zaključio kao u izreci ovog zaključka, odnosno pozvao je vjerovnika na uplatu dodatnog predujma.  </w:t>
      </w:r>
    </w:p>
    <w:p w:rsidRDefault="00CA7AA4" w:rsidP="00CA7AA4" w:rsidR="00CA7AA4">
      <w:pPr>
        <w:jc w:val="both"/>
        <w:rPr>
          <w:sz w:val="24"/>
          <w:szCs w:val="24"/>
          <w:u w:val="single"/>
        </w:rPr>
      </w:pPr>
    </w:p>
    <w:p w:rsidRDefault="003F53A0" w:rsidP="00CA7AA4" w:rsidR="00CA7AA4">
      <w:pPr>
        <w:jc w:val="center"/>
        <w:rPr>
          <w:sz w:val="24"/>
          <w:szCs w:val="24"/>
          <w:u w:val="single"/>
        </w:rPr>
      </w:pPr>
      <w:r>
        <w:rPr>
          <w:sz w:val="24"/>
          <w:szCs w:val="24"/>
        </w:rPr>
        <w:t>U Zagrebu, 8</w:t>
      </w:r>
      <w:r w:rsidR="00CA7AA4">
        <w:rPr>
          <w:sz w:val="24"/>
          <w:szCs w:val="24"/>
        </w:rPr>
        <w:t xml:space="preserve">. </w:t>
      </w:r>
      <w:r w:rsidR="00B44389">
        <w:rPr>
          <w:sz w:val="24"/>
          <w:szCs w:val="24"/>
        </w:rPr>
        <w:t>veljače</w:t>
      </w:r>
      <w:r w:rsidR="000F6013">
        <w:rPr>
          <w:sz w:val="24"/>
          <w:szCs w:val="24"/>
        </w:rPr>
        <w:t xml:space="preserve"> 2018</w:t>
      </w:r>
      <w:r w:rsidR="00CA7AA4">
        <w:rPr>
          <w:sz w:val="24"/>
          <w:szCs w:val="24"/>
        </w:rPr>
        <w:t>.</w:t>
      </w:r>
    </w:p>
    <w:p w:rsidRDefault="00CA7AA4" w:rsidP="00CA7AA4" w:rsidR="00CA7AA4">
      <w:pPr>
        <w:ind w:firstLine="720"/>
        <w:jc w:val="center"/>
        <w:rPr>
          <w:sz w:val="24"/>
          <w:szCs w:val="24"/>
        </w:rPr>
      </w:pPr>
    </w:p>
    <w:p w:rsidRDefault="00CA7AA4" w:rsidP="00CA7AA4" w:rsidR="00CA7AA4">
      <w:pPr>
        <w:tabs>
          <w:tab w:pos="5100" w:val="left"/>
        </w:tabs>
        <w:ind w:firstLine="720"/>
        <w:jc w:val="right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SUDAC</w:t>
      </w:r>
    </w:p>
    <w:p w:rsidRDefault="000F6013" w:rsidP="00CA7AA4" w:rsidR="00CA7AA4">
      <w:pPr>
        <w:tabs>
          <w:tab w:pos="5100" w:val="left"/>
        </w:tabs>
        <w:ind w:firstLine="720"/>
        <w:jc w:val="right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LUCIJA BUTIGAN</w:t>
      </w:r>
      <w:r w:rsidR="006121CA">
        <w:rPr>
          <w:sz w:val="24"/>
          <w:szCs w:val="24"/>
        </w:rPr>
        <w:t>,v.r.</w:t>
      </w:r>
    </w:p>
    <w:p w:rsidRDefault="00CA7AA4" w:rsidP="00CA7AA4" w:rsidR="00CA7AA4" w:rsidRPr="00FC128B">
      <w:pPr>
        <w:tabs>
          <w:tab w:pos="5100" w:val="left"/>
        </w:tabs>
        <w:ind w:firstLine="720"/>
        <w:jc w:val="right"/>
        <w:rPr>
          <w:sz w:val="24"/>
          <w:szCs w:val="24"/>
        </w:rPr>
      </w:pPr>
    </w:p>
    <w:p w:rsidRDefault="00CA7AA4" w:rsidP="00CA7AA4" w:rsidR="00CA7AA4">
      <w:pPr>
        <w:tabs>
          <w:tab w:pos="5100" w:val="left"/>
        </w:tabs>
        <w:ind w:firstLine="720"/>
        <w:jc w:val="right"/>
        <w:rPr>
          <w:sz w:val="24"/>
          <w:szCs w:val="24"/>
        </w:rPr>
      </w:pPr>
    </w:p>
    <w:p w:rsidRDefault="00CA7AA4" w:rsidP="000F6013" w:rsidR="00CA7AA4">
      <w:pPr>
        <w:rPr>
          <w:sz w:val="24"/>
          <w:szCs w:val="24"/>
        </w:rPr>
      </w:pPr>
      <w:r>
        <w:rPr>
          <w:sz w:val="24"/>
          <w:szCs w:val="24"/>
        </w:rPr>
        <w:t>Uputa o pravnom lijeku:</w:t>
      </w:r>
    </w:p>
    <w:p w:rsidRDefault="00CA7AA4" w:rsidP="00CA7AA4" w:rsidR="00CA7AA4">
      <w:pPr>
        <w:jc w:val="both"/>
        <w:rPr>
          <w:sz w:val="24"/>
          <w:szCs w:val="24"/>
        </w:rPr>
      </w:pPr>
      <w:r>
        <w:rPr>
          <w:sz w:val="24"/>
          <w:szCs w:val="24"/>
        </w:rPr>
        <w:t>Protiv ovog rješenja je dopuštena žalba u roku od 8 dana od dana primitka rješenja, a koje se podnosi ovom sudu u 3 primjerka, za Visoki trgovački sud RH.</w:t>
      </w:r>
    </w:p>
    <w:p w:rsidRDefault="000F6013" w:rsidP="00CA7AA4" w:rsidR="000F6013">
      <w:pPr>
        <w:jc w:val="both"/>
        <w:rPr>
          <w:sz w:val="24"/>
          <w:szCs w:val="24"/>
        </w:rPr>
      </w:pPr>
    </w:p>
    <w:p w:rsidRDefault="006121CA" w:rsidP="006121CA" w:rsidR="006121CA" w:rsidRPr="006121CA">
      <w:pPr>
        <w:ind w:left="4248"/>
        <w:rPr>
          <w:sz w:val="24"/>
          <w:szCs w:val="24"/>
        </w:rPr>
      </w:pPr>
      <w:r w:rsidRPr="006121CA">
        <w:rPr>
          <w:sz w:val="24"/>
          <w:szCs w:val="24"/>
        </w:rPr>
        <w:t>Za točnost otpravka-ovlašteni službenik</w:t>
      </w:r>
    </w:p>
    <w:p w:rsidRDefault="006121CA" w:rsidP="006121CA" w:rsidR="006121CA" w:rsidRPr="006121CA">
      <w:pPr>
        <w:ind w:left="4248"/>
        <w:rPr>
          <w:sz w:val="24"/>
          <w:szCs w:val="24"/>
        </w:rPr>
      </w:pPr>
      <w:r w:rsidRPr="006121CA">
        <w:rPr>
          <w:sz w:val="24"/>
          <w:szCs w:val="24"/>
        </w:rPr>
        <w:tab/>
        <w:t xml:space="preserve">   Monika Grbac</w:t>
      </w:r>
    </w:p>
    <w:p w:rsidRDefault="00AB7484" w:rsidP="006121CA" w:rsidR="00AB7484" w:rsidRPr="006121CA">
      <w:pPr>
        <w:pStyle w:val="Odlomakpopisa"/>
        <w:jc w:val="both"/>
        <w:rPr>
          <w:sz w:val="24"/>
          <w:szCs w:val="24"/>
        </w:rPr>
      </w:pPr>
    </w:p>
    <w:p w:rsidRDefault="00CA7AA4" w:rsidP="00CA7AA4" w:rsidR="00CA7AA4">
      <w:pPr>
        <w:ind w:left="4332"/>
        <w:rPr>
          <w:color w:val="FFFFFF"/>
          <w:sz w:val="24"/>
          <w:szCs w:val="24"/>
        </w:rPr>
      </w:pPr>
      <w:r>
        <w:t xml:space="preserve">  </w:t>
      </w:r>
    </w:p>
    <w:p w:rsidRDefault="00CA7AA4" w:rsidP="00CA7AA4" w:rsidR="00CA7AA4" w:rsidRPr="008201EF">
      <w:pPr>
        <w:pStyle w:val="Odlomakpopisa"/>
        <w:rPr>
          <w:sz w:val="24"/>
          <w:szCs w:val="24"/>
        </w:rPr>
      </w:pPr>
    </w:p>
    <w:p w:rsidRDefault="002B4A0D" w:rsidR="002B4A0D"/>
    <w:sectPr w:rsidSect="000F6013" w:rsidR="002B4A0D">
      <w:headerReference w:type="default" r:id="rId10"/>
      <w:pgSz w:h="16838" w:w="11906"/>
      <w:pgMar w:gutter="0" w:footer="708" w:header="708" w:left="1417" w:bottom="1417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F6013" w:rsidP="000F6013" w:rsidR="000F6013">
      <w:r>
        <w:separator/>
      </w:r>
    </w:p>
  </w:endnote>
  <w:endnote w:id="0" w:type="continuationSeparator">
    <w:p w:rsidRDefault="000F6013" w:rsidP="000F6013" w:rsidR="000F60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F6013" w:rsidP="000F6013" w:rsidR="000F6013">
      <w:r>
        <w:separator/>
      </w:r>
    </w:p>
  </w:footnote>
  <w:footnote w:id="0" w:type="continuationSeparator">
    <w:p w:rsidRDefault="000F6013" w:rsidP="000F6013" w:rsidR="000F601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28667970"/>
      <w:docPartObj>
        <w:docPartGallery w:val="Page Numbers (Top of Page)"/>
        <w:docPartUnique/>
      </w:docPartObj>
    </w:sdtPr>
    <w:sdtEndPr/>
    <w:sdtContent>
      <w:p w:rsidRDefault="000F6013" w:rsidP="000F6013" w:rsidR="000F6013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121CA">
          <w:rPr>
            <w:noProof/>
          </w:rPr>
          <w:t>3</w:t>
        </w:r>
        <w:r>
          <w:fldChar w:fldCharType="end"/>
        </w:r>
        <w:r>
          <w:t xml:space="preserve"> </w:t>
        </w:r>
        <w:r>
          <w:tab/>
        </w:r>
        <w:r>
          <w:tab/>
        </w:r>
        <w:r>
          <w:rPr>
            <w:sz w:val="24"/>
          </w:rPr>
          <w:t>20. St-</w:t>
        </w:r>
        <w:r w:rsidR="00B760A3">
          <w:rPr>
            <w:sz w:val="24"/>
          </w:rPr>
          <w:t>4237</w:t>
        </w:r>
        <w:r w:rsidR="003F53A0">
          <w:rPr>
            <w:sz w:val="24"/>
          </w:rPr>
          <w:t>/16</w:t>
        </w:r>
      </w:p>
    </w:sdtContent>
  </w:sdt>
  <w:p w:rsidRDefault="000F6013" w:rsidR="000F601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5A50E9A"/>
    <w:multiLevelType w:val="hybridMultilevel"/>
    <w:tmpl w:val="58F4E96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7AA4"/>
    <w:rsid w:val="000170E8"/>
    <w:rsid w:val="000F6013"/>
    <w:rsid w:val="001457A8"/>
    <w:rsid w:val="001608BA"/>
    <w:rsid w:val="00197D36"/>
    <w:rsid w:val="00234474"/>
    <w:rsid w:val="002B4A0D"/>
    <w:rsid w:val="002B75EC"/>
    <w:rsid w:val="003E7580"/>
    <w:rsid w:val="003F53A0"/>
    <w:rsid w:val="00496601"/>
    <w:rsid w:val="004A45B3"/>
    <w:rsid w:val="00540E95"/>
    <w:rsid w:val="00563AF3"/>
    <w:rsid w:val="006121CA"/>
    <w:rsid w:val="006C3F4B"/>
    <w:rsid w:val="006F6F23"/>
    <w:rsid w:val="00757254"/>
    <w:rsid w:val="00861530"/>
    <w:rsid w:val="008C123F"/>
    <w:rsid w:val="0090551F"/>
    <w:rsid w:val="009D164C"/>
    <w:rsid w:val="009F34A2"/>
    <w:rsid w:val="00A90AAF"/>
    <w:rsid w:val="00AB7484"/>
    <w:rsid w:val="00AC5048"/>
    <w:rsid w:val="00B056BB"/>
    <w:rsid w:val="00B25E5B"/>
    <w:rsid w:val="00B44389"/>
    <w:rsid w:val="00B70107"/>
    <w:rsid w:val="00B760A3"/>
    <w:rsid w:val="00B855AD"/>
    <w:rsid w:val="00CA7AA4"/>
    <w:rsid w:val="00CE3C99"/>
    <w:rsid w:val="00D2452F"/>
    <w:rsid w:val="00DC76B0"/>
    <w:rsid w:val="00ED1750"/>
    <w:rsid w:val="00ED6FEA"/>
    <w:rsid w:val="00EF497C"/>
    <w:rsid w:val="00F71618"/>
    <w:rsid w:val="00FB24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A7AA4"/>
    <w:pPr>
      <w:overflowPunct w:val="false"/>
      <w:autoSpaceDE w:val="false"/>
      <w:autoSpaceDN w:val="false"/>
      <w:adjustRightInd w:val="false"/>
    </w:pPr>
    <w:rPr>
      <w:rFonts w:cs="Times New Roman" w:eastAsia="Times New Roman"/>
      <w:sz w:val="20"/>
      <w:szCs w:val="20"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CA7AA4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semiHidden/>
    <w:rsid w:val="00CA7AA4"/>
    <w:rPr>
      <w:rFonts w:cs="Times New Roman" w:eastAsia="Times New Roman"/>
      <w:b/>
      <w:bCs/>
      <w:sz w:val="28"/>
      <w:szCs w:val="24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CA7AA4"/>
    <w:pPr>
      <w:overflowPunct/>
      <w:autoSpaceDE/>
      <w:autoSpaceDN/>
      <w:adjustRightInd/>
    </w:pPr>
    <w:rPr>
      <w:rFonts w:cs="Arial" w:hAnsi="Arial" w:ascii="Arial"/>
      <w:sz w:val="22"/>
      <w:szCs w:val="24"/>
    </w:rPr>
  </w:style>
  <w:style w:customStyle="true" w:styleId="TijelotekstaChar" w:type="character">
    <w:name w:val="Tijelo teksta Char"/>
    <w:basedOn w:val="Zadanifontodlomka"/>
    <w:link w:val="Tijeloteksta"/>
    <w:semiHidden/>
    <w:rsid w:val="00CA7AA4"/>
    <w:rPr>
      <w:rFonts w:cs="Arial" w:eastAsia="Times New Roman" w:hAnsi="Arial" w:ascii="Arial"/>
      <w:sz w:val="22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CA7AA4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CA7AA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7AA4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F601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F6013"/>
    <w:rPr>
      <w:rFonts w:cs="Times New Roman" w:eastAsia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F601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F6013"/>
    <w:rPr>
      <w:rFonts w:cs="Times New Roman" w:eastAsia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121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121C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121CA"/>
    <w:rPr>
      <w:rFonts w:cs="Times New Roman"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121C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121C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A7AA4"/>
    <w:pPr>
      <w:overflowPunct w:val="0"/>
      <w:autoSpaceDE w:val="0"/>
      <w:autoSpaceDN w:val="0"/>
      <w:adjustRightInd w:val="0"/>
    </w:pPr>
    <w:rPr>
      <w:rFonts w:cs="Times New Roman" w:eastAsia="Times New Roman"/>
      <w:sz w:val="20"/>
      <w:szCs w:val="20"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CA7AA4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semiHidden/>
    <w:rsid w:val="00CA7AA4"/>
    <w:rPr>
      <w:rFonts w:cs="Times New Roman" w:eastAsia="Times New Roman"/>
      <w:b/>
      <w:bCs/>
      <w:sz w:val="28"/>
      <w:szCs w:val="24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CA7AA4"/>
    <w:pPr>
      <w:overflowPunct/>
      <w:autoSpaceDE/>
      <w:autoSpaceDN/>
      <w:adjustRightInd/>
    </w:pPr>
    <w:rPr>
      <w:rFonts w:ascii="Arial" w:cs="Arial" w:hAnsi="Arial"/>
      <w:sz w:val="22"/>
      <w:szCs w:val="24"/>
    </w:rPr>
  </w:style>
  <w:style w:customStyle="1" w:styleId="TijelotekstaChar" w:type="character">
    <w:name w:val="Tijelo teksta Char"/>
    <w:basedOn w:val="Zadanifontodlomka"/>
    <w:link w:val="Tijeloteksta"/>
    <w:semiHidden/>
    <w:rsid w:val="00CA7AA4"/>
    <w:rPr>
      <w:rFonts w:ascii="Arial" w:cs="Arial" w:eastAsia="Times New Roman" w:hAnsi="Arial"/>
      <w:sz w:val="22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CA7AA4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CA7AA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7AA4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F601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F6013"/>
    <w:rPr>
      <w:rFonts w:cs="Times New Roman" w:eastAsia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F601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F6013"/>
    <w:rPr>
      <w:rFonts w:cs="Times New Roman" w:eastAsia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121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121C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121CA"/>
    <w:rPr>
      <w:rFonts w:ascii="Times New Roman" w:cs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121C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121C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veljače 2018.</izvorni_sadrzaj>
    <derivirana_varijabla naziv="DomainObject.DatumDonosenjaOdluke_1">15.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4237</izvorni_sadrzaj>
    <derivirana_varijabla naziv="DomainObject.Predmet.Broj_1">4237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svibnja 2016.</izvorni_sadrzaj>
    <derivirana_varijabla naziv="DomainObject.Predmet.DatumOsnivanja_1">11.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St-4237/2016</izvorni_sadrzaj>
    <derivirana_varijabla naziv="DomainObject.Predmet.OznakaBroj_1">St-4237/2016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NOVI GALEB d.o.o. zastupanog po punomoćniku Slavko Travar</izvorni_sadrzaj>
    <derivirana_varijabla naziv="DomainObject.Predmet.ProtustrankaFormated_1">  NOVI GALEB d.o.o. zastupanog po punomoćniku Slavko Travar</derivirana_varijabla>
  </DomainObject.Predmet.ProtustrankaFormated>
  <DomainObject.Predmet.ProtustrankaFormatedOIB>
    <izvorni_sadrzaj>  NOVI GALEB d.o.o., OIB 56001500976 zastupanog po punomoćniku Slavko Travar</izvorni_sadrzaj>
    <derivirana_varijabla naziv="DomainObject.Predmet.ProtustrankaFormatedOIB_1">  NOVI GALEB d.o.o., OIB 56001500976 zastupanog po punomoćniku Slavko Travar</derivirana_varijabla>
  </DomainObject.Predmet.ProtustrankaFormatedOIB>
  <DomainObject.Predmet.ProtustrankaFormatedWithAdress>
    <izvorni_sadrzaj> NOVI GALEB d.o.o., Žutnička 23, 10000 Zagreb zastupanog po punomoćniku Slavko Travar</izvorni_sadrzaj>
    <derivirana_varijabla naziv="DomainObject.Predmet.ProtustrankaFormatedWithAdress_1"> NOVI GALEB d.o.o., Žutnička 23, 10000 Zagreb zastupanog po punomoćniku Slavko Travar</derivirana_varijabla>
  </DomainObject.Predmet.ProtustrankaFormatedWithAdress>
  <DomainObject.Predmet.ProtustrankaFormatedWithAdressOIB>
    <izvorni_sadrzaj> NOVI GALEB d.o.o., OIB 56001500976, Žutnička 23, 10000 Zagreb zastupanog po punomoćniku Slavko Travar</izvorni_sadrzaj>
    <derivirana_varijabla naziv="DomainObject.Predmet.ProtustrankaFormatedWithAdressOIB_1"> NOVI GALEB d.o.o., OIB 56001500976, Žutnička 23, 10000 Zagreb zastupanog po punomoćniku Slavko Travar</derivirana_varijabla>
  </DomainObject.Predmet.ProtustrankaFormatedWithAdressOIB>
  <DomainObject.Predmet.ProtustrankaWithAdress>
    <izvorni_sadrzaj>NOVI GALEB d.o.o. Žutnička 23, 10000 Zagreb</izvorni_sadrzaj>
    <derivirana_varijabla naziv="DomainObject.Predmet.ProtustrankaWithAdress_1">NOVI GALEB d.o.o. Žutnička 23, 10000 Zagreb</derivirana_varijabla>
  </DomainObject.Predmet.ProtustrankaWithAdress>
  <DomainObject.Predmet.ProtustrankaWithAdressOIB>
    <izvorni_sadrzaj>NOVI GALEB d.o.o., OIB 56001500976, Žutnička 23, 10000 Zagreb</izvorni_sadrzaj>
    <derivirana_varijabla naziv="DomainObject.Predmet.ProtustrankaWithAdressOIB_1">NOVI GALEB d.o.o., OIB 56001500976, Žutnička 23, 10000 Zagreb</derivirana_varijabla>
  </DomainObject.Predmet.ProtustrankaWithAdressOIB>
  <DomainObject.Predmet.ProtustrankaNazivFormated>
    <izvorni_sadrzaj>NOVI GALEB d.o.o.</izvorni_sadrzaj>
    <derivirana_varijabla naziv="DomainObject.Predmet.ProtustrankaNazivFormated_1">NOVI GALEB d.o.o.</derivirana_varijabla>
  </DomainObject.Predmet.ProtustrankaNazivFormated>
  <DomainObject.Predmet.ProtustrankaNazivFormatedOIB>
    <izvorni_sadrzaj>NOVI GALEB d.o.o., OIB 56001500976</izvorni_sadrzaj>
    <derivirana_varijabla naziv="DomainObject.Predmet.ProtustrankaNazivFormatedOIB_1">NOVI GALEB d.o.o., OIB 56001500976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NOVI GALEB d.o.o. zastupanog po punomoćniku Slavko Travar</item>
    </izvorni_sadrzaj>
    <derivirana_varijabla naziv="DomainObject.Predmet.ProtuStrankaListFormated_1">
      <item>NOVI GALEB d.o.o. zastupanog po punomoćniku Slavko Travar</item>
    </derivirana_varijabla>
  </DomainObject.Predmet.ProtuStrankaListFormated>
  <DomainObject.Predmet.ProtuStrankaListFormatedOIB>
    <izvorni_sadrzaj>
      <item>NOVI GALEB d.o.o., OIB 56001500976 zastupanog po punomoćniku Slavko Travar</item>
    </izvorni_sadrzaj>
    <derivirana_varijabla naziv="DomainObject.Predmet.ProtuStrankaListFormatedOIB_1">
      <item>NOVI GALEB d.o.o., OIB 56001500976 zastupanog po punomoćniku Slavko Travar</item>
    </derivirana_varijabla>
  </DomainObject.Predmet.ProtuStrankaListFormatedOIB>
  <DomainObject.Predmet.ProtuStrankaListFormatedWithAdress>
    <izvorni_sadrzaj>
      <item>NOVI GALEB d.o.o., Žutnička 23, 10000 Zagreb zastupanog po punomoćniku Slavko Travar</item>
    </izvorni_sadrzaj>
    <derivirana_varijabla naziv="DomainObject.Predmet.ProtuStrankaListFormatedWithAdress_1">
      <item>NOVI GALEB d.o.o., Žutnička 23, 10000 Zagreb zastupanog po punomoćniku Slavko Travar</item>
    </derivirana_varijabla>
  </DomainObject.Predmet.ProtuStrankaListFormatedWithAdress>
  <DomainObject.Predmet.ProtuStrankaListFormatedWithAdressOIB>
    <izvorni_sadrzaj>
      <item>NOVI GALEB d.o.o., OIB 56001500976, Žutnička 23, 10000 Zagreb zastupanog po punomoćniku Slavko Travar</item>
    </izvorni_sadrzaj>
    <derivirana_varijabla naziv="DomainObject.Predmet.ProtuStrankaListFormatedWithAdressOIB_1">
      <item>NOVI GALEB d.o.o., OIB 56001500976, Žutnička 23, 10000 Zagreb zastupanog po punomoćniku Slavko Travar</item>
    </derivirana_varijabla>
  </DomainObject.Predmet.ProtuStrankaListFormatedWithAdressOIB>
  <DomainObject.Predmet.ProtuStrankaListNazivFormated>
    <izvorni_sadrzaj>
      <item>NOVI GALEB d.o.o.</item>
    </izvorni_sadrzaj>
    <derivirana_varijabla naziv="DomainObject.Predmet.ProtuStrankaListNazivFormated_1">
      <item>NOVI GALEB d.o.o.</item>
    </derivirana_varijabla>
  </DomainObject.Predmet.ProtuStrankaListNazivFormated>
  <DomainObject.Predmet.ProtuStrankaListNazivFormatedOIB>
    <izvorni_sadrzaj>
      <item>NOVI GALEB d.o.o., OIB 56001500976</item>
    </izvorni_sadrzaj>
    <derivirana_varijabla naziv="DomainObject.Predmet.ProtuStrankaListNazivFormatedOIB_1">
      <item>NOVI GALEB d.o.o., OIB 56001500976</item>
    </derivirana_varijabla>
  </DomainObject.Predmet.ProtuStrankaListNazivFormatedOIB>
  <DomainObject.Predmet.OstaliListFormated>
    <izvorni_sadrzaj>
      <item>Slavko Travar punomoćnik sudionika u postupku NOVI GALEB d.o.o.</item>
    </izvorni_sadrzaj>
    <derivirana_varijabla naziv="DomainObject.Predmet.OstaliListFormated_1">
      <item>Slavko Travar punomoćnik sudionika u postupku NOVI GALEB d.o.o.</item>
    </derivirana_varijabla>
  </DomainObject.Predmet.OstaliListFormated>
  <DomainObject.Predmet.OstaliListFormatedOIB>
    <izvorni_sadrzaj>
      <item>Slavko Travar, OIB 06632184995 punomoćnik sudionika u postupku NOVI GALEB d.o.o.</item>
    </izvorni_sadrzaj>
    <derivirana_varijabla naziv="DomainObject.Predmet.OstaliListFormatedOIB_1">
      <item>Slavko Travar, OIB 06632184995 punomoćnik sudionika u postupku NOVI GALEB d.o.o.</item>
    </derivirana_varijabla>
  </DomainObject.Predmet.OstaliListFormatedOIB>
  <DomainObject.Predmet.OstaliListFormatedWithAdress>
    <izvorni_sadrzaj>
      <item>Slavko Travar, Miroslava Celebrina 5, 51511 Vantačići punomoćnik sudionika u postupku NOVI GALEB d.o.o.</item>
    </izvorni_sadrzaj>
    <derivirana_varijabla naziv="DomainObject.Predmet.OstaliListFormatedWithAdress_1">
      <item>Slavko Travar, Miroslava Celebrina 5, 51511 Vantačići punomoćnik sudionika u postupku NOVI GALEB d.o.o.</item>
    </derivirana_varijabla>
  </DomainObject.Predmet.OstaliListFormatedWithAdress>
  <DomainObject.Predmet.OstaliListFormatedWithAdressOIB>
    <izvorni_sadrzaj>
      <item>Slavko Travar, OIB 06632184995, Miroslava Celebrina 5, 51511 Vantačići punomoćnik sudionika u postupku NOVI GALEB d.o.o.</item>
    </izvorni_sadrzaj>
    <derivirana_varijabla naziv="DomainObject.Predmet.OstaliListFormatedWithAdressOIB_1">
      <item>Slavko Travar, OIB 06632184995, Miroslava Celebrina 5, 51511 Vantačići punomoćnik sudionika u postupku NOVI GALEB d.o.o.</item>
    </derivirana_varijabla>
  </DomainObject.Predmet.OstaliListFormatedWithAdressOIB>
  <DomainObject.Predmet.OstaliListNazivFormated>
    <izvorni_sadrzaj>
      <item>Slavko Travar</item>
    </izvorni_sadrzaj>
    <derivirana_varijabla naziv="DomainObject.Predmet.OstaliListNazivFormated_1">
      <item>Slavko Travar</item>
    </derivirana_varijabla>
  </DomainObject.Predmet.OstaliListNazivFormated>
  <DomainObject.Predmet.OstaliListNazivFormatedOIB>
    <izvorni_sadrzaj>
      <item>Slavko Travar, OIB 06632184995</item>
    </izvorni_sadrzaj>
    <derivirana_varijabla naziv="DomainObject.Predmet.OstaliListNazivFormatedOIB_1">
      <item>Slavko Travar, OIB 06632184995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2018.</izvorni_sadrzaj>
    <derivirana_varijabla naziv="DomainObject.Datum_1">15.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NOVI GALEB d.o.o.</izvorni_sadrzaj>
    <derivirana_varijabla naziv="DomainObject.Predmet.ProtustrankaIDrugi_1">NOVI GALEB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NOVI GALEB d.o.o., OIB 56001500976, Žutnička 23, 10000 Zagreb</izvorni_sadrzaj>
    <derivirana_varijabla naziv="DomainObject.Predmet.ProtustrankaIDrugiAdressOIB_1">NOVI GALEB d.o.o., OIB 56001500976, Žutnička 23,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NOVI GALEB d.o.o.</item>
      <item>FINA Regionalni centar Zagreb</item>
      <item>Slavko Travar</item>
    </izvorni_sadrzaj>
    <derivirana_varijabla naziv="DomainObject.Predmet.SudioniciListNaziv_1">
      <item>NOVI GALEB d.o.o.</item>
      <item>FINA Regionalni centar Zagreb</item>
      <item>Slavko Travar</item>
    </derivirana_varijabla>
  </DomainObject.Predmet.SudioniciListNaziv>
  <DomainObject.Predmet.SudioniciListAdressOIB>
    <izvorni_sadrzaj>
      <item>NOVI GALEB d.o.o., OIB 56001500976, Žutnička 23,10000 Zagreb</item>
      <item>FINA Regionalni centar Zagreb, OIB 85821130368, Trg svibanjskih žrtava 1995. 1,10000 Zagreb</item>
      <item>Slavko Travar, OIB 06632184995, Miroslava Celebrina 5,51511 Vantačići</item>
    </izvorni_sadrzaj>
    <derivirana_varijabla naziv="DomainObject.Predmet.SudioniciListAdressOIB_1">
      <item>NOVI GALEB d.o.o., OIB 56001500976, Žutnička 23,10000 Zagreb</item>
      <item>FINA Regionalni centar Zagreb, OIB 85821130368, Trg svibanjskih žrtava 1995. 1,10000 Zagreb</item>
      <item>Slavko Travar, OIB 06632184995, Miroslava Celebrina 5,51511 Vantačići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56001500976</item>
      <item>, OIB 85821130368</item>
      <item>, OIB 06632184995</item>
    </izvorni_sadrzaj>
    <derivirana_varijabla naziv="DomainObject.Predmet.SudioniciListNazivOIB_1">
      <item>, OIB 56001500976</item>
      <item>, OIB 85821130368</item>
      <item>, OIB 06632184995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1024</properties:Words>
  <properties:Characters>5644</properties:Characters>
  <properties:Lines>130</properties:Lines>
  <properties:Paragraphs>46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6758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2018-02-08T08:53:00Z</dcterms:created>
  <dc:creator>Monika Grbac</dc:creator>
  <cp:lastModifiedBy>Monika Grbac</cp:lastModifiedBy>
  <cp:lastPrinted>2018-02-15T11:46:00Z</cp:lastPrinted>
  <dcterms:modified xmlns:xsi="http://www.w3.org/2001/XMLSchema-instance" xsi:type="dcterms:W3CDTF">2018-02-15T11:46:00Z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