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11cc" w14:paraId="b1111cc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E491C">
        <w:rPr>
          <w:rFonts w:cs="Times New Roman" w:hAnsi="Times New Roman" w:ascii="Times New Roman"/>
          <w:sz w:val="24"/>
        </w:rPr>
        <w:t>5111/15-16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5C0D4F">
        <w:t xml:space="preserve">AUTHENTICUM KH  jednostavno društvo s ograničenom odgovornošću za trgovinu i usluge, Brezovica,Kružna Zadvorska 1.odvojak 4,  MBS: 080929822 OIB:05899606240 </w:t>
      </w:r>
      <w:r w:rsidRPr="003566B3">
        <w:t>dana</w:t>
      </w:r>
      <w:r w:rsidR="0085463C">
        <w:t xml:space="preserve"> </w:t>
      </w:r>
      <w:r w:rsidR="005C0D4F">
        <w:t>20.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5C0D4F">
        <w:t xml:space="preserve">AUTHENTICUM KH  jednostavno društvo s ograničenom odgovornošću za trgovinu i usluge, Brezovica,Kružna Zadvorska 1.odvojak 4,  MBS: 080929822 OIB:05899606240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C0D4F">
        <w:rPr>
          <w:bCs/>
        </w:rPr>
        <w:t>5111-15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C0D4F">
        <w:t>30. listopada</w:t>
      </w:r>
      <w:r>
        <w:t xml:space="preserve"> 2015.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5C0D4F">
        <w:t>AUTHENTICUM KH  jednostavno društvo s ograničenom odgovornošću za trgovinu i usluge, Brezovica,Kružna Zadvorska 1.odvojak 4,  MBS: 080929822 OIB:05899606240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23403D">
        <w:t>azdoblju od 120 dana te da ima 2</w:t>
      </w:r>
      <w:r w:rsidR="0023403D" w:rsidRPr="00307A7F">
        <w:t xml:space="preserve"> zaposlena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3403D">
        <w:rPr>
          <w:bCs/>
        </w:rPr>
        <w:t>21.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="00A93C76" w:rsidRPr="00E8739A">
        <w:lastRenderedPageBreak/>
        <w:t xml:space="preserve">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C0D4F">
        <w:rPr>
          <w:noProof w:val="false"/>
        </w:rPr>
        <w:t>20.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4124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41243" w:rsidR="000412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41243" w:rsidP="00041243" w:rsidR="00041243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41243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4124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24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C0D4F">
      <w:rPr>
        <w:noProof w:val="false"/>
      </w:rPr>
      <w:t>5111/15-16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41243"/>
    <w:rsid w:val="000E491C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C0D4F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24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24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5111</izvorni_sadrzaj>
    <derivirana_varijabla naziv="DomainObject.Predmet.Broj_1">5111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St-5111/2015</izvorni_sadrzaj>
    <derivirana_varijabla naziv="DomainObject.Predmet.OznakaBroj_1">St-5111/2015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AUTHENTICUM KH jednostavno društvo s ograničenom odgovornošću za trgovinu i usluge</izvorni_sadrzaj>
    <derivirana_varijabla naziv="DomainObject.Predmet.ProtustrankaFormated_1">  AUTHENTICUM KH jednostavno društvo s ograničenom odgovornošću za trgovinu i usluge</derivirana_varijabla>
  </DomainObject.Predmet.ProtustrankaFormated>
  <DomainObject.Predmet.ProtustrankaFormatedOIB>
    <izvorni_sadrzaj>  AUTHENTICUM KH jednostavno društvo s ograničenom odgovornošću za trgovinu i usluge, OIB 05899606240</izvorni_sadrzaj>
    <derivirana_varijabla naziv="DomainObject.Predmet.ProtustrankaFormatedOIB_1">  AUTHENTICUM KH jednostavno društvo s ograničenom odgovornošću za trgovinu i usluge, OIB 05899606240</derivirana_varijabla>
  </DomainObject.Predmet.ProtustrankaFormatedOIB>
  <DomainObject.Predmet.ProtustrankaFormatedWithAdress>
    <izvorni_sadrzaj> AUTHENTICUM KH jednostavno društvo s ograničenom odgovornošću za trgovinu i usluge, Kružna Zadvorska 1. odvojak 4, 10257 Brezovica</izvorni_sadrzaj>
    <derivirana_varijabla naziv="DomainObject.Predmet.ProtustrankaFormatedWithAdress_1"> AUTHENTICUM KH jednostavno društvo s ograničenom odgovornošću za trgovinu i usluge, Kružna Zadvorska 1. odvojak 4, 10257 Brezovica</derivirana_varijabla>
  </DomainObject.Predmet.ProtustrankaFormatedWithAdress>
  <DomainObject.Predmet.ProtustrankaFormatedWithAdressOIB>
    <izvorni_sadrzaj> AUTHENTICUM KH jednostavno društvo s ograničenom odgovornošću za trgovinu i usluge, OIB 05899606240, Kružna Zadvorska 1. odvojak 4, 10257 Brezovica</izvorni_sadrzaj>
    <derivirana_varijabla naziv="DomainObject.Predmet.ProtustrankaFormatedWithAdressOIB_1"> AUTHENTICUM KH jednostavno društvo s ograničenom odgovornošću za trgovinu i usluge, OIB 05899606240, Kružna Zadvorska 1. odvojak 4, 10257 Brezovica</derivirana_varijabla>
  </DomainObject.Predmet.ProtustrankaFormatedWithAdressOIB>
  <DomainObject.Predmet.ProtustrankaWithAdress>
    <izvorni_sadrzaj>AUTHENTICUM KH jednostavno društvo s ograničenom odgovornošću za trgovinu i usluge Kružna Zadvorska 1. odvojak 4, 10257 Brezovica</izvorni_sadrzaj>
    <derivirana_varijabla naziv="DomainObject.Predmet.ProtustrankaWithAdress_1">AUTHENTICUM KH jednostavno društvo s ograničenom odgovornošću za trgovinu i usluge Kružna Zadvorska 1. odvojak 4, 10257 Brezovica</derivirana_varijabla>
  </DomainObject.Predmet.ProtustrankaWithAdress>
  <DomainObject.Predmet.ProtustrankaWithAdressOIB>
    <izvorni_sadrzaj>AUTHENTICUM KH jednostavno društvo s ograničenom odgovornošću za trgovinu i usluge, OIB 05899606240, Kružna Zadvorska 1. odvojak 4, 10257 Brezovica</izvorni_sadrzaj>
    <derivirana_varijabla naziv="DomainObject.Predmet.ProtustrankaWithAdressOIB_1">AUTHENTICUM KH jednostavno društvo s ograničenom odgovornošću za trgovinu i usluge, OIB 05899606240, Kružna Zadvorska 1. odvojak 4, 10257 Brezovica</derivirana_varijabla>
  </DomainObject.Predmet.ProtustrankaWithAdressOIB>
  <DomainObject.Predmet.ProtustrankaNazivFormated>
    <izvorni_sadrzaj>AUTHENTICUM KH jednostavno društvo s ograničenom odgovornošću za trgovinu i usluge</izvorni_sadrzaj>
    <derivirana_varijabla naziv="DomainObject.Predmet.ProtustrankaNazivFormated_1">AUTHENTICUM KH jednostavno društvo s ograničenom odgovornošću za trgovinu i usluge</derivirana_varijabla>
  </DomainObject.Predmet.ProtustrankaNazivFormated>
  <DomainObject.Predmet.ProtustrankaNazivFormatedOIB>
    <izvorni_sadrzaj>AUTHENTICUM KH jednostavno društvo s ograničenom odgovornošću za trgovinu i usluge, OIB 05899606240</izvorni_sadrzaj>
    <derivirana_varijabla naziv="DomainObject.Predmet.ProtustrankaNazivFormatedOIB_1">AUTHENTICUM KH jednostavno društvo s ograničenom odgovornošću za trgovinu i usluge, OIB 05899606240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AUTHENTICUM KH jednostavno društvo s ograničenom odgovornošću za trgovinu i usluge</item>
    </izvorni_sadrzaj>
    <derivirana_varijabla naziv="DomainObject.Predmet.ProtuStrankaListFormated_1">
      <item>AUTHENTICUM KH jednostavno društvo s ograničenom odgovornošću za trgovinu i usluge</item>
    </derivirana_varijabla>
  </DomainObject.Predmet.ProtuStrankaListFormated>
  <DomainObject.Predmet.ProtuStrankaListFormatedOIB>
    <izvorni_sadrzaj>
      <item>AUTHENTICUM KH jednostavno društvo s ograničenom odgovornošću za trgovinu i usluge, OIB 05899606240</item>
    </izvorni_sadrzaj>
    <derivirana_varijabla naziv="DomainObject.Predmet.ProtuStrankaListFormatedOIB_1">
      <item>AUTHENTICUM KH jednostavno društvo s ograničenom odgovornošću za trgovinu i usluge, OIB 05899606240</item>
    </derivirana_varijabla>
  </DomainObject.Predmet.ProtuStrankaListFormatedOIB>
  <DomainObject.Predmet.ProtuStrankaListFormatedWithAdress>
    <izvorni_sadrzaj>
      <item>AUTHENTICUM KH jednostavno društvo s ograničenom odgovornošću za trgovinu i usluge, Kružna Zadvorska 1. odvojak 4, 10257 Brezovica</item>
    </izvorni_sadrzaj>
    <derivirana_varijabla naziv="DomainObject.Predmet.ProtuStrankaListFormatedWithAdress_1">
      <item>AUTHENTICUM KH jednostavno društvo s ograničenom odgovornošću za trgovinu i usluge, Kružna Zadvorska 1. odvojak 4, 10257 Brezovica</item>
    </derivirana_varijabla>
  </DomainObject.Predmet.ProtuStrankaListFormatedWithAdress>
  <DomainObject.Predmet.ProtuStrankaListFormatedWithAdressOIB>
    <izvorni_sadrzaj>
      <item>AUTHENTICUM KH jednostavno društvo s ograničenom odgovornošću za trgovinu i usluge, OIB 05899606240, Kružna Zadvorska 1. odvojak 4, 10257 Brezovica</item>
    </izvorni_sadrzaj>
    <derivirana_varijabla naziv="DomainObject.Predmet.ProtuStrankaListFormatedWithAdressOIB_1">
      <item>AUTHENTICUM KH jednostavno društvo s ograničenom odgovornošću za trgovinu i usluge, OIB 05899606240, Kružna Zadvorska 1. odvojak 4, 10257 Brezovica</item>
    </derivirana_varijabla>
  </DomainObject.Predmet.ProtuStrankaListFormatedWithAdressOIB>
  <DomainObject.Predmet.ProtuStrankaListNazivFormated>
    <izvorni_sadrzaj>
      <item>AUTHENTICUM KH jednostavno društvo s ograničenom odgovornošću za trgovinu i usluge</item>
    </izvorni_sadrzaj>
    <derivirana_varijabla naziv="DomainObject.Predmet.ProtuStrankaListNazivFormated_1">
      <item>AUTHENTICUM KH jednostavno društvo s ograničenom odgovornošću za trgovinu i usluge</item>
    </derivirana_varijabla>
  </DomainObject.Predmet.ProtuStrankaListNazivFormated>
  <DomainObject.Predmet.ProtuStrankaListNazivFormatedOIB>
    <izvorni_sadrzaj>
      <item>AUTHENTICUM KH jednostavno društvo s ograničenom odgovornošću za trgovinu i usluge, OIB 05899606240</item>
    </izvorni_sadrzaj>
    <derivirana_varijabla naziv="DomainObject.Predmet.ProtuStrankaListNazivFormatedOIB_1">
      <item>AUTHENTICUM KH jednostavno društvo s ograničenom odgovornošću za trgovinu i usluge, OIB 05899606240</item>
    </derivirana_varijabla>
  </DomainObject.Predmet.ProtuStrankaListNazivFormatedOIB>
  <DomainObject.Predmet.OstaliListFormated>
    <izvorni_sadrzaj>
      <item>Elmin Halilović</item>
    </izvorni_sadrzaj>
    <derivirana_varijabla naziv="DomainObject.Predmet.OstaliListFormated_1">
      <item>Elmin Halilović</item>
    </derivirana_varijabla>
  </DomainObject.Predmet.OstaliListFormated>
  <DomainObject.Predmet.OstaliListFormatedOIB>
    <izvorni_sadrzaj>
      <item>Elmin Halilović, OIB 08795525495</item>
    </izvorni_sadrzaj>
    <derivirana_varijabla naziv="DomainObject.Predmet.OstaliListFormatedOIB_1">
      <item>Elmin Halilović, OIB 08795525495</item>
    </derivirana_varijabla>
  </DomainObject.Predmet.OstaliListFormatedOIB>
  <DomainObject.Predmet.OstaliListFormatedWithAdress>
    <izvorni_sadrzaj>
      <item>Elmin Halilović, Ćirilometodska 26, 10430 Samobor</item>
    </izvorni_sadrzaj>
    <derivirana_varijabla naziv="DomainObject.Predmet.OstaliListFormatedWithAdress_1">
      <item>Elmin Halilović, Ćirilometodska 26, 10430 Samobor</item>
    </derivirana_varijabla>
  </DomainObject.Predmet.OstaliListFormatedWithAdress>
  <DomainObject.Predmet.OstaliListFormatedWithAdressOIB>
    <izvorni_sadrzaj>
      <item>Elmin Halilović, OIB 08795525495, Ćirilometodska 26, 10430 Samobor</item>
    </izvorni_sadrzaj>
    <derivirana_varijabla naziv="DomainObject.Predmet.OstaliListFormatedWithAdressOIB_1">
      <item>Elmin Halilović, OIB 08795525495, Ćirilometodska 26, 10430 Samobor</item>
    </derivirana_varijabla>
  </DomainObject.Predmet.OstaliListFormatedWithAdressOIB>
  <DomainObject.Predmet.OstaliListNazivFormated>
    <izvorni_sadrzaj>
      <item>Elmin Halilović</item>
    </izvorni_sadrzaj>
    <derivirana_varijabla naziv="DomainObject.Predmet.OstaliListNazivFormated_1">
      <item>Elmin Halilović</item>
    </derivirana_varijabla>
  </DomainObject.Predmet.OstaliListNazivFormated>
  <DomainObject.Predmet.OstaliListNazivFormatedOIB>
    <izvorni_sadrzaj>
      <item>Elmin Halilović, OIB 08795525495</item>
    </izvorni_sadrzaj>
    <derivirana_varijabla naziv="DomainObject.Predmet.OstaliListNazivFormatedOIB_1">
      <item>Elmin Halilović, OIB 08795525495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AUTHENTICUM KH jednostavno društvo s ograničenom odgovornošću za trgovinu i usluge</izvorni_sadrzaj>
    <derivirana_varijabla naziv="DomainObject.Predmet.ProtustrankaIDrugi_1">AUTHENTICUM KH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AUTHENTICUM KH jednostavno društvo s ograničenom odgovornošću za trgovinu i usluge, OIB 05899606240, Kružna Zadvorska 1. odvojak 4, 10257 Brezovica</izvorni_sadrzaj>
    <derivirana_varijabla naziv="DomainObject.Predmet.ProtustrankaIDrugiAdressOIB_1">AUTHENTICUM KH jednostavno društvo s ograničenom odgovornošću za trgovinu i usluge, OIB 05899606240, Kružna Zadvorska 1. odvojak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AUTHENTICUM KH jednostavno društvo s ograničenom odgovornošću za trgovinu i usluge</item>
      <item>FINA Regionalni centar Zagreb</item>
      <item>Elmin Halilović</item>
    </izvorni_sadrzaj>
    <derivirana_varijabla naziv="DomainObject.Predmet.SudioniciListNaziv_1">
      <item>AUTHENTICUM KH jednostavno društvo s ograničenom odgovornošću za trgovinu i usluge</item>
      <item>FINA Regionalni centar Zagreb</item>
      <item>Elmin Halilović</item>
    </derivirana_varijabla>
  </DomainObject.Predmet.SudioniciListNaziv>
  <DomainObject.Predmet.SudioniciListAdressOIB>
    <izvorni_sadrzaj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</izvorni_sadrzaj>
    <derivirana_varijabla naziv="DomainObject.Predmet.SudioniciListAdressOIB_1"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05899606240</item>
      <item>, OIB 85821130368</item>
      <item>, OIB 08795525495</item>
    </izvorni_sadrzaj>
    <derivirana_varijabla naziv="DomainObject.Predmet.SudioniciListNazivOIB_1">
      <item>, OIB 05899606240</item>
      <item>, OIB 85821130368</item>
      <item>, OIB 08795525495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2960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2016-05-20T10:58:00Z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2016-05-20T11:02:00Z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