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c88a" w14:paraId="764c88a" w:rsidRDefault="00F56EE7" w:rsidP="00251906" w:rsidR="00251906" w:rsidRPr="00B92B8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51906">
        <w:rPr>
          <w:noProof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906" w:rsidP="00251906" w:rsidR="00251906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251906" w:rsidP="00251906" w:rsidR="00251906" w:rsidRPr="003E5E31">
      <w:r>
        <w:t xml:space="preserve"> Trgovački sud u Osijeku</w:t>
      </w:r>
    </w:p>
    <w:p w:rsidRDefault="00251906" w:rsidP="00251906" w:rsidR="00251906">
      <w:pPr>
        <w:jc w:val="both"/>
      </w:pPr>
      <w:r>
        <w:t xml:space="preserve">   Osijek, Zagrebačka 2</w:t>
      </w:r>
    </w:p>
    <w:p w:rsidRDefault="00F56EE7" w:rsidP="00251906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251906" w:rsidP="003924EA" w:rsidR="00251906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E9479F">
        <w:t>DOMIX j.d.o.o. za turizam, trgovinu i usluge, MBS: 030185447, OIB: 50641113085, Vinkovci, Lapovačka 8</w:t>
      </w:r>
      <w:r w:rsidR="00FB1F31">
        <w:t xml:space="preserve">, </w:t>
      </w:r>
      <w:r w:rsidR="00E9479F">
        <w:t>10. srpnja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CC3AB0" w:rsidP="00CC3AB0" w:rsidR="0015367E" w:rsidRPr="009371EB">
      <w:pPr>
        <w:pStyle w:val="Tijeloteksta"/>
        <w:ind w:firstLine="708"/>
        <w:rPr>
          <w:bCs/>
        </w:rPr>
      </w:pPr>
      <w:r w:rsidRPr="00CC3AB0">
        <w:rPr>
          <w:bCs/>
        </w:rPr>
        <w:t>1.</w:t>
      </w:r>
      <w:r>
        <w:rPr>
          <w:bCs/>
        </w:rPr>
        <w:t xml:space="preserve"> 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E9479F">
        <w:t>DOMIX j.d.o.o. za turizam, trgovinu i usluge, MBS: 030185447, OIB: 50641113085, Vinkovci, Lapovačka 8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CC3AB0" w:rsidP="00CC3AB0" w:rsidR="0057324F" w:rsidRPr="00E94503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9F7198">
        <w:t>Zoran Ostović, OIB: 14973076805, Šibenska 19, Velika Gorica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CC3AB0" w:rsidP="00CC3AB0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E9479F">
        <w:t>DOMIX j.d.o.o. za turizam, trgovinu i usluge, MBS: 030185447, OIB: 50641113085, Vinkovci, Lapovačka 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CC3AB0" w:rsidP="00CC3AB0" w:rsidR="00AA4267">
      <w:pPr>
        <w:pStyle w:val="Tijeloteksta"/>
        <w:ind w:firstLine="360"/>
        <w:rPr>
          <w:bCs/>
        </w:rPr>
      </w:pPr>
      <w:r>
        <w:t xml:space="preserve"> </w:t>
      </w:r>
      <w:r>
        <w:tab/>
        <w:t xml:space="preserve">4. 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CC3AB0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E9479F">
        <w:rPr>
          <w:bCs/>
        </w:rPr>
        <w:t>9. svibnja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8D2B87">
        <w:rPr>
          <w:bCs/>
        </w:rPr>
        <w:t>1</w:t>
      </w:r>
      <w:r w:rsidR="00E9479F">
        <w:rPr>
          <w:bCs/>
        </w:rPr>
        <w:t>988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E9479F">
        <w:rPr>
          <w:bCs/>
        </w:rPr>
        <w:t>8. svibnja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E9479F">
        <w:t>DOMIX j.d.o.o. za turizam, trgovinu i usluge, MBS: 030185447, OIB: 50641113085, Vinkovci, Lapovačka 8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37256D" w:rsidP="002F47C0" w:rsidR="0037256D">
      <w:pPr>
        <w:pStyle w:val="Tijeloteksta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lastRenderedPageBreak/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9479F">
        <w:t>24. svibnja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7D6A46">
        <w:t>849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E9479F">
        <w:t>10. srpnja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62224E" w:rsidR="0062224E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62224E" w:rsidP="007A31D3" w:rsidR="0062224E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62224E" w:rsidP="00967AAD" w:rsidR="0062224E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9479F">
        <w:t>31. srpnja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B1D" w:rsidP="005C2CD1" w:rsidR="00817B1D">
      <w:r>
        <w:separator/>
      </w:r>
    </w:p>
  </w:endnote>
  <w:endnote w:id="0" w:type="continuationSeparator">
    <w:p w:rsidRDefault="00817B1D" w:rsidP="005C2CD1" w:rsidR="00817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B1D" w:rsidP="005C2CD1" w:rsidR="00817B1D">
      <w:r>
        <w:separator/>
      </w:r>
    </w:p>
  </w:footnote>
  <w:footnote w:id="0" w:type="continuationSeparator">
    <w:p w:rsidRDefault="00817B1D" w:rsidP="005C2CD1" w:rsidR="00817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821512"/>
      <w:docPartObj>
        <w:docPartGallery w:val="Page Numbers (Top of Page)"/>
        <w:docPartUnique/>
      </w:docPartObj>
    </w:sdtPr>
    <w:sdtEndPr/>
    <w:sdtContent>
      <w:p w:rsidRDefault="00251906" w:rsidR="002519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431">
          <w:rPr>
            <w:noProof/>
          </w:rPr>
          <w:t>2</w:t>
        </w:r>
        <w:r>
          <w:fldChar w:fldCharType="end"/>
        </w:r>
      </w:p>
    </w:sdtContent>
  </w:sdt>
  <w:p w:rsidRDefault="00251906" w:rsidP="00251906" w:rsidR="00251906">
    <w:pPr>
      <w:pStyle w:val="Zaglavlje"/>
      <w:jc w:val="right"/>
    </w:pPr>
    <w:r>
      <w:t>Poslovni broj: 19 St-</w:t>
    </w:r>
    <w:r w:rsidR="009F7198">
      <w:t>849/2018-5</w:t>
    </w:r>
  </w:p>
  <w:p w:rsidRDefault="005C2CD1" w:rsidP="00251906" w:rsidR="005C2CD1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9F7198">
      <w:t>849/2018-5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155BCB"/>
    <w:multiLevelType w:val="hybridMultilevel"/>
    <w:tmpl w:val="E116A1CE"/>
    <w:lvl w:tplc="AF1EA2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3F07A6"/>
    <w:multiLevelType w:val="hybridMultilevel"/>
    <w:tmpl w:val="81C28B4A"/>
    <w:lvl w:tplc="4F5E4F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51906"/>
    <w:rsid w:val="00267D26"/>
    <w:rsid w:val="00277C01"/>
    <w:rsid w:val="00281EAA"/>
    <w:rsid w:val="0028507D"/>
    <w:rsid w:val="002A2AF5"/>
    <w:rsid w:val="002A5F00"/>
    <w:rsid w:val="002B2793"/>
    <w:rsid w:val="002C1DB7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C745D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02D7"/>
    <w:rsid w:val="004A6F2C"/>
    <w:rsid w:val="004B490A"/>
    <w:rsid w:val="004B595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617A2"/>
    <w:rsid w:val="0057324F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B26"/>
    <w:rsid w:val="0061075F"/>
    <w:rsid w:val="00613D0A"/>
    <w:rsid w:val="0062224E"/>
    <w:rsid w:val="00632865"/>
    <w:rsid w:val="00633654"/>
    <w:rsid w:val="006372FF"/>
    <w:rsid w:val="00652724"/>
    <w:rsid w:val="00656FF9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D6A46"/>
    <w:rsid w:val="007E7376"/>
    <w:rsid w:val="007F0819"/>
    <w:rsid w:val="007F1D4E"/>
    <w:rsid w:val="008069AE"/>
    <w:rsid w:val="00817B1D"/>
    <w:rsid w:val="00817C66"/>
    <w:rsid w:val="00826247"/>
    <w:rsid w:val="00844C10"/>
    <w:rsid w:val="00844DE0"/>
    <w:rsid w:val="00860129"/>
    <w:rsid w:val="00875548"/>
    <w:rsid w:val="00880E71"/>
    <w:rsid w:val="008A66B9"/>
    <w:rsid w:val="008B08FA"/>
    <w:rsid w:val="008C689F"/>
    <w:rsid w:val="008C7029"/>
    <w:rsid w:val="008D2B87"/>
    <w:rsid w:val="008F7431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1DF0"/>
    <w:rsid w:val="009E5D6D"/>
    <w:rsid w:val="009F7198"/>
    <w:rsid w:val="00A07CA2"/>
    <w:rsid w:val="00A120A8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52E8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274E1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C3AB0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5624A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479F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St-849/2018</izvorni_sadrzaj>
    <derivirana_varijabla naziv="DomainObject.Predmet.OznakaBroj_1">St-849/2018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DOMIX j.d.o.o. za turizam, trgovinu i usluge</izvorni_sadrzaj>
    <derivirana_varijabla naziv="DomainObject.Predmet.ProtustrankaFormated_1">  DOMIX j.d.o.o. za turizam, trgovinu i usluge</derivirana_varijabla>
  </DomainObject.Predmet.ProtustrankaFormated>
  <DomainObject.Predmet.ProtustrankaFormatedOIB>
    <izvorni_sadrzaj>  DOMIX j.d.o.o. za turizam, trgovinu i usluge, OIB 50641113085</izvorni_sadrzaj>
    <derivirana_varijabla naziv="DomainObject.Predmet.ProtustrankaFormatedOIB_1">  DOMIX j.d.o.o. za turizam, trgovinu i usluge, OIB 50641113085</derivirana_varijabla>
  </DomainObject.Predmet.ProtustrankaFormatedOIB>
  <DomainObject.Predmet.ProtustrankaFormatedWithAdress>
    <izvorni_sadrzaj> DOMIX j.d.o.o. za turizam, trgovinu i usluge, Lapovačka 8, 32100 Vinkovci</izvorni_sadrzaj>
    <derivirana_varijabla naziv="DomainObject.Predmet.ProtustrankaFormatedWithAdress_1"> DOMIX j.d.o.o. za turizam, trgovinu i usluge, Lapovačka 8, 32100 Vinkovci</derivirana_varijabla>
  </DomainObject.Predmet.ProtustrankaFormatedWithAdress>
  <DomainObject.Predmet.ProtustrankaFormatedWithAdressOIB>
    <izvorni_sadrzaj> DOMIX j.d.o.o. za turizam, trgovinu i usluge, OIB 50641113085, Lapovačka 8, 32100 Vinkovci</izvorni_sadrzaj>
    <derivirana_varijabla naziv="DomainObject.Predmet.ProtustrankaFormatedWithAdressOIB_1"> DOMIX j.d.o.o. za turizam, trgovinu i usluge, OIB 50641113085, Lapovačka 8, 32100 Vinkovci</derivirana_varijabla>
  </DomainObject.Predmet.ProtustrankaFormatedWithAdressOIB>
  <DomainObject.Predmet.ProtustrankaWithAdress>
    <izvorni_sadrzaj>DOMIX j.d.o.o. za turizam, trgovinu i usluge Lapovačka 8, 32100 Vinkovci</izvorni_sadrzaj>
    <derivirana_varijabla naziv="DomainObject.Predmet.ProtustrankaWithAdress_1">DOMIX j.d.o.o. za turizam, trgovinu i usluge Lapovačka 8, 32100 Vinkovci</derivirana_varijabla>
  </DomainObject.Predmet.ProtustrankaWithAdress>
  <DomainObject.Predmet.ProtustrankaWithAdressOIB>
    <izvorni_sadrzaj>DOMIX j.d.o.o. za turizam, trgovinu i usluge, OIB 50641113085, Lapovačka 8, 32100 Vinkovci</izvorni_sadrzaj>
    <derivirana_varijabla naziv="DomainObject.Predmet.ProtustrankaWithAdressOIB_1">DOMIX j.d.o.o. za turizam, trgovinu i usluge, OIB 50641113085, Lapovačka 8, 32100 Vinkovci</derivirana_varijabla>
  </DomainObject.Predmet.ProtustrankaWithAdressOIB>
  <DomainObject.Predmet.ProtustrankaNazivFormated>
    <izvorni_sadrzaj>DOMIX j.d.o.o. za turizam, trgovinu i usluge</izvorni_sadrzaj>
    <derivirana_varijabla naziv="DomainObject.Predmet.ProtustrankaNazivFormated_1">DOMIX j.d.o.o. za turizam, trgovinu i usluge</derivirana_varijabla>
  </DomainObject.Predmet.ProtustrankaNazivFormated>
  <DomainObject.Predmet.ProtustrankaNazivFormatedOIB>
    <izvorni_sadrzaj>DOMIX j.d.o.o. za turizam, trgovinu i usluge, OIB 50641113085</izvorni_sadrzaj>
    <derivirana_varijabla naziv="DomainObject.Predmet.ProtustrankaNazivFormatedOIB_1">DOMIX j.d.o.o. za turizam, trgovinu i usluge, OIB 50641113085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DOMIX j.d.o.o. za turizam, trgovinu i usluge</item>
    </izvorni_sadrzaj>
    <derivirana_varijabla naziv="DomainObject.Predmet.ProtuStrankaListFormated_1">
      <item>DOMIX j.d.o.o. za turizam, trgovinu i usluge</item>
    </derivirana_varijabla>
  </DomainObject.Predmet.ProtuStrankaListFormated>
  <DomainObject.Predmet.ProtuStrankaListFormatedOIB>
    <izvorni_sadrzaj>
      <item>DOMIX j.d.o.o. za turizam, trgovinu i usluge, OIB 50641113085</item>
    </izvorni_sadrzaj>
    <derivirana_varijabla naziv="DomainObject.Predmet.ProtuStrankaListFormatedOIB_1">
      <item>DOMIX j.d.o.o. za turizam, trgovinu i usluge, OIB 50641113085</item>
    </derivirana_varijabla>
  </DomainObject.Predmet.ProtuStrankaListFormatedOIB>
  <DomainObject.Predmet.ProtuStrankaListFormatedWithAdress>
    <izvorni_sadrzaj>
      <item>DOMIX j.d.o.o. za turizam, trgovinu i usluge, Lapovačka 8, 32100 Vinkovci</item>
    </izvorni_sadrzaj>
    <derivirana_varijabla naziv="DomainObject.Predmet.ProtuStrankaListFormatedWithAdress_1">
      <item>DOMIX j.d.o.o. za turizam, trgovinu i usluge, Lapovačka 8, 32100 Vinkovci</item>
    </derivirana_varijabla>
  </DomainObject.Predmet.ProtuStrankaListFormatedWithAdress>
  <DomainObject.Predmet.ProtuStrankaListFormatedWithAdressOIB>
    <izvorni_sadrzaj>
      <item>DOMIX j.d.o.o. za turizam, trgovinu i usluge, OIB 50641113085, Lapovačka 8, 32100 Vinkovci</item>
    </izvorni_sadrzaj>
    <derivirana_varijabla naziv="DomainObject.Predmet.ProtuStrankaListFormatedWithAdressOIB_1">
      <item>DOMIX j.d.o.o. za turizam, trgovinu i usluge, OIB 50641113085, Lapovačka 8, 32100 Vinkovci</item>
    </derivirana_varijabla>
  </DomainObject.Predmet.ProtuStrankaListFormatedWithAdressOIB>
  <DomainObject.Predmet.ProtuStrankaListNazivFormated>
    <izvorni_sadrzaj>
      <item>DOMIX j.d.o.o. za turizam, trgovinu i usluge</item>
    </izvorni_sadrzaj>
    <derivirana_varijabla naziv="DomainObject.Predmet.ProtuStrankaListNazivFormated_1">
      <item>DOMIX j.d.o.o. za turizam, trgovinu i usluge</item>
    </derivirana_varijabla>
  </DomainObject.Predmet.ProtuStrankaListNazivFormated>
  <DomainObject.Predmet.ProtuStrankaListNazivFormatedOIB>
    <izvorni_sadrzaj>
      <item>DOMIX j.d.o.o. za turizam, trgovinu i usluge, OIB 50641113085</item>
    </izvorni_sadrzaj>
    <derivirana_varijabla naziv="DomainObject.Predmet.ProtuStrankaListNazivFormatedOIB_1">
      <item>DOMIX j.d.o.o. za turizam, trgovinu i usluge, OIB 50641113085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DOMIX j.d.o.o. za turizam, trgovinu i usluge</izvorni_sadrzaj>
    <derivirana_varijabla naziv="DomainObject.Predmet.ProtustrankaIDrugi_1">DOMIX j.d.o.o. za turizam,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DOMIX j.d.o.o. za turizam, trgovinu i usluge, OIB 50641113085, Lapovačka 8, 32100 Vinkovci</izvorni_sadrzaj>
    <derivirana_varijabla naziv="DomainObject.Predmet.ProtustrankaIDrugiAdressOIB_1">DOMIX j.d.o.o. za turizam, trgovinu i usluge, OIB 50641113085, Lapovačka 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DOMIX j.d.o.o. za turizam, trgovinu i usluge</item>
    </izvorni_sadrzaj>
    <derivirana_varijabla naziv="DomainObject.Predmet.SudioniciListNaziv_1">
      <item>FINA RC OSIJEK</item>
      <item>DOMIX j.d.o.o. za turizam, trgovinu i usluge</item>
    </derivirana_varijabla>
  </DomainObject.Predmet.SudioniciListNaziv>
  <DomainObject.Predmet.SudioniciListAdressOIB>
    <izvorni_sadrzaj>
      <item>FINA RC OSIJEK, OIB 85821130368</item>
      <item>DOMIX j.d.o.o. za turizam, trgovinu i usluge, OIB 50641113085, Lapovačka 8,32100 Vinkovci</item>
    </izvorni_sadrzaj>
    <derivirana_varijabla naziv="DomainObject.Predmet.SudioniciListAdressOIB_1">
      <item>FINA RC OSIJEK, OIB 85821130368</item>
      <item>DOMIX j.d.o.o. za turizam, trgovinu i usluge, OIB 50641113085, Lapovačka 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50641113085</item>
    </izvorni_sadrzaj>
    <derivirana_varijabla naziv="DomainObject.Predmet.SudioniciListNazivOIB_1">
      <item>, OIB 85821130368</item>
      <item>, OIB 50641113085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F26FE-7419-4F64-A9D8-6277A3C02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2805</properties:Characters>
  <properties:Lines>90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2018-07-10T11:22:00Z</dcterms:created>
  <dc:creator>Korisnik</dc:creator>
  <cp:lastModifiedBy>Renata Horvat</cp:lastModifiedBy>
  <cp:lastPrinted>2017-10-13T06:13:00Z</cp:lastPrinted>
  <dcterms:modified xmlns:xsi="http://www.w3.org/2001/XMLSchema-instance" xsi:type="dcterms:W3CDTF">2018-07-10T12:09:00Z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(DOMIX otvori i zatovri..docx)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