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b990" w14:paraId="5b9b990" w:rsidRDefault="008C018D" w:rsidP="00AA0639" w:rsidR="008C018D">
      <w:pPr>
        <w15:collapsed w:val="false"/>
        <w:rPr>
          <w:b/>
        </w:rPr>
      </w:pPr>
      <w:bookmarkStart w:name="_GoBack" w:id="0"/>
      <w:bookmarkEnd w:id="0"/>
    </w:p>
    <w:p w:rsidRDefault="00004458" w:rsidP="00AA0639" w:rsidR="00661AF9"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3620" w:rsidRPr="00B33620">
        <w:rPr>
          <w:b/>
        </w:rPr>
        <w:t xml:space="preserve"> </w:t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 w:rsidRPr="00B33620">
        <w:rPr>
          <w:b/>
        </w:rPr>
        <w:t>Broj: 7/St-</w:t>
      </w:r>
      <w:r w:rsidR="004B2AC0">
        <w:rPr>
          <w:b/>
        </w:rPr>
        <w:t>1</w:t>
      </w:r>
      <w:r w:rsidR="003234D7">
        <w:rPr>
          <w:b/>
        </w:rPr>
        <w:t>126</w:t>
      </w:r>
      <w:r w:rsidR="008508CB">
        <w:rPr>
          <w:b/>
        </w:rPr>
        <w:t>/</w:t>
      </w:r>
      <w:r w:rsidR="00B33620" w:rsidRPr="00B33620">
        <w:rPr>
          <w:b/>
        </w:rPr>
        <w:t>201</w:t>
      </w:r>
      <w:r w:rsidR="004B2AC0">
        <w:rPr>
          <w:b/>
        </w:rPr>
        <w:t>7</w:t>
      </w:r>
      <w:r w:rsidR="00B33620" w:rsidRPr="00B33620">
        <w:rPr>
          <w:b/>
        </w:rPr>
        <w:t>-</w:t>
      </w:r>
      <w:r w:rsidR="0095364E">
        <w:rPr>
          <w:b/>
        </w:rPr>
        <w:t>14</w:t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REPUBLIKA HRVATSKA</w:t>
      </w:r>
      <w:r w:rsidR="006B3505" w:rsidRPr="006B3505">
        <w:rPr>
          <w:b/>
        </w:rPr>
        <w:t xml:space="preserve"> </w:t>
      </w:r>
      <w:r w:rsidR="006B3505">
        <w:rPr>
          <w:b/>
        </w:rPr>
        <w:t xml:space="preserve"> </w:t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TRGOVAČKI SUD U OSIJEKU</w:t>
      </w:r>
    </w:p>
    <w:p w:rsidRDefault="00AA0639" w:rsidP="006B3505" w:rsidR="00AA0639" w:rsidRPr="00EA5FA0">
      <w:pPr>
        <w:rPr>
          <w:b/>
        </w:rPr>
      </w:pPr>
      <w:r w:rsidRPr="00EA5FA0">
        <w:rPr>
          <w:b/>
        </w:rPr>
        <w:t xml:space="preserve">STALNA SLUŽBA </w:t>
      </w:r>
      <w:r w:rsidR="006B3505">
        <w:rPr>
          <w:b/>
        </w:rPr>
        <w:t>U SLAVONSKOM BRODU</w:t>
      </w:r>
      <w:r w:rsidR="00393246">
        <w:rPr>
          <w:b/>
        </w:rPr>
        <w:t xml:space="preserve">                                           </w:t>
      </w:r>
      <w:r w:rsidRPr="00EA5FA0">
        <w:rPr>
          <w:b/>
        </w:rPr>
        <w:t xml:space="preserve">                </w:t>
      </w:r>
      <w:r w:rsidR="00393246">
        <w:rPr>
          <w:b/>
        </w:rPr>
        <w:t xml:space="preserve">     </w:t>
      </w:r>
      <w:r w:rsidR="00E10D5A">
        <w:rPr>
          <w:b/>
        </w:rPr>
        <w:t xml:space="preserve">  </w:t>
      </w:r>
      <w:r w:rsidR="00393246">
        <w:rPr>
          <w:b/>
        </w:rPr>
        <w:t xml:space="preserve">    </w:t>
      </w:r>
      <w:r w:rsidR="004E7E7A">
        <w:rPr>
          <w:b/>
        </w:rPr>
        <w:t xml:space="preserve">  </w:t>
      </w:r>
      <w:r w:rsidR="00393246">
        <w:rPr>
          <w:b/>
        </w:rPr>
        <w:t xml:space="preserve"> </w:t>
      </w:r>
    </w:p>
    <w:p w:rsidRDefault="00AA0639" w:rsidP="00AA0639" w:rsidR="00AA0639">
      <w:pPr>
        <w:rPr>
          <w:b/>
        </w:rPr>
      </w:pPr>
      <w:r w:rsidRPr="00EA5FA0">
        <w:rPr>
          <w:b/>
        </w:rPr>
        <w:t>Trg pobjede 13</w:t>
      </w:r>
    </w:p>
    <w:p w:rsidRDefault="00DE3C60" w:rsidP="009835AC" w:rsidR="00661AF9">
      <w:pPr>
        <w:rPr>
          <w:b/>
        </w:rPr>
      </w:pPr>
      <w:r>
        <w:rPr>
          <w:b/>
        </w:rPr>
        <w:t>Slavonski Brod</w:t>
      </w:r>
    </w:p>
    <w:p w:rsidRDefault="00122337" w:rsidP="009835AC" w:rsidR="00122337">
      <w:pPr>
        <w:jc w:val="center"/>
        <w:rPr>
          <w:b/>
        </w:rPr>
      </w:pPr>
    </w:p>
    <w:p w:rsidRDefault="00AA0639" w:rsidP="009835AC" w:rsidR="00FD3F87">
      <w:pPr>
        <w:jc w:val="center"/>
        <w:rPr>
          <w:b/>
        </w:rPr>
      </w:pPr>
      <w:r w:rsidRPr="00EA5FA0">
        <w:rPr>
          <w:b/>
        </w:rPr>
        <w:t>U</w:t>
      </w:r>
      <w:r w:rsidR="00B33620">
        <w:rPr>
          <w:b/>
        </w:rPr>
        <w:t xml:space="preserve">  </w:t>
      </w:r>
      <w:r w:rsidRPr="00EA5FA0">
        <w:rPr>
          <w:b/>
        </w:rPr>
        <w:t xml:space="preserve"> I M E </w:t>
      </w:r>
      <w:r w:rsidR="00B33620">
        <w:rPr>
          <w:b/>
        </w:rPr>
        <w:t xml:space="preserve"> </w:t>
      </w:r>
      <w:r w:rsidRPr="00EA5FA0">
        <w:rPr>
          <w:b/>
        </w:rPr>
        <w:t xml:space="preserve"> R E P U B L I K E  </w:t>
      </w:r>
      <w:r w:rsidR="00B33620">
        <w:rPr>
          <w:b/>
        </w:rPr>
        <w:t xml:space="preserve"> </w:t>
      </w:r>
      <w:r w:rsidRPr="00EA5FA0">
        <w:rPr>
          <w:b/>
        </w:rPr>
        <w:t xml:space="preserve"> H R V A T S K E</w:t>
      </w:r>
    </w:p>
    <w:p w:rsidRDefault="009835AC" w:rsidP="009835AC" w:rsidR="009835AC" w:rsidRPr="00EA5FA0">
      <w:pPr>
        <w:jc w:val="center"/>
        <w:rPr>
          <w:b/>
        </w:rPr>
      </w:pPr>
    </w:p>
    <w:p w:rsidRDefault="00AA0639" w:rsidP="006226FB" w:rsidR="00661AF9">
      <w:pPr>
        <w:jc w:val="center"/>
      </w:pPr>
      <w:r w:rsidRPr="00EA5FA0">
        <w:rPr>
          <w:b/>
        </w:rPr>
        <w:t>R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Š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N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</w:p>
    <w:p w:rsidRDefault="009835AC" w:rsidP="00EA5FA0" w:rsidR="009835AC">
      <w:pPr>
        <w:jc w:val="both"/>
      </w:pPr>
    </w:p>
    <w:p w:rsidRDefault="00AA0639" w:rsidP="00F073F4" w:rsidR="009D596D">
      <w:pPr>
        <w:jc w:val="both"/>
      </w:pPr>
      <w:r>
        <w:t xml:space="preserve">                 TRGOVAČKI SUD U OSIJEKU, STALNA SLUŽBA</w:t>
      </w:r>
      <w:r w:rsidR="00C62250">
        <w:t xml:space="preserve"> </w:t>
      </w:r>
      <w:r w:rsidR="006B3505">
        <w:t>U SLAVONSKOM BRODU</w:t>
      </w:r>
      <w:r>
        <w:t xml:space="preserve">, po stečajnoj sutkinji Mirni Vujčić, </w:t>
      </w:r>
      <w:r w:rsidR="00487D6E">
        <w:t xml:space="preserve">postupajući </w:t>
      </w:r>
      <w:r w:rsidR="008508CB" w:rsidRPr="008508CB">
        <w:t xml:space="preserve">po prijedlogu </w:t>
      </w:r>
      <w:r w:rsidR="004B68E7" w:rsidRPr="004B68E7">
        <w:t xml:space="preserve">predlagatelja FINANCIJSKE AGENCIJE, </w:t>
      </w:r>
      <w:r w:rsidR="006C44D2" w:rsidRPr="006C44D2">
        <w:t xml:space="preserve">Regionalnog centra Zagreb, Podružnice Zagreb, za otvaranje stečajnog postupka nad stečajnim dužnikom </w:t>
      </w:r>
      <w:r w:rsidR="003234D7" w:rsidRPr="003234D7">
        <w:t>UNOTERM – TRTA d.o.o. za graditeljstvo i trgovinu, skraćena tvrtka: UNOTERM – TRTA d.o.o., Zagreb, Jaruščica 5, OIB 01637512875</w:t>
      </w:r>
      <w:r w:rsidR="00B9171A">
        <w:t xml:space="preserve"> </w:t>
      </w:r>
      <w:r>
        <w:t xml:space="preserve">nakon održanog ročišta </w:t>
      </w:r>
      <w:r w:rsidR="00B33620" w:rsidRPr="00B33620">
        <w:t>radi rasprave o pretpostavkama za otvaranje stečajnog postupka i očitovanja o prijedlogu za otvaranje stečajnog postupka</w:t>
      </w:r>
      <w:r>
        <w:t xml:space="preserve">, te proteka roka za uplatu predujma za pokriće troškova </w:t>
      </w:r>
      <w:r w:rsidR="0074433D">
        <w:t>pretho</w:t>
      </w:r>
      <w:r w:rsidR="00123DCF">
        <w:t>d</w:t>
      </w:r>
      <w:r w:rsidR="0074433D">
        <w:t xml:space="preserve">nog i otvorenog </w:t>
      </w:r>
      <w:r>
        <w:t>steča</w:t>
      </w:r>
      <w:r w:rsidR="009A0088">
        <w:t xml:space="preserve">jnog postupka, dana </w:t>
      </w:r>
      <w:r w:rsidR="003234D7">
        <w:t>07</w:t>
      </w:r>
      <w:r w:rsidR="006C44D2">
        <w:t xml:space="preserve">. </w:t>
      </w:r>
      <w:r w:rsidR="003234D7">
        <w:t>ožujka</w:t>
      </w:r>
      <w:r w:rsidR="00C95D3C">
        <w:t xml:space="preserve"> 201</w:t>
      </w:r>
      <w:r w:rsidR="006C44D2">
        <w:t>8</w:t>
      </w:r>
      <w:r>
        <w:t>. godine</w:t>
      </w:r>
    </w:p>
    <w:p w:rsidRDefault="00661AF9" w:rsidP="00AA0639" w:rsidR="00661AF9"/>
    <w:p w:rsidRDefault="00AA0639" w:rsidP="006226FB" w:rsidR="00AA0639">
      <w:pPr>
        <w:jc w:val="center"/>
      </w:pPr>
      <w:r>
        <w:t>r i j e š i o    je</w:t>
      </w:r>
    </w:p>
    <w:p w:rsidRDefault="009835AC" w:rsidP="00AA0639" w:rsidR="009835AC"/>
    <w:p w:rsidRDefault="00AA0639" w:rsidP="00674DB3" w:rsidR="00AA0639">
      <w:pPr>
        <w:ind w:firstLine="1440"/>
        <w:jc w:val="both"/>
      </w:pPr>
      <w:r>
        <w:t>I</w:t>
      </w:r>
      <w:r w:rsidR="00123DCF">
        <w:t>.</w:t>
      </w:r>
      <w:r>
        <w:t xml:space="preserve">  Otvara se stečajni postupak nad stečajnim dužnikom </w:t>
      </w:r>
      <w:r w:rsidR="00C65787" w:rsidRPr="00C65787">
        <w:t>UNOTERM – TRTA d.o.o. za graditeljstvo i trgovinu, skraćena tvrtka: UNOTERM – TRTA d.o.o., Zagreb, Jaruščica 5, OIB 01637512875</w:t>
      </w:r>
      <w:r w:rsidR="00122337">
        <w:t>.</w:t>
      </w:r>
    </w:p>
    <w:p w:rsidRDefault="00AA0639" w:rsidP="00D75E1B" w:rsidR="00AA0639">
      <w:pPr>
        <w:jc w:val="both"/>
      </w:pPr>
    </w:p>
    <w:p w:rsidRDefault="00AA0639" w:rsidP="00D9760D" w:rsidR="00D9760D" w:rsidRPr="005203A6">
      <w:pPr>
        <w:ind w:firstLine="1440"/>
        <w:jc w:val="both"/>
        <w:rPr>
          <w:b/>
        </w:rPr>
      </w:pPr>
      <w:r>
        <w:t>II</w:t>
      </w:r>
      <w:r w:rsidR="00123DCF">
        <w:t>.</w:t>
      </w:r>
      <w:r w:rsidR="009D1661">
        <w:t xml:space="preserve"> </w:t>
      </w:r>
      <w:r>
        <w:t>Za stečajnog upravitelja imenuje se</w:t>
      </w:r>
      <w:r w:rsidR="00C62250">
        <w:t xml:space="preserve"> </w:t>
      </w:r>
      <w:r w:rsidR="0011582C" w:rsidRPr="003138A4">
        <w:t>Damir Cincar</w:t>
      </w:r>
      <w:r w:rsidR="000D56BF">
        <w:t xml:space="preserve"> iz Osijeka, </w:t>
      </w:r>
      <w:r w:rsidR="0011582C">
        <w:t>Svete Ane 15b</w:t>
      </w:r>
      <w:r w:rsidR="000D56BF">
        <w:t>, OIB</w:t>
      </w:r>
      <w:r w:rsidR="0011582C">
        <w:t xml:space="preserve"> </w:t>
      </w:r>
      <w:r w:rsidR="0052179A">
        <w:t>60464850994</w:t>
      </w:r>
    </w:p>
    <w:p w:rsidRDefault="00206492" w:rsidP="00206492" w:rsidR="00AA0639" w:rsidRPr="00206492">
      <w:pPr>
        <w:ind w:firstLine="1440"/>
        <w:jc w:val="both"/>
        <w:rPr>
          <w:b/>
        </w:rPr>
      </w:pPr>
      <w:r w:rsidRPr="00206492">
        <w:rPr>
          <w:b/>
        </w:rPr>
        <w:t xml:space="preserve">  </w:t>
      </w:r>
    </w:p>
    <w:p w:rsidRDefault="00AA0639" w:rsidP="00C62250" w:rsidR="003E4421">
      <w:pPr>
        <w:ind w:firstLine="1440"/>
        <w:jc w:val="both"/>
      </w:pPr>
      <w:r>
        <w:t>III</w:t>
      </w:r>
      <w:r w:rsidR="00123DCF">
        <w:t>.</w:t>
      </w:r>
      <w:r w:rsidR="006A6C2E">
        <w:t xml:space="preserve"> </w:t>
      </w:r>
      <w:r w:rsidR="00122337">
        <w:t>Z</w:t>
      </w:r>
      <w:r>
        <w:t xml:space="preserve">aključuje </w:t>
      </w:r>
      <w:r w:rsidR="00122337">
        <w:t xml:space="preserve">se </w:t>
      </w:r>
      <w:r>
        <w:t xml:space="preserve">stečajni postupak nad stečajnim </w:t>
      </w:r>
      <w:r w:rsidR="0011582C">
        <w:t xml:space="preserve">dužnikom </w:t>
      </w:r>
      <w:r w:rsidR="00934ECB" w:rsidRPr="00934ECB">
        <w:t>UNOTERM – TRTA d.o.o. za graditeljstvo i trgovinu, skraćena tvrtka: UNOTERM – TRTA d.o.o., Zagreb, Jaruščica 5, OIB 01637512875</w:t>
      </w:r>
      <w:r>
        <w:t xml:space="preserve">, jer </w:t>
      </w:r>
      <w:r w:rsidR="00F05E2F">
        <w:t>stečajna masa nije dostatna ni</w:t>
      </w:r>
      <w:r>
        <w:t xml:space="preserve"> za</w:t>
      </w:r>
      <w:r w:rsidR="00E64EAE">
        <w:t xml:space="preserve"> namirenje </w:t>
      </w:r>
      <w:r>
        <w:t xml:space="preserve">troškova </w:t>
      </w:r>
      <w:r w:rsidR="00E64EAE">
        <w:t>ste</w:t>
      </w:r>
      <w:r>
        <w:t>čajnog postupka.</w:t>
      </w:r>
      <w:r w:rsidR="006C44D2">
        <w:t xml:space="preserve"> </w:t>
      </w:r>
    </w:p>
    <w:p w:rsidRDefault="00AA0639" w:rsidP="00D75E1B" w:rsidR="00AA0639">
      <w:pPr>
        <w:jc w:val="both"/>
      </w:pPr>
    </w:p>
    <w:p w:rsidRDefault="00AA0639" w:rsidP="00B9171A" w:rsidR="00FD3F87">
      <w:pPr>
        <w:jc w:val="both"/>
      </w:pPr>
      <w:r>
        <w:t xml:space="preserve">                         </w:t>
      </w:r>
      <w:r w:rsidR="002B11AA">
        <w:t>I</w:t>
      </w:r>
      <w:r>
        <w:t>V</w:t>
      </w:r>
      <w:r w:rsidR="00123DCF">
        <w:t>.</w:t>
      </w:r>
      <w:r>
        <w:t xml:space="preserve"> Po pravomoćnosti ovog rješenja navedeni stečajni dužnik brisat ć</w:t>
      </w:r>
      <w:r w:rsidR="00AE7850">
        <w:t>e se iz sudskog</w:t>
      </w:r>
      <w:r>
        <w:t xml:space="preserve"> registra.</w:t>
      </w:r>
      <w:r w:rsidR="009D596D">
        <w:t xml:space="preserve">                </w:t>
      </w:r>
    </w:p>
    <w:p w:rsidRDefault="00AA0639" w:rsidP="00EA5FA0" w:rsidR="00AA0639">
      <w:pPr>
        <w:jc w:val="center"/>
      </w:pPr>
      <w:r>
        <w:t>Obrazloženje</w:t>
      </w:r>
    </w:p>
    <w:p w:rsidRDefault="006B5DEB" w:rsidP="006B5DEB" w:rsidR="006B5DEB"/>
    <w:p w:rsidRDefault="002C3016" w:rsidP="006C44D2" w:rsidR="00B9171A">
      <w:pPr>
        <w:jc w:val="both"/>
      </w:pPr>
      <w:r>
        <w:t xml:space="preserve"> </w:t>
      </w:r>
      <w:r>
        <w:tab/>
      </w:r>
      <w:r w:rsidR="001B6746">
        <w:t xml:space="preserve"> </w:t>
      </w:r>
      <w:r w:rsidR="001B6746">
        <w:tab/>
        <w:t xml:space="preserve"> </w:t>
      </w:r>
      <w:r w:rsidR="006C44D2" w:rsidRPr="006C44D2">
        <w:t xml:space="preserve">Na temelju prijedloga Financijske agencije, Regionalnog centra </w:t>
      </w:r>
      <w:r w:rsidR="006A1C32">
        <w:t>Zagreb</w:t>
      </w:r>
      <w:r w:rsidR="006C44D2" w:rsidRPr="006C44D2">
        <w:t xml:space="preserve"> Podružnice </w:t>
      </w:r>
      <w:r w:rsidR="006A1C32">
        <w:t>Zagreb</w:t>
      </w:r>
      <w:r w:rsidR="006C44D2" w:rsidRPr="006C44D2">
        <w:t>, podnesenog na temelju odredbe čl. 110. st. 1. Stečajn</w:t>
      </w:r>
      <w:r w:rsidR="00B9171A">
        <w:t>og zakona (dalje: SZ, NN 71/15</w:t>
      </w:r>
      <w:r w:rsidR="003138A4">
        <w:t xml:space="preserve"> i 104/17</w:t>
      </w:r>
      <w:r w:rsidR="00B9171A">
        <w:t xml:space="preserve">), a nakon što je rješenjem posl.br. 31 Su 525/17-10 od 26. lipnja 2017. godine Visokog trgovačkog suda Republike Hrvatske predmet delegiran ovome sudu na postupanje </w:t>
      </w:r>
      <w:r w:rsidR="006C44D2" w:rsidRPr="006C44D2">
        <w:t xml:space="preserve">zakazano je i održano ročište radi rasprave o pretpostavkama za otvaranje stečajnog postupka i očitovanja o prijedlogu za otvaranje stečajnog postupka nad stečajnim dužnikom </w:t>
      </w:r>
    </w:p>
    <w:p w:rsidRDefault="00B9171A" w:rsidP="006C44D2" w:rsidR="00B9171A">
      <w:pPr>
        <w:jc w:val="both"/>
      </w:pPr>
    </w:p>
    <w:p w:rsidRDefault="00B9171A" w:rsidP="00B9171A" w:rsidR="00B9171A">
      <w:pPr>
        <w:jc w:val="right"/>
      </w:pPr>
    </w:p>
    <w:p w:rsidRDefault="00B9171A" w:rsidP="006C44D2" w:rsidR="00B9171A">
      <w:pPr>
        <w:jc w:val="both"/>
      </w:pPr>
    </w:p>
    <w:p w:rsidRDefault="0095364E" w:rsidP="0095364E" w:rsidR="0095364E" w:rsidRPr="0095364E">
      <w:pPr>
        <w:jc w:val="right"/>
      </w:pPr>
      <w:r w:rsidRPr="0095364E">
        <w:rPr>
          <w:b/>
        </w:rPr>
        <w:t>Broj: 7/St-1126/2017-14</w:t>
      </w:r>
    </w:p>
    <w:p w:rsidRDefault="0095364E" w:rsidP="006C44D2" w:rsidR="0095364E">
      <w:pPr>
        <w:jc w:val="both"/>
      </w:pPr>
    </w:p>
    <w:p w:rsidRDefault="0095364E" w:rsidP="006C44D2" w:rsidR="0095364E">
      <w:pPr>
        <w:jc w:val="both"/>
      </w:pPr>
    </w:p>
    <w:p w:rsidRDefault="003A13E7" w:rsidP="006C44D2" w:rsidR="006C44D2" w:rsidRPr="006C44D2">
      <w:pPr>
        <w:jc w:val="both"/>
      </w:pPr>
      <w:r w:rsidRPr="003A13E7">
        <w:t>UNOTERM – TRTA d.o.o. za graditeljstvo i trgovinu, skraćena tvrtka: UNOTERM – TRTA d.o.o., Zagreb, Jaruščica 5, OIB 01637512875</w:t>
      </w:r>
      <w:r w:rsidR="006C44D2" w:rsidRPr="006C44D2">
        <w:t>.</w:t>
      </w:r>
      <w:r w:rsidR="00B9171A">
        <w:t xml:space="preserve"> </w:t>
      </w:r>
      <w:r w:rsidR="006C44D2" w:rsidRPr="006C44D2">
        <w:tab/>
      </w:r>
      <w:r>
        <w:t xml:space="preserve"> </w:t>
      </w:r>
      <w:r w:rsidR="006C44D2" w:rsidRPr="006C44D2">
        <w:t xml:space="preserve">          </w:t>
      </w:r>
      <w:r w:rsidR="006C44D2" w:rsidRPr="006C44D2">
        <w:tab/>
      </w:r>
      <w:r w:rsidR="006C44D2" w:rsidRPr="006C44D2">
        <w:tab/>
      </w:r>
    </w:p>
    <w:p w:rsidRDefault="006C44D2" w:rsidP="00167F18" w:rsidR="00167F18" w:rsidRPr="00167F18">
      <w:pPr>
        <w:jc w:val="both"/>
      </w:pPr>
      <w:r w:rsidRPr="006C44D2">
        <w:t xml:space="preserve"> </w:t>
      </w:r>
      <w:r w:rsidRPr="006C44D2">
        <w:tab/>
      </w:r>
      <w:r w:rsidRPr="006C44D2">
        <w:tab/>
        <w:t xml:space="preserve"> </w:t>
      </w:r>
      <w:r w:rsidR="006A1C32" w:rsidRPr="006A1C32">
        <w:t>Tijekom postupka po službenoj dužnosti pribavljeno je posljednje javno objavljeno financijsko izvješće – bilanca dužnika za 201</w:t>
      </w:r>
      <w:r w:rsidR="003A13E7">
        <w:t>5</w:t>
      </w:r>
      <w:r w:rsidR="006A1C32" w:rsidRPr="006A1C32">
        <w:t>.</w:t>
      </w:r>
      <w:r w:rsidR="006A1C32" w:rsidRPr="006A1C32">
        <w:rPr>
          <w:b/>
        </w:rPr>
        <w:t xml:space="preserve"> </w:t>
      </w:r>
      <w:r w:rsidR="006A1C32" w:rsidRPr="006A1C32">
        <w:t>godinu,   podaci o vlasništvu nekretnina i motornih vozila dužnika,</w:t>
      </w:r>
      <w:r w:rsidR="00167F18" w:rsidRPr="00167F18">
        <w:t xml:space="preserve"> te je izvršen uvid u Očevidnik neizvršenih osnova za plaćanje Financijske agencije i saslušan član uprave dužnika Anto Đulabić.</w:t>
      </w:r>
    </w:p>
    <w:p w:rsidRDefault="00952300" w:rsidP="00167F18" w:rsidR="00167F18" w:rsidRPr="00167F18">
      <w:pPr>
        <w:jc w:val="both"/>
      </w:pPr>
      <w:r>
        <w:t xml:space="preserve"> </w:t>
      </w:r>
      <w:r>
        <w:tab/>
      </w:r>
      <w:r>
        <w:tab/>
      </w:r>
      <w:r w:rsidR="00167F18" w:rsidRPr="00167F18">
        <w:t xml:space="preserve">Iz prijedloga za otvaranje stečajnog </w:t>
      </w:r>
      <w:r w:rsidR="00037323">
        <w:t xml:space="preserve">postupka Financijske agencije ( </w:t>
      </w:r>
      <w:r w:rsidR="00167F18" w:rsidRPr="00167F18">
        <w:t>dalje  FINA ) proizlazi da je dužnik na dan 03.svibnja 2017. godine u Očevidniku redoslijeda osnova za plaćanje ima evidentirane neizvršene osnove za plaćanje u neprekinutom razdoblju od 120 dana u ukupnom iznosu od 58.555,95 Kn, te da ima jednu zaposlenu osobu.</w:t>
      </w:r>
    </w:p>
    <w:p w:rsidRDefault="00952300" w:rsidP="00167F18" w:rsidR="00013E47" w:rsidRPr="00167F18">
      <w:pPr>
        <w:jc w:val="both"/>
      </w:pPr>
      <w:r>
        <w:t xml:space="preserve"> </w:t>
      </w:r>
      <w:r>
        <w:tab/>
      </w:r>
      <w:r>
        <w:tab/>
      </w:r>
      <w:r w:rsidR="00167F18" w:rsidRPr="00167F18">
        <w:t>Službenom provjerom na dan 25. siječnja 2018. godine utvrđeno je da dužnik u Očevidniku redoslijeda osnova za plaćanje ima evidentirane neizvršene osnove za pla</w:t>
      </w:r>
      <w:r w:rsidR="00013E47">
        <w:t xml:space="preserve">ćanje u iznosu od 258.182,35 Kn, a na dan 07. ožujka 2018. godine u iznosu od </w:t>
      </w:r>
      <w:r w:rsidR="00E06F1A">
        <w:t>289.509,84 Kn.</w:t>
      </w:r>
    </w:p>
    <w:p w:rsidRDefault="00952300" w:rsidP="00167F18" w:rsidR="00167F18" w:rsidRPr="00167F18">
      <w:pPr>
        <w:jc w:val="both"/>
      </w:pPr>
      <w:r>
        <w:t xml:space="preserve"> </w:t>
      </w:r>
      <w:r>
        <w:tab/>
      </w:r>
      <w:r>
        <w:tab/>
      </w:r>
      <w:r w:rsidR="00013E47">
        <w:t>Na ročištu</w:t>
      </w:r>
      <w:r w:rsidR="00167F18" w:rsidRPr="00167F18">
        <w:t xml:space="preserve"> 25. siječnja 2018. godine zakonski zastupnik dužnika očitovao se da je točno da je poslovni račun dužnika u blokadi koji iznosi oko 200.000,00 Kn, da je zaposlen u društvu dužnika, te da je dužnik i prezadužen. Iz očitovanja </w:t>
      </w:r>
      <w:r w:rsidR="00013E47">
        <w:t xml:space="preserve">člana uprave </w:t>
      </w:r>
      <w:r w:rsidR="00167F18" w:rsidRPr="00167F18">
        <w:t xml:space="preserve">dužnika proizlazi da osim obveza iz blokade u iznosu od oko 200.000,00 Kn postoje obveze po osnovi neisplaćenih plaća u iznosu od oko 60.000,00 Kn prema njemu osobno, da se obveze dužnika odnose na obveze prema Republici Hrvatskoj po osnovi neplaćenih poreza i doprinosa, Privrednoj banci d.d. Zagreb, Hrvatskom zavodu za zapošljavanje u iznosu od oko 25.000,00 Kn, prema pružateljima usluga, te obveze po osnovi tekućeg poslovanja koje se odnose na troškove telefona i druge troškove. </w:t>
      </w:r>
      <w:r w:rsidR="00D8021E">
        <w:t>Na temelju</w:t>
      </w:r>
      <w:r w:rsidR="00167F18" w:rsidRPr="00167F18">
        <w:t xml:space="preserve"> </w:t>
      </w:r>
      <w:r w:rsidR="00D8021E">
        <w:t xml:space="preserve">ovog </w:t>
      </w:r>
      <w:r w:rsidR="00167F18" w:rsidRPr="00167F18">
        <w:t xml:space="preserve">iskaza </w:t>
      </w:r>
      <w:r w:rsidR="00D8021E">
        <w:t xml:space="preserve">utvrđeno je </w:t>
      </w:r>
      <w:r w:rsidR="00167F18" w:rsidRPr="00167F18">
        <w:t>da dužnik nije vlasnik nekretnina, motornih vozila, niti pokretne imovine, da je posljednje financijsko izvješće predao za 2015.godinu, a nakon  toga isto više nije predavao, jer je imao probleme u poslovanju, te mu je otkazao knjigovođa, da se materijalna imovina u iznosu od 8.219,00 Kn iskazana u bilanci za 2015.godinu odnosila na alate koji su rashodovani, a kratkotrajna imovina u iznosu 396.326,00 Kn na tražbinu i kratkotrajnu financijsku imovinu koja je naplaćena, da dužnik više nema tražbina i da nema imovine.</w:t>
      </w:r>
    </w:p>
    <w:p w:rsidRDefault="00167F18" w:rsidP="00167F18" w:rsidR="00167F18">
      <w:pPr>
        <w:jc w:val="both"/>
      </w:pPr>
      <w:r w:rsidRPr="00167F18">
        <w:tab/>
        <w:t xml:space="preserve"> </w:t>
      </w:r>
      <w:r w:rsidRPr="00167F18">
        <w:tab/>
        <w:t>Uvidom u dopis Općinskog građanskog suda u Zagrebu od 09. siječnja 2018. godine utvrđeno je da dužnik nije vlasnik nekretnina na području nadležnosti toga suda, a nakon izvršene provjere knjige položenih ugovora i zemljišnoknjižnih uložaka koji se vode u digitalnom obliku, a službenom pretragom aplikacije  "Uređena zemlja"  utvrđeno je da se pretragom ne pokazuju podaci o nepokretnoj imovini dužnika.</w:t>
      </w:r>
    </w:p>
    <w:p w:rsidRDefault="00DA75F0" w:rsidP="00167F18" w:rsidR="00DA75F0" w:rsidRPr="00167F18">
      <w:pPr>
        <w:jc w:val="both"/>
      </w:pPr>
      <w:r>
        <w:t xml:space="preserve"> </w:t>
      </w:r>
      <w:r>
        <w:tab/>
      </w:r>
      <w:r>
        <w:tab/>
        <w:t xml:space="preserve">Uvidom u uvjerenje Centra za vozila Hrvatske d.d. od 24. siječnja 2018. godine utvrđeno je da dužnik nije evidentiran kao vlasnik vozila u službenoj evidenciji Ministarstva unutarnjih poslova. </w:t>
      </w:r>
    </w:p>
    <w:p w:rsidRDefault="00DA75F0" w:rsidP="006A1C32" w:rsidR="006C44D2" w:rsidRPr="006C44D2">
      <w:pPr>
        <w:jc w:val="both"/>
      </w:pPr>
      <w:r>
        <w:t xml:space="preserve"> </w:t>
      </w:r>
      <w:r>
        <w:tab/>
      </w:r>
      <w:r>
        <w:tab/>
        <w:t>Stoga</w:t>
      </w:r>
      <w:r w:rsidR="00167F18" w:rsidRPr="00167F18">
        <w:t xml:space="preserve"> je utvrđeno da je stečajni dužnik  nesposoban za plaćanje i prezadužen odnosno da su ostvareni stečajni razlozi koje propisuje odredba čl. 5. SZ-a</w:t>
      </w:r>
      <w:r w:rsidR="00C15D11">
        <w:t xml:space="preserve">. </w:t>
      </w:r>
      <w:r w:rsidR="006A1C32">
        <w:tab/>
      </w:r>
      <w:r w:rsidR="006A1C32">
        <w:tab/>
      </w:r>
    </w:p>
    <w:p w:rsidRDefault="006C44D2" w:rsidP="006C44D2" w:rsidR="006A1C32" w:rsidRPr="006C44D2">
      <w:pPr>
        <w:jc w:val="both"/>
      </w:pPr>
      <w:r w:rsidRPr="006C44D2">
        <w:t xml:space="preserve"> </w:t>
      </w:r>
      <w:r w:rsidRPr="006C44D2">
        <w:tab/>
      </w:r>
      <w:r w:rsidRPr="006C44D2">
        <w:tab/>
        <w:t>Kako je</w:t>
      </w:r>
      <w:r w:rsidR="006A1C32">
        <w:t xml:space="preserve"> </w:t>
      </w:r>
      <w:r w:rsidR="00C15D11">
        <w:t>dakle</w:t>
      </w:r>
      <w:r w:rsidRPr="006C44D2">
        <w:t xml:space="preserve"> utvrđeno da je stečajni dužnik nesposoban za plaćanje</w:t>
      </w:r>
      <w:r w:rsidR="00C15D11">
        <w:t xml:space="preserve"> i prezadužen </w:t>
      </w:r>
      <w:r w:rsidRPr="006C44D2">
        <w:t xml:space="preserve">odnosno da </w:t>
      </w:r>
      <w:r w:rsidR="00C15D11">
        <w:t>su</w:t>
      </w:r>
      <w:r w:rsidRPr="006C44D2">
        <w:t xml:space="preserve"> ostvaren</w:t>
      </w:r>
      <w:r w:rsidR="00C15D11">
        <w:t>i</w:t>
      </w:r>
      <w:r w:rsidRPr="006C44D2">
        <w:t xml:space="preserve"> stečajni razlo</w:t>
      </w:r>
      <w:r w:rsidR="00C15D11">
        <w:t>zi</w:t>
      </w:r>
      <w:r w:rsidRPr="006C44D2">
        <w:t xml:space="preserve"> koje propisuje odredba čl. 5. SZ-a te da stečajni dužnik nema imovine koja bi bila dostatna za namirenje troškova stečajnog postupka sukladno odredbi čl. 132. Stečajnog zakona rješenjem poslovni broj 7/St-</w:t>
      </w:r>
      <w:r w:rsidR="006A1C32">
        <w:t>1</w:t>
      </w:r>
      <w:r w:rsidR="006C19D9">
        <w:t>126</w:t>
      </w:r>
      <w:r w:rsidRPr="006C44D2">
        <w:t>/2017-</w:t>
      </w:r>
      <w:r w:rsidR="006C19D9">
        <w:t>10</w:t>
      </w:r>
      <w:r w:rsidRPr="006C44D2">
        <w:t xml:space="preserve"> od </w:t>
      </w:r>
      <w:r w:rsidR="006C19D9">
        <w:t>26. siječnja</w:t>
      </w:r>
      <w:r w:rsidRPr="006C44D2">
        <w:t xml:space="preserve"> 201</w:t>
      </w:r>
      <w:r w:rsidR="006C19D9">
        <w:t>8</w:t>
      </w:r>
      <w:r w:rsidRPr="006C44D2">
        <w:t xml:space="preserve">. godine pozvane osobe koje imaju pravni interes za provedbom stečajnog postupka da u roku od 15 dana uplate predujam za namirenje troškova prethodnog i otvorenog </w:t>
      </w:r>
      <w:r w:rsidRPr="006C44D2">
        <w:lastRenderedPageBreak/>
        <w:t xml:space="preserve">stečajnog postupka u iznosu od </w:t>
      </w:r>
      <w:r w:rsidR="00091F3B">
        <w:t>30.000,00</w:t>
      </w:r>
      <w:r w:rsidRPr="006C44D2">
        <w:t xml:space="preserve"> Kn, a predmetno rješenje objavljeno je na mrežnoj stranici e-Oglasna ploča sudova dana </w:t>
      </w:r>
      <w:r w:rsidR="00091F3B">
        <w:t>26. siječnja</w:t>
      </w:r>
      <w:r w:rsidRPr="006C44D2">
        <w:t xml:space="preserve"> 201</w:t>
      </w:r>
      <w:r w:rsidR="00091F3B">
        <w:t>8</w:t>
      </w:r>
      <w:r w:rsidRPr="006C44D2">
        <w:t>. godine.</w:t>
      </w:r>
      <w:r w:rsidR="006A1C32">
        <w:t xml:space="preserve"> </w:t>
      </w:r>
      <w:r w:rsidR="006A1C32">
        <w:tab/>
      </w:r>
      <w:r w:rsidR="006A1C32">
        <w:tab/>
      </w:r>
    </w:p>
    <w:p w:rsidRDefault="00DA1050" w:rsidP="0095364E" w:rsidR="0095364E" w:rsidRPr="0095364E">
      <w:pPr>
        <w:jc w:val="right"/>
      </w:pPr>
      <w:r>
        <w:t xml:space="preserve"> </w:t>
      </w:r>
      <w:r w:rsidR="0095364E" w:rsidRPr="0095364E">
        <w:rPr>
          <w:b/>
        </w:rPr>
        <w:t>Broj: 7/St-1126/2017-14</w:t>
      </w:r>
    </w:p>
    <w:p w:rsidRDefault="00DA1050" w:rsidP="006C44D2" w:rsidR="0095364E">
      <w:pPr>
        <w:jc w:val="both"/>
      </w:pPr>
      <w:r>
        <w:tab/>
      </w:r>
      <w:r>
        <w:tab/>
      </w:r>
    </w:p>
    <w:p w:rsidRDefault="0095364E" w:rsidP="006C44D2" w:rsidR="0095364E">
      <w:pPr>
        <w:jc w:val="both"/>
      </w:pPr>
    </w:p>
    <w:p w:rsidRDefault="0095364E" w:rsidP="006C44D2" w:rsidR="000D56BF">
      <w:pPr>
        <w:jc w:val="both"/>
      </w:pPr>
      <w:r>
        <w:t xml:space="preserve"> </w:t>
      </w:r>
      <w:r>
        <w:tab/>
      </w:r>
      <w:r>
        <w:tab/>
      </w:r>
      <w:r w:rsidR="006C44D2" w:rsidRPr="006C44D2">
        <w:t>U ostavljenom roku nitko od vjerovnika odnosno osoba koje imaju pravni interes za provedbom stečajnog postupka nije uplatio predujam za namirenje troškova postupka, a što je utvrđeno provjerom u računovodstvu suda.</w:t>
      </w:r>
    </w:p>
    <w:p w:rsidRDefault="000D56BF" w:rsidP="006C44D2" w:rsidR="006C44D2" w:rsidRPr="006C44D2">
      <w:pPr>
        <w:jc w:val="both"/>
      </w:pPr>
      <w:r>
        <w:t xml:space="preserve"> </w:t>
      </w:r>
      <w:r>
        <w:tab/>
      </w:r>
      <w:r>
        <w:tab/>
      </w:r>
      <w:r w:rsidR="006C44D2" w:rsidRPr="006C44D2">
        <w:t xml:space="preserve">Kako je, dakle, utvrđeno da </w:t>
      </w:r>
      <w:r w:rsidR="004143C7">
        <w:t>su</w:t>
      </w:r>
      <w:r w:rsidR="006C44D2" w:rsidRPr="006C44D2">
        <w:t xml:space="preserve"> na strani stečajnog dužnika ostvaren</w:t>
      </w:r>
      <w:r w:rsidR="004143C7">
        <w:t>i</w:t>
      </w:r>
      <w:r w:rsidR="006C44D2" w:rsidRPr="006C44D2">
        <w:t xml:space="preserve"> stečajni razlo</w:t>
      </w:r>
      <w:r w:rsidR="004143C7">
        <w:t>zi</w:t>
      </w:r>
      <w:r w:rsidR="00D56241">
        <w:t xml:space="preserve"> </w:t>
      </w:r>
      <w:r w:rsidR="006C44D2" w:rsidRPr="006C44D2">
        <w:t>nesposobnosti za plaćanje</w:t>
      </w:r>
      <w:r w:rsidR="004143C7">
        <w:t xml:space="preserve"> i prezaduženosti</w:t>
      </w:r>
      <w:r w:rsidR="006C44D2" w:rsidRPr="006C44D2">
        <w:t xml:space="preserve"> propisan</w:t>
      </w:r>
      <w:r w:rsidR="004143C7">
        <w:t>i</w:t>
      </w:r>
      <w:r w:rsidR="006C44D2" w:rsidRPr="006C44D2">
        <w:t xml:space="preserve"> odredbom čl. 5. SZ-a, da dužnik ima </w:t>
      </w:r>
      <w:r w:rsidR="00D56241">
        <w:t>jednu</w:t>
      </w:r>
      <w:r w:rsidR="006C44D2" w:rsidRPr="006C44D2">
        <w:t xml:space="preserve"> zaposlen</w:t>
      </w:r>
      <w:r w:rsidR="00D56241">
        <w:t>u</w:t>
      </w:r>
      <w:r w:rsidR="006C44D2" w:rsidRPr="006C44D2">
        <w:t xml:space="preserve"> osob</w:t>
      </w:r>
      <w:r w:rsidR="00D56241">
        <w:t>u</w:t>
      </w:r>
      <w:r w:rsidR="006C44D2" w:rsidRPr="006C44D2">
        <w:t>, te da imovina stečajnog dužnika nije dostatna za namirenje troškova stečajnog postupka, to je na temelju odredbe čl. 132. st. 2.  SZ-a valjalo donijeti odluku o otvaranju i zaključenju stečajnog postupka nad stečajnim dužnikom.</w:t>
      </w:r>
    </w:p>
    <w:p w:rsidRDefault="006C44D2" w:rsidP="006C44D2" w:rsidR="006C44D2" w:rsidRPr="006C44D2">
      <w:pPr>
        <w:jc w:val="both"/>
      </w:pPr>
      <w:r w:rsidRPr="006C44D2">
        <w:t xml:space="preserve">                     Izbor stečajnog upravitelja izvršen je metodom slučajnog odabira sukladno odredbama čl. 84. SZ-a i čl. 132. st. 2. SZ-a.</w:t>
      </w:r>
    </w:p>
    <w:p w:rsidRDefault="00B33620" w:rsidP="006C44D2" w:rsidR="00B33620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B33620" w:rsidP="006226FB" w:rsidR="00B33620">
      <w:pPr>
        <w:jc w:val="center"/>
      </w:pPr>
      <w:r>
        <w:t xml:space="preserve">U Slavonskom Brodu, </w:t>
      </w:r>
      <w:r w:rsidR="009F1CE5">
        <w:t>07. ožujka</w:t>
      </w:r>
      <w:r w:rsidR="00D56241">
        <w:t xml:space="preserve"> 2018</w:t>
      </w:r>
      <w:r>
        <w:t>. godine</w:t>
      </w:r>
    </w:p>
    <w:p w:rsidRDefault="001559AD" w:rsidP="00775952" w:rsidR="001559AD">
      <w:pPr>
        <w:jc w:val="both"/>
      </w:pPr>
    </w:p>
    <w:p w:rsidRDefault="00D9760D" w:rsidP="00775952" w:rsidR="00D9760D">
      <w:pPr>
        <w:jc w:val="both"/>
      </w:pPr>
    </w:p>
    <w:p w:rsidRDefault="007353C5" w:rsidP="004B68E7" w:rsidR="006365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DB3231">
        <w:t xml:space="preserve">      </w:t>
      </w:r>
      <w:r w:rsidR="00243C52">
        <w:t xml:space="preserve">  </w:t>
      </w:r>
      <w:r w:rsidR="0063651E">
        <w:t xml:space="preserve">  </w:t>
      </w:r>
      <w:r w:rsidR="00243C52">
        <w:t xml:space="preserve"> </w:t>
      </w:r>
      <w:r>
        <w:t xml:space="preserve"> 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 w:rsidR="00DB3231">
        <w:t xml:space="preserve">      </w:t>
      </w:r>
      <w:r w:rsidR="00E070E8">
        <w:t xml:space="preserve">  </w:t>
      </w:r>
      <w:r w:rsidR="004B68E7">
        <w:t xml:space="preserve">  </w:t>
      </w:r>
      <w:r w:rsidR="00E070E8">
        <w:t xml:space="preserve"> </w:t>
      </w:r>
      <w:r w:rsidR="00DB3231">
        <w:t xml:space="preserve"> </w:t>
      </w:r>
      <w:r w:rsidR="00D56241">
        <w:t xml:space="preserve">   </w:t>
      </w:r>
      <w:r w:rsidR="00E725D7">
        <w:t xml:space="preserve">  </w:t>
      </w:r>
      <w:r>
        <w:t>Mirna Vujčić</w:t>
      </w:r>
    </w:p>
    <w:p w:rsidRDefault="000634C0" w:rsidP="000A2378" w:rsidR="007353C5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07D96" w:rsidP="00507D96" w:rsidR="00507D96"/>
    <w:p w:rsidRDefault="00C95D3C" w:rsidP="00C95D3C" w:rsidR="00C95D3C">
      <w:pPr>
        <w:jc w:val="both"/>
      </w:pPr>
    </w:p>
    <w:p w:rsidRDefault="00C3128B" w:rsidP="00C95D3C" w:rsidR="00C3128B">
      <w:pPr>
        <w:jc w:val="both"/>
      </w:pPr>
    </w:p>
    <w:p w:rsidRDefault="00E14BB7" w:rsidP="00775952" w:rsidR="000D7FED">
      <w:pPr>
        <w:jc w:val="both"/>
      </w:pPr>
      <w:r>
        <w:t xml:space="preserve">                                                                                       </w:t>
      </w:r>
      <w:r w:rsidR="00114780">
        <w:tab/>
      </w:r>
      <w:r w:rsidR="00114780">
        <w:tab/>
      </w:r>
    </w:p>
    <w:p w:rsidRDefault="00962A6C" w:rsidP="00962A6C" w:rsidR="00962A6C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>Protiv ovog rješenja dopuštena je žalba u roku od osam dana</w:t>
      </w:r>
      <w:r w:rsidR="00C95D3C">
        <w:rPr>
          <w:sz w:val="20"/>
          <w:szCs w:val="20"/>
        </w:rPr>
        <w:t xml:space="preserve"> </w:t>
      </w:r>
      <w:r w:rsidRPr="00F1364E">
        <w:rPr>
          <w:sz w:val="20"/>
          <w:szCs w:val="20"/>
        </w:rPr>
        <w:t xml:space="preserve">od isteka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osmog dana od dana objave rješenja na mrežnoj stranici e-Oglasna ploča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sudova. Žalba se podnosi Visokom trgovačkom sudu Republike Hrvatske </w:t>
      </w:r>
    </w:p>
    <w:p w:rsidRDefault="00F1364E" w:rsidP="00F1364E" w:rsidR="00962A6C" w:rsidRPr="00962A6C">
      <w:pPr>
        <w:rPr>
          <w:sz w:val="20"/>
          <w:szCs w:val="20"/>
        </w:rPr>
      </w:pPr>
      <w:r w:rsidRPr="00F1364E">
        <w:rPr>
          <w:sz w:val="20"/>
          <w:szCs w:val="20"/>
        </w:rPr>
        <w:t>Zagreb putem ovoga suda u tri primjerka.</w:t>
      </w:r>
    </w:p>
    <w:p w:rsidRDefault="00EC574D" w:rsidP="00AA0639" w:rsidR="00EC574D">
      <w:pPr>
        <w:rPr>
          <w:sz w:val="20"/>
          <w:szCs w:val="20"/>
        </w:rPr>
      </w:pPr>
    </w:p>
    <w:p w:rsidRDefault="00EC574D" w:rsidP="00AA0639" w:rsidR="00EC574D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AA0639" w:rsidP="00AA0639" w:rsidR="00AA0639" w:rsidRPr="000D56BF">
      <w:pPr>
        <w:rPr>
          <w:sz w:val="22"/>
          <w:szCs w:val="22"/>
        </w:rPr>
      </w:pPr>
      <w:r w:rsidRPr="000D56BF">
        <w:rPr>
          <w:sz w:val="22"/>
          <w:szCs w:val="22"/>
        </w:rPr>
        <w:t>DNA:</w:t>
      </w:r>
    </w:p>
    <w:p w:rsidRDefault="00AA0639" w:rsidP="00AA0639" w:rsidR="00AA0639" w:rsidRPr="000D56BF">
      <w:pPr>
        <w:rPr>
          <w:sz w:val="22"/>
          <w:szCs w:val="22"/>
        </w:rPr>
      </w:pPr>
      <w:r w:rsidRPr="000D56BF">
        <w:rPr>
          <w:sz w:val="22"/>
          <w:szCs w:val="22"/>
        </w:rPr>
        <w:t>1.Rješenje nepravomoćno</w:t>
      </w:r>
    </w:p>
    <w:p w:rsidRDefault="00432ED8" w:rsidP="00AA0639" w:rsidR="00432ED8" w:rsidRPr="000D56BF">
      <w:pPr>
        <w:rPr>
          <w:sz w:val="22"/>
          <w:szCs w:val="22"/>
        </w:rPr>
      </w:pPr>
      <w:r w:rsidRPr="000D56BF">
        <w:rPr>
          <w:sz w:val="22"/>
          <w:szCs w:val="22"/>
        </w:rPr>
        <w:t>2. Rješenje objaviti na mrežnoj stranici e-Oglasna ploča sudova</w:t>
      </w:r>
      <w:r w:rsidR="009D1661" w:rsidRPr="000D56BF">
        <w:rPr>
          <w:sz w:val="22"/>
          <w:szCs w:val="22"/>
        </w:rPr>
        <w:t>,</w:t>
      </w:r>
    </w:p>
    <w:p w:rsidRDefault="00432ED8" w:rsidP="00AA0639" w:rsidR="00432ED8" w:rsidRPr="000D56BF">
      <w:pPr>
        <w:rPr>
          <w:sz w:val="22"/>
          <w:szCs w:val="22"/>
        </w:rPr>
      </w:pPr>
      <w:r w:rsidRPr="000D56BF">
        <w:rPr>
          <w:sz w:val="22"/>
          <w:szCs w:val="22"/>
        </w:rPr>
        <w:t>te i dostaviti:</w:t>
      </w:r>
    </w:p>
    <w:p w:rsidRDefault="004840FD" w:rsidP="00AA0639" w:rsidR="004840FD">
      <w:pPr>
        <w:rPr>
          <w:sz w:val="22"/>
          <w:szCs w:val="22"/>
        </w:rPr>
      </w:pPr>
      <w:r w:rsidRPr="000D56BF">
        <w:rPr>
          <w:sz w:val="22"/>
          <w:szCs w:val="22"/>
        </w:rPr>
        <w:t xml:space="preserve">- stečajnom upravitelju </w:t>
      </w:r>
    </w:p>
    <w:p w:rsidRDefault="008B464F" w:rsidP="00AA0639" w:rsidR="008B464F" w:rsidRPr="000D56BF">
      <w:pPr>
        <w:rPr>
          <w:sz w:val="22"/>
          <w:szCs w:val="22"/>
        </w:rPr>
      </w:pPr>
      <w:r>
        <w:rPr>
          <w:sz w:val="22"/>
          <w:szCs w:val="22"/>
        </w:rPr>
        <w:t xml:space="preserve">- dužniku </w:t>
      </w:r>
    </w:p>
    <w:p w:rsidRDefault="004840FD" w:rsidP="00AA0639" w:rsidR="00AA0639" w:rsidRPr="000D56BF">
      <w:pPr>
        <w:rPr>
          <w:sz w:val="22"/>
          <w:szCs w:val="22"/>
        </w:rPr>
      </w:pPr>
      <w:r w:rsidRPr="000D56BF">
        <w:rPr>
          <w:sz w:val="22"/>
          <w:szCs w:val="22"/>
        </w:rPr>
        <w:t xml:space="preserve">- </w:t>
      </w:r>
      <w:r w:rsidR="00AA0639" w:rsidRPr="000D56BF">
        <w:rPr>
          <w:sz w:val="22"/>
          <w:szCs w:val="22"/>
        </w:rPr>
        <w:t xml:space="preserve"> FINI</w:t>
      </w:r>
      <w:r w:rsidR="00114780" w:rsidRPr="000D56BF">
        <w:rPr>
          <w:sz w:val="22"/>
          <w:szCs w:val="22"/>
        </w:rPr>
        <w:t xml:space="preserve"> Regionalni centar </w:t>
      </w:r>
      <w:r w:rsidR="00D56241" w:rsidRPr="000D56BF">
        <w:rPr>
          <w:sz w:val="22"/>
          <w:szCs w:val="22"/>
        </w:rPr>
        <w:t>Zagreb</w:t>
      </w:r>
      <w:r w:rsidR="00114780" w:rsidRPr="000D56BF">
        <w:rPr>
          <w:sz w:val="22"/>
          <w:szCs w:val="22"/>
        </w:rPr>
        <w:t xml:space="preserve"> </w:t>
      </w:r>
      <w:r w:rsidR="00122337" w:rsidRPr="000D56BF">
        <w:rPr>
          <w:sz w:val="22"/>
          <w:szCs w:val="22"/>
        </w:rPr>
        <w:t>odmah i po pravomoćnosti</w:t>
      </w:r>
    </w:p>
    <w:p w:rsidRDefault="00AA0639" w:rsidP="00AA0639" w:rsidR="00881F02" w:rsidRPr="000D56BF">
      <w:pPr>
        <w:rPr>
          <w:sz w:val="22"/>
          <w:szCs w:val="22"/>
        </w:rPr>
      </w:pPr>
      <w:r w:rsidRPr="000D56BF">
        <w:rPr>
          <w:sz w:val="22"/>
          <w:szCs w:val="22"/>
        </w:rPr>
        <w:t>- ŽDO Građansko-upravni odjel Slavonski Brod</w:t>
      </w:r>
    </w:p>
    <w:p w:rsidRDefault="00D935DA" w:rsidP="00AA0639" w:rsidR="00881F02" w:rsidRPr="000D56BF">
      <w:pPr>
        <w:rPr>
          <w:sz w:val="22"/>
          <w:szCs w:val="22"/>
        </w:rPr>
      </w:pPr>
      <w:r w:rsidRPr="000D56BF">
        <w:rPr>
          <w:sz w:val="22"/>
          <w:szCs w:val="22"/>
        </w:rPr>
        <w:t>-</w:t>
      </w:r>
      <w:r w:rsidR="00114780" w:rsidRPr="000D56BF">
        <w:rPr>
          <w:sz w:val="22"/>
          <w:szCs w:val="22"/>
        </w:rPr>
        <w:t xml:space="preserve"> </w:t>
      </w:r>
      <w:r w:rsidRPr="000D56BF">
        <w:rPr>
          <w:sz w:val="22"/>
          <w:szCs w:val="22"/>
        </w:rPr>
        <w:t>Poreznoj upravi , Ispostavi</w:t>
      </w:r>
      <w:r w:rsidR="00881F02" w:rsidRPr="000D56BF">
        <w:rPr>
          <w:sz w:val="22"/>
          <w:szCs w:val="22"/>
        </w:rPr>
        <w:t xml:space="preserve"> </w:t>
      </w:r>
      <w:r w:rsidR="000D56BF" w:rsidRPr="000D56BF">
        <w:rPr>
          <w:sz w:val="22"/>
          <w:szCs w:val="22"/>
        </w:rPr>
        <w:t xml:space="preserve"> Zagreb</w:t>
      </w:r>
      <w:r w:rsidR="003645FD" w:rsidRPr="000D56BF">
        <w:rPr>
          <w:sz w:val="22"/>
          <w:szCs w:val="22"/>
        </w:rPr>
        <w:t xml:space="preserve"> po pravomoćnosti</w:t>
      </w:r>
    </w:p>
    <w:p w:rsidRDefault="0062205B" w:rsidP="0062205B" w:rsidR="0062205B" w:rsidRPr="000D56BF">
      <w:pPr>
        <w:rPr>
          <w:sz w:val="22"/>
          <w:szCs w:val="22"/>
        </w:rPr>
      </w:pPr>
      <w:r w:rsidRPr="000D56BF">
        <w:rPr>
          <w:sz w:val="22"/>
          <w:szCs w:val="22"/>
        </w:rPr>
        <w:t>- sudskom registru</w:t>
      </w:r>
      <w:r w:rsidR="00E070E8" w:rsidRPr="000D56BF">
        <w:rPr>
          <w:sz w:val="22"/>
          <w:szCs w:val="22"/>
        </w:rPr>
        <w:t xml:space="preserve"> odmah i</w:t>
      </w:r>
      <w:r w:rsidRPr="000D56BF">
        <w:rPr>
          <w:sz w:val="22"/>
          <w:szCs w:val="22"/>
        </w:rPr>
        <w:t xml:space="preserve"> po pravomoćnosti u elektronskom obliku</w:t>
      </w:r>
    </w:p>
    <w:p w:rsidRDefault="00C41C87" w:rsidP="0062205B" w:rsidR="00C41C87" w:rsidRPr="000D56BF">
      <w:pPr>
        <w:rPr>
          <w:sz w:val="22"/>
          <w:szCs w:val="22"/>
        </w:rPr>
      </w:pPr>
      <w:r w:rsidRPr="000D56BF">
        <w:rPr>
          <w:sz w:val="22"/>
          <w:szCs w:val="22"/>
        </w:rPr>
        <w:t>- HZMO-u po pravomoćnosti</w:t>
      </w:r>
    </w:p>
    <w:p w:rsidRDefault="00C41C87" w:rsidP="0062205B" w:rsidR="00C41C87" w:rsidRPr="000D56BF">
      <w:pPr>
        <w:rPr>
          <w:sz w:val="22"/>
          <w:szCs w:val="22"/>
        </w:rPr>
      </w:pPr>
      <w:r w:rsidRPr="000D56BF">
        <w:rPr>
          <w:sz w:val="22"/>
          <w:szCs w:val="22"/>
        </w:rPr>
        <w:t>-</w:t>
      </w:r>
      <w:r w:rsidR="009E7251">
        <w:rPr>
          <w:sz w:val="22"/>
          <w:szCs w:val="22"/>
        </w:rPr>
        <w:t xml:space="preserve"> </w:t>
      </w:r>
      <w:r w:rsidRPr="000D56BF">
        <w:rPr>
          <w:sz w:val="22"/>
          <w:szCs w:val="22"/>
        </w:rPr>
        <w:t xml:space="preserve">HZZO-u po pravomoćnosti </w:t>
      </w:r>
    </w:p>
    <w:sectPr w:rsidSect="001F2549" w:rsidR="00C41C87" w:rsidRPr="000D56B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1F4" w:rsidR="002861F4">
      <w:r>
        <w:separator/>
      </w:r>
    </w:p>
  </w:endnote>
  <w:endnote w:id="0" w:type="continuationSeparator">
    <w:p w:rsidRDefault="002861F4" w:rsidR="002861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1F4" w:rsidR="002861F4">
      <w:r>
        <w:separator/>
      </w:r>
    </w:p>
  </w:footnote>
  <w:footnote w:id="0" w:type="continuationSeparator">
    <w:p w:rsidRDefault="002861F4" w:rsidR="002861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755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5263DF"/>
    <w:multiLevelType w:val="hybridMultilevel"/>
    <w:tmpl w:val="7E608864"/>
    <w:lvl w:tplc="99109BE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0639"/>
    <w:rsid w:val="00004458"/>
    <w:rsid w:val="0000496B"/>
    <w:rsid w:val="00004971"/>
    <w:rsid w:val="00013E47"/>
    <w:rsid w:val="0001783E"/>
    <w:rsid w:val="000238EC"/>
    <w:rsid w:val="00030077"/>
    <w:rsid w:val="00037323"/>
    <w:rsid w:val="000500F1"/>
    <w:rsid w:val="00062A83"/>
    <w:rsid w:val="000634C0"/>
    <w:rsid w:val="00065EA5"/>
    <w:rsid w:val="000730CC"/>
    <w:rsid w:val="00082B6A"/>
    <w:rsid w:val="000911F7"/>
    <w:rsid w:val="00091F3B"/>
    <w:rsid w:val="00093BDA"/>
    <w:rsid w:val="000A2378"/>
    <w:rsid w:val="000C1AF8"/>
    <w:rsid w:val="000C3B97"/>
    <w:rsid w:val="000D2D03"/>
    <w:rsid w:val="000D56BF"/>
    <w:rsid w:val="000D7FED"/>
    <w:rsid w:val="000E285C"/>
    <w:rsid w:val="000E2D9A"/>
    <w:rsid w:val="000E3813"/>
    <w:rsid w:val="000E5678"/>
    <w:rsid w:val="00104A4D"/>
    <w:rsid w:val="00114780"/>
    <w:rsid w:val="0011582C"/>
    <w:rsid w:val="00115DBC"/>
    <w:rsid w:val="00122337"/>
    <w:rsid w:val="00123DCF"/>
    <w:rsid w:val="00152C63"/>
    <w:rsid w:val="00153CCF"/>
    <w:rsid w:val="001559AD"/>
    <w:rsid w:val="001567C8"/>
    <w:rsid w:val="0015762C"/>
    <w:rsid w:val="0016670D"/>
    <w:rsid w:val="00167F18"/>
    <w:rsid w:val="00172750"/>
    <w:rsid w:val="00187D89"/>
    <w:rsid w:val="001A2C6B"/>
    <w:rsid w:val="001A4B5D"/>
    <w:rsid w:val="001A6260"/>
    <w:rsid w:val="001A7B3C"/>
    <w:rsid w:val="001B6460"/>
    <w:rsid w:val="001B6746"/>
    <w:rsid w:val="001C5190"/>
    <w:rsid w:val="001C76F8"/>
    <w:rsid w:val="001E5157"/>
    <w:rsid w:val="001E7F28"/>
    <w:rsid w:val="001F2549"/>
    <w:rsid w:val="001F62A0"/>
    <w:rsid w:val="00206492"/>
    <w:rsid w:val="00210619"/>
    <w:rsid w:val="00216182"/>
    <w:rsid w:val="002219B3"/>
    <w:rsid w:val="0022662A"/>
    <w:rsid w:val="00242AD1"/>
    <w:rsid w:val="00243C52"/>
    <w:rsid w:val="00257A4C"/>
    <w:rsid w:val="0026220B"/>
    <w:rsid w:val="002646DC"/>
    <w:rsid w:val="00267750"/>
    <w:rsid w:val="0027348F"/>
    <w:rsid w:val="002850F6"/>
    <w:rsid w:val="002861F4"/>
    <w:rsid w:val="00290C4A"/>
    <w:rsid w:val="002912B5"/>
    <w:rsid w:val="002B11AA"/>
    <w:rsid w:val="002C2E70"/>
    <w:rsid w:val="002C3016"/>
    <w:rsid w:val="002C6125"/>
    <w:rsid w:val="002D3173"/>
    <w:rsid w:val="002D4DBB"/>
    <w:rsid w:val="002D7C1A"/>
    <w:rsid w:val="002F0FF8"/>
    <w:rsid w:val="003138A4"/>
    <w:rsid w:val="003234D7"/>
    <w:rsid w:val="00327E0C"/>
    <w:rsid w:val="00337496"/>
    <w:rsid w:val="003447AC"/>
    <w:rsid w:val="0035074B"/>
    <w:rsid w:val="00361621"/>
    <w:rsid w:val="003645FD"/>
    <w:rsid w:val="00372676"/>
    <w:rsid w:val="00387E66"/>
    <w:rsid w:val="00391D4F"/>
    <w:rsid w:val="00393246"/>
    <w:rsid w:val="003A13E7"/>
    <w:rsid w:val="003A328A"/>
    <w:rsid w:val="003B12EC"/>
    <w:rsid w:val="003B16FB"/>
    <w:rsid w:val="003C1E34"/>
    <w:rsid w:val="003E4421"/>
    <w:rsid w:val="003E697B"/>
    <w:rsid w:val="003F2068"/>
    <w:rsid w:val="003F31CE"/>
    <w:rsid w:val="003F406C"/>
    <w:rsid w:val="004143C7"/>
    <w:rsid w:val="00416E26"/>
    <w:rsid w:val="00421A65"/>
    <w:rsid w:val="00432733"/>
    <w:rsid w:val="00432ED8"/>
    <w:rsid w:val="004606C1"/>
    <w:rsid w:val="00475315"/>
    <w:rsid w:val="00476F01"/>
    <w:rsid w:val="0047760F"/>
    <w:rsid w:val="004840FD"/>
    <w:rsid w:val="00487D6E"/>
    <w:rsid w:val="00491C3D"/>
    <w:rsid w:val="00491D17"/>
    <w:rsid w:val="00495669"/>
    <w:rsid w:val="004A06D8"/>
    <w:rsid w:val="004B26CB"/>
    <w:rsid w:val="004B2AC0"/>
    <w:rsid w:val="004B68E7"/>
    <w:rsid w:val="004B6BFE"/>
    <w:rsid w:val="004C00B3"/>
    <w:rsid w:val="004C08BB"/>
    <w:rsid w:val="004C6525"/>
    <w:rsid w:val="004D1A00"/>
    <w:rsid w:val="004D7F58"/>
    <w:rsid w:val="004E23F7"/>
    <w:rsid w:val="004E7E7A"/>
    <w:rsid w:val="005014E0"/>
    <w:rsid w:val="00507396"/>
    <w:rsid w:val="00507D96"/>
    <w:rsid w:val="00511136"/>
    <w:rsid w:val="0051200C"/>
    <w:rsid w:val="005203A6"/>
    <w:rsid w:val="0052179A"/>
    <w:rsid w:val="00524E09"/>
    <w:rsid w:val="005310F5"/>
    <w:rsid w:val="005940BF"/>
    <w:rsid w:val="005C057F"/>
    <w:rsid w:val="005C7BB9"/>
    <w:rsid w:val="005D46F7"/>
    <w:rsid w:val="005E1109"/>
    <w:rsid w:val="00607606"/>
    <w:rsid w:val="00610CED"/>
    <w:rsid w:val="0062205B"/>
    <w:rsid w:val="006226FB"/>
    <w:rsid w:val="00624BA4"/>
    <w:rsid w:val="00625A8D"/>
    <w:rsid w:val="006341C7"/>
    <w:rsid w:val="0063651E"/>
    <w:rsid w:val="006563C4"/>
    <w:rsid w:val="00661AF9"/>
    <w:rsid w:val="00671F26"/>
    <w:rsid w:val="00674DB3"/>
    <w:rsid w:val="006904D0"/>
    <w:rsid w:val="006A10C3"/>
    <w:rsid w:val="006A1823"/>
    <w:rsid w:val="006A1C32"/>
    <w:rsid w:val="006A4409"/>
    <w:rsid w:val="006A6C2E"/>
    <w:rsid w:val="006B3505"/>
    <w:rsid w:val="006B5DEB"/>
    <w:rsid w:val="006C19D9"/>
    <w:rsid w:val="006C1EDB"/>
    <w:rsid w:val="006C3B32"/>
    <w:rsid w:val="006C4346"/>
    <w:rsid w:val="006C44D2"/>
    <w:rsid w:val="006C4996"/>
    <w:rsid w:val="006C4ED6"/>
    <w:rsid w:val="006E1197"/>
    <w:rsid w:val="006F2DF4"/>
    <w:rsid w:val="006F7F8E"/>
    <w:rsid w:val="007007FF"/>
    <w:rsid w:val="00704F6A"/>
    <w:rsid w:val="00710ED2"/>
    <w:rsid w:val="00723104"/>
    <w:rsid w:val="007353C5"/>
    <w:rsid w:val="00742C14"/>
    <w:rsid w:val="0074433D"/>
    <w:rsid w:val="00752AF9"/>
    <w:rsid w:val="00756C53"/>
    <w:rsid w:val="00760C89"/>
    <w:rsid w:val="00775952"/>
    <w:rsid w:val="00793DF6"/>
    <w:rsid w:val="00797381"/>
    <w:rsid w:val="007A3A67"/>
    <w:rsid w:val="007B6FEE"/>
    <w:rsid w:val="007C637B"/>
    <w:rsid w:val="007C7F9A"/>
    <w:rsid w:val="007D77E6"/>
    <w:rsid w:val="007D7AA1"/>
    <w:rsid w:val="007E4A04"/>
    <w:rsid w:val="007E4EC2"/>
    <w:rsid w:val="0080358E"/>
    <w:rsid w:val="00814FCC"/>
    <w:rsid w:val="00816511"/>
    <w:rsid w:val="00834549"/>
    <w:rsid w:val="00841B85"/>
    <w:rsid w:val="008508CB"/>
    <w:rsid w:val="008632C8"/>
    <w:rsid w:val="0086386F"/>
    <w:rsid w:val="00872E17"/>
    <w:rsid w:val="008804CB"/>
    <w:rsid w:val="00881F02"/>
    <w:rsid w:val="00892372"/>
    <w:rsid w:val="0089725E"/>
    <w:rsid w:val="008B04AA"/>
    <w:rsid w:val="008B1DF6"/>
    <w:rsid w:val="008B237A"/>
    <w:rsid w:val="008B464F"/>
    <w:rsid w:val="008B6533"/>
    <w:rsid w:val="008C018D"/>
    <w:rsid w:val="008C2CAA"/>
    <w:rsid w:val="008E008A"/>
    <w:rsid w:val="00911B09"/>
    <w:rsid w:val="00930729"/>
    <w:rsid w:val="00934ECB"/>
    <w:rsid w:val="00935C05"/>
    <w:rsid w:val="00946617"/>
    <w:rsid w:val="00947112"/>
    <w:rsid w:val="00952300"/>
    <w:rsid w:val="0095364E"/>
    <w:rsid w:val="00962A6C"/>
    <w:rsid w:val="00970350"/>
    <w:rsid w:val="009835AC"/>
    <w:rsid w:val="009A0088"/>
    <w:rsid w:val="009A0CC5"/>
    <w:rsid w:val="009A6F11"/>
    <w:rsid w:val="009B4703"/>
    <w:rsid w:val="009C40A4"/>
    <w:rsid w:val="009C4483"/>
    <w:rsid w:val="009D1661"/>
    <w:rsid w:val="009D596D"/>
    <w:rsid w:val="009E2475"/>
    <w:rsid w:val="009E7251"/>
    <w:rsid w:val="009E7FE2"/>
    <w:rsid w:val="009F1CE5"/>
    <w:rsid w:val="009F267D"/>
    <w:rsid w:val="009F722A"/>
    <w:rsid w:val="00A42213"/>
    <w:rsid w:val="00AA0639"/>
    <w:rsid w:val="00AC05A4"/>
    <w:rsid w:val="00AC25AE"/>
    <w:rsid w:val="00AE6EC4"/>
    <w:rsid w:val="00AE7850"/>
    <w:rsid w:val="00B118D6"/>
    <w:rsid w:val="00B16E38"/>
    <w:rsid w:val="00B1715B"/>
    <w:rsid w:val="00B2316E"/>
    <w:rsid w:val="00B2648D"/>
    <w:rsid w:val="00B27A9A"/>
    <w:rsid w:val="00B32876"/>
    <w:rsid w:val="00B33620"/>
    <w:rsid w:val="00B51F0A"/>
    <w:rsid w:val="00B54F28"/>
    <w:rsid w:val="00B570A6"/>
    <w:rsid w:val="00B65F15"/>
    <w:rsid w:val="00B66B77"/>
    <w:rsid w:val="00B74354"/>
    <w:rsid w:val="00B761D7"/>
    <w:rsid w:val="00B825A3"/>
    <w:rsid w:val="00B9151A"/>
    <w:rsid w:val="00B9171A"/>
    <w:rsid w:val="00BE4752"/>
    <w:rsid w:val="00BF06AF"/>
    <w:rsid w:val="00BF3DFC"/>
    <w:rsid w:val="00BF62B4"/>
    <w:rsid w:val="00C0416D"/>
    <w:rsid w:val="00C15D11"/>
    <w:rsid w:val="00C24EF1"/>
    <w:rsid w:val="00C3128B"/>
    <w:rsid w:val="00C34B69"/>
    <w:rsid w:val="00C37448"/>
    <w:rsid w:val="00C41C87"/>
    <w:rsid w:val="00C427C4"/>
    <w:rsid w:val="00C45B67"/>
    <w:rsid w:val="00C5057D"/>
    <w:rsid w:val="00C53CF9"/>
    <w:rsid w:val="00C56F81"/>
    <w:rsid w:val="00C62250"/>
    <w:rsid w:val="00C65787"/>
    <w:rsid w:val="00C70E05"/>
    <w:rsid w:val="00C74660"/>
    <w:rsid w:val="00C80930"/>
    <w:rsid w:val="00C843CF"/>
    <w:rsid w:val="00C92585"/>
    <w:rsid w:val="00C95D3C"/>
    <w:rsid w:val="00CA14E9"/>
    <w:rsid w:val="00CA4A45"/>
    <w:rsid w:val="00CA76AE"/>
    <w:rsid w:val="00CB3498"/>
    <w:rsid w:val="00CB43FF"/>
    <w:rsid w:val="00CC65BE"/>
    <w:rsid w:val="00CD0434"/>
    <w:rsid w:val="00CD53E4"/>
    <w:rsid w:val="00CE14FD"/>
    <w:rsid w:val="00CF0C30"/>
    <w:rsid w:val="00CF33FF"/>
    <w:rsid w:val="00D02E43"/>
    <w:rsid w:val="00D06CD0"/>
    <w:rsid w:val="00D118CD"/>
    <w:rsid w:val="00D341B9"/>
    <w:rsid w:val="00D56241"/>
    <w:rsid w:val="00D56945"/>
    <w:rsid w:val="00D63C56"/>
    <w:rsid w:val="00D75E1B"/>
    <w:rsid w:val="00D8021E"/>
    <w:rsid w:val="00D85AFB"/>
    <w:rsid w:val="00D87F8A"/>
    <w:rsid w:val="00D91044"/>
    <w:rsid w:val="00D935DA"/>
    <w:rsid w:val="00D963A0"/>
    <w:rsid w:val="00D9760D"/>
    <w:rsid w:val="00DA1050"/>
    <w:rsid w:val="00DA2A9F"/>
    <w:rsid w:val="00DA75F0"/>
    <w:rsid w:val="00DB2110"/>
    <w:rsid w:val="00DB3231"/>
    <w:rsid w:val="00DB3993"/>
    <w:rsid w:val="00DD26BE"/>
    <w:rsid w:val="00DD3C49"/>
    <w:rsid w:val="00DE3C60"/>
    <w:rsid w:val="00DF5F00"/>
    <w:rsid w:val="00E01721"/>
    <w:rsid w:val="00E02286"/>
    <w:rsid w:val="00E0567E"/>
    <w:rsid w:val="00E06F1A"/>
    <w:rsid w:val="00E070E8"/>
    <w:rsid w:val="00E10D5A"/>
    <w:rsid w:val="00E14BB7"/>
    <w:rsid w:val="00E16CA9"/>
    <w:rsid w:val="00E21784"/>
    <w:rsid w:val="00E252CA"/>
    <w:rsid w:val="00E3119A"/>
    <w:rsid w:val="00E33670"/>
    <w:rsid w:val="00E44141"/>
    <w:rsid w:val="00E527C8"/>
    <w:rsid w:val="00E57320"/>
    <w:rsid w:val="00E64EAE"/>
    <w:rsid w:val="00E677FB"/>
    <w:rsid w:val="00E725D7"/>
    <w:rsid w:val="00E75688"/>
    <w:rsid w:val="00E82696"/>
    <w:rsid w:val="00E92D4E"/>
    <w:rsid w:val="00EA5FA0"/>
    <w:rsid w:val="00EB16AA"/>
    <w:rsid w:val="00EB2D57"/>
    <w:rsid w:val="00EB6E01"/>
    <w:rsid w:val="00EC574D"/>
    <w:rsid w:val="00ED3C3E"/>
    <w:rsid w:val="00EE52FE"/>
    <w:rsid w:val="00EE74E4"/>
    <w:rsid w:val="00EF366A"/>
    <w:rsid w:val="00EF7A24"/>
    <w:rsid w:val="00F04A8A"/>
    <w:rsid w:val="00F05E2F"/>
    <w:rsid w:val="00F073F4"/>
    <w:rsid w:val="00F11484"/>
    <w:rsid w:val="00F1364E"/>
    <w:rsid w:val="00F26EDA"/>
    <w:rsid w:val="00F40073"/>
    <w:rsid w:val="00F61619"/>
    <w:rsid w:val="00F631EA"/>
    <w:rsid w:val="00F716C2"/>
    <w:rsid w:val="00F81971"/>
    <w:rsid w:val="00F84E51"/>
    <w:rsid w:val="00F96491"/>
    <w:rsid w:val="00FA394F"/>
    <w:rsid w:val="00FA642F"/>
    <w:rsid w:val="00FB57D7"/>
    <w:rsid w:val="00FB6F6F"/>
    <w:rsid w:val="00FC5F4F"/>
    <w:rsid w:val="00FC6193"/>
    <w:rsid w:val="00FC7550"/>
    <w:rsid w:val="00FD0E22"/>
    <w:rsid w:val="00FD2002"/>
    <w:rsid w:val="00FD3B78"/>
    <w:rsid w:val="00FD3F87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445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Podnoje" w:type="paragraph">
    <w:name w:val="footer"/>
    <w:basedOn w:val="Normal"/>
    <w:link w:val="PodnojeChar"/>
    <w:rsid w:val="009536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5364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7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5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55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55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55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445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Podnoje" w:type="paragraph">
    <w:name w:val="footer"/>
    <w:basedOn w:val="Normal"/>
    <w:link w:val="PodnojeChar"/>
    <w:rsid w:val="009536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5364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7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5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55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55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55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360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55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048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10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00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577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363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58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12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561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St-1126/2017</izvorni_sadrzaj>
    <derivirana_varijabla naziv="DomainObject.Predmet.OznakaBroj_1">St-1126/2017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UNOTERM-TRTA d.o.o.</izvorni_sadrzaj>
    <derivirana_varijabla naziv="DomainObject.Predmet.ProtustrankaFormated_1">  UNOTERM-TRTA d.o.o.</derivirana_varijabla>
  </DomainObject.Predmet.ProtustrankaFormated>
  <DomainObject.Predmet.ProtustrankaFormatedOIB>
    <izvorni_sadrzaj>  UNOTERM-TRTA d.o.o., OIB 01637512875</izvorni_sadrzaj>
    <derivirana_varijabla naziv="DomainObject.Predmet.ProtustrankaFormatedOIB_1">  UNOTERM-TRTA d.o.o., OIB 01637512875</derivirana_varijabla>
  </DomainObject.Predmet.ProtustrankaFormatedOIB>
  <DomainObject.Predmet.ProtustrankaFormatedWithAdress>
    <izvorni_sadrzaj> UNOTERM-TRTA d.o.o., Jaruščica 5, 10000 Zagreb</izvorni_sadrzaj>
    <derivirana_varijabla naziv="DomainObject.Predmet.ProtustrankaFormatedWithAdress_1"> UNOTERM-TRTA d.o.o., Jaruščica 5, 10000 Zagreb</derivirana_varijabla>
  </DomainObject.Predmet.ProtustrankaFormatedWithAdress>
  <DomainObject.Predmet.ProtustrankaFormatedWithAdressOIB>
    <izvorni_sadrzaj> UNOTERM-TRTA d.o.o., OIB 01637512875, Jaruščica 5, 10000 Zagreb</izvorni_sadrzaj>
    <derivirana_varijabla naziv="DomainObject.Predmet.ProtustrankaFormatedWithAdressOIB_1"> UNOTERM-TRTA d.o.o., OIB 01637512875, Jaruščica 5, 10000 Zagreb</derivirana_varijabla>
  </DomainObject.Predmet.ProtustrankaFormatedWithAdressOIB>
  <DomainObject.Predmet.ProtustrankaWithAdress>
    <izvorni_sadrzaj>UNOTERM-TRTA d.o.o. Jaruščica 5, 10000 Zagreb</izvorni_sadrzaj>
    <derivirana_varijabla naziv="DomainObject.Predmet.ProtustrankaWithAdress_1">UNOTERM-TRTA d.o.o. Jaruščica 5, 10000 Zagreb</derivirana_varijabla>
  </DomainObject.Predmet.ProtustrankaWithAdress>
  <DomainObject.Predmet.ProtustrankaWithAdressOIB>
    <izvorni_sadrzaj>UNOTERM-TRTA d.o.o., OIB 01637512875, Jaruščica 5, 10000 Zagreb</izvorni_sadrzaj>
    <derivirana_varijabla naziv="DomainObject.Predmet.ProtustrankaWithAdressOIB_1">UNOTERM-TRTA d.o.o., OIB 01637512875, Jaruščica 5, 10000 Zagreb</derivirana_varijabla>
  </DomainObject.Predmet.ProtustrankaWithAdressOIB>
  <DomainObject.Predmet.ProtustrankaNazivFormated>
    <izvorni_sadrzaj>UNOTERM-TRTA d.o.o.</izvorni_sadrzaj>
    <derivirana_varijabla naziv="DomainObject.Predmet.ProtustrankaNazivFormated_1">UNOTERM-TRTA d.o.o.</derivirana_varijabla>
  </DomainObject.Predmet.ProtustrankaNazivFormated>
  <DomainObject.Predmet.ProtustrankaNazivFormatedOIB>
    <izvorni_sadrzaj>UNOTERM-TRTA d.o.o., OIB 01637512875</izvorni_sadrzaj>
    <derivirana_varijabla naziv="DomainObject.Predmet.ProtustrankaNazivFormatedOIB_1">UNOTERM-TRTA d.o.o., OIB 01637512875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UNOTERM-TRTA d.o.o.</item>
    </izvorni_sadrzaj>
    <derivirana_varijabla naziv="DomainObject.Predmet.ProtuStrankaListFormated_1">
      <item>UNOTERM-TRTA d.o.o.</item>
    </derivirana_varijabla>
  </DomainObject.Predmet.ProtuStrankaListFormated>
  <DomainObject.Predmet.ProtuStrankaListFormatedOIB>
    <izvorni_sadrzaj>
      <item>UNOTERM-TRTA d.o.o., OIB 01637512875</item>
    </izvorni_sadrzaj>
    <derivirana_varijabla naziv="DomainObject.Predmet.ProtuStrankaListFormatedOIB_1">
      <item>UNOTERM-TRTA d.o.o., OIB 01637512875</item>
    </derivirana_varijabla>
  </DomainObject.Predmet.ProtuStrankaListFormatedOIB>
  <DomainObject.Predmet.ProtuStrankaListFormatedWithAdress>
    <izvorni_sadrzaj>
      <item>UNOTERM-TRTA d.o.o., Jaruščica 5, 10000 Zagreb</item>
    </izvorni_sadrzaj>
    <derivirana_varijabla naziv="DomainObject.Predmet.ProtuStrankaListFormatedWithAdress_1">
      <item>UNOTERM-TRTA d.o.o., Jaruščica 5, 10000 Zagreb</item>
    </derivirana_varijabla>
  </DomainObject.Predmet.ProtuStrankaListFormatedWithAdress>
  <DomainObject.Predmet.ProtuStrankaListFormatedWithAdressOIB>
    <izvorni_sadrzaj>
      <item>UNOTERM-TRTA d.o.o., OIB 01637512875, Jaruščica 5, 10000 Zagreb</item>
    </izvorni_sadrzaj>
    <derivirana_varijabla naziv="DomainObject.Predmet.ProtuStrankaListFormatedWithAdressOIB_1">
      <item>UNOTERM-TRTA d.o.o., OIB 01637512875, Jaruščica 5, 10000 Zagreb</item>
    </derivirana_varijabla>
  </DomainObject.Predmet.ProtuStrankaListFormatedWithAdressOIB>
  <DomainObject.Predmet.ProtuStrankaListNazivFormated>
    <izvorni_sadrzaj>
      <item>UNOTERM-TRTA d.o.o.</item>
    </izvorni_sadrzaj>
    <derivirana_varijabla naziv="DomainObject.Predmet.ProtuStrankaListNazivFormated_1">
      <item>UNOTERM-TRTA d.o.o.</item>
    </derivirana_varijabla>
  </DomainObject.Predmet.ProtuStrankaListNazivFormated>
  <DomainObject.Predmet.ProtuStrankaListNazivFormatedOIB>
    <izvorni_sadrzaj>
      <item>UNOTERM-TRTA d.o.o., OIB 01637512875</item>
    </izvorni_sadrzaj>
    <derivirana_varijabla naziv="DomainObject.Predmet.ProtuStrankaListNazivFormatedOIB_1">
      <item>UNOTERM-TRTA d.o.o., OIB 01637512875</item>
    </derivirana_varijabla>
  </DomainObject.Predmet.ProtuStrankaListNazivFormatedOIB>
  <DomainObject.Predmet.OstaliListFormated>
    <izvorni_sadrzaj>
      <item>Anto Đulabić</item>
    </izvorni_sadrzaj>
    <derivirana_varijabla naziv="DomainObject.Predmet.OstaliListFormated_1">
      <item>Anto Đulabić</item>
    </derivirana_varijabla>
  </DomainObject.Predmet.OstaliListFormated>
  <DomainObject.Predmet.OstaliListFormatedOIB>
    <izvorni_sadrzaj>
      <item>Anto Đulabić, OIB 69355485142</item>
    </izvorni_sadrzaj>
    <derivirana_varijabla naziv="DomainObject.Predmet.OstaliListFormatedOIB_1">
      <item>Anto Đulabić, OIB 69355485142</item>
    </derivirana_varijabla>
  </DomainObject.Predmet.OstaliListFormatedOIB>
  <DomainObject.Predmet.OstaliListFormatedWithAdress>
    <izvorni_sadrzaj>
      <item>Anto Đulabić</item>
    </izvorni_sadrzaj>
    <derivirana_varijabla naziv="DomainObject.Predmet.OstaliListFormatedWithAdress_1">
      <item>Anto Đulabić</item>
    </derivirana_varijabla>
  </DomainObject.Predmet.OstaliListFormatedWithAdress>
  <DomainObject.Predmet.OstaliListFormatedWithAdressOIB>
    <izvorni_sadrzaj>
      <item>Anto Đulabić, OIB 69355485142</item>
    </izvorni_sadrzaj>
    <derivirana_varijabla naziv="DomainObject.Predmet.OstaliListFormatedWithAdressOIB_1">
      <item>Anto Đulabić, OIB 69355485142</item>
    </derivirana_varijabla>
  </DomainObject.Predmet.OstaliListFormatedWithAdressOIB>
  <DomainObject.Predmet.OstaliListNazivFormated>
    <izvorni_sadrzaj>
      <item>Anto Đulabić</item>
    </izvorni_sadrzaj>
    <derivirana_varijabla naziv="DomainObject.Predmet.OstaliListNazivFormated_1">
      <item>Anto Đulabić</item>
    </derivirana_varijabla>
  </DomainObject.Predmet.OstaliListNazivFormated>
  <DomainObject.Predmet.OstaliListNazivFormatedOIB>
    <izvorni_sadrzaj>
      <item>Anto Đulabić, OIB 69355485142</item>
    </izvorni_sadrzaj>
    <derivirana_varijabla naziv="DomainObject.Predmet.OstaliListNazivFormatedOIB_1">
      <item>Anto Đulabić, OIB 69355485142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UNOTERM-TRTA d.o.o.</izvorni_sadrzaj>
    <derivirana_varijabla naziv="DomainObject.Predmet.ProtustrankaIDrugi_1">UNOTERM-TRTA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UNOTERM-TRTA d.o.o., OIB 01637512875, Jaruščica 5, 10000 Zagreb</izvorni_sadrzaj>
    <derivirana_varijabla naziv="DomainObject.Predmet.ProtustrankaIDrugiAdressOIB_1">UNOTERM-TRTA d.o.o., OIB 01637512875, Jaruščica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UNOTERM-TRTA d.o.o.</item>
      <item>FINA Regionalni centar Zagreb</item>
      <item>Anto Đulabić</item>
    </izvorni_sadrzaj>
    <derivirana_varijabla naziv="DomainObject.Predmet.SudioniciListNaziv_1">
      <item>UNOTERM-TRTA d.o.o.</item>
      <item>FINA Regionalni centar Zagreb</item>
      <item>Anto Đulabić</item>
    </derivirana_varijabla>
  </DomainObject.Predmet.SudioniciListNaziv>
  <DomainObject.Predmet.SudioniciListAdressOIB>
    <izvorni_sadrzaj>
      <item>UNOTERM-TRTA d.o.o., OIB 01637512875, Jaruščica 5,10000 Zagreb</item>
      <item>FINA Regionalni centar Zagreb, OIB 85821130368, Trg svibanjskih žrtava 1995. br. 1,10000 Zagreb</item>
      <item>Anto Đulabić, OIB 69355485142</item>
    </izvorni_sadrzaj>
    <derivirana_varijabla naziv="DomainObject.Predmet.SudioniciListAdressOIB_1">
      <item>UNOTERM-TRTA d.o.o., OIB 01637512875, Jaruščica 5,10000 Zagreb</item>
      <item>FINA Regionalni centar Zagreb, OIB 85821130368, Trg svibanjskih žrtava 1995. br. 1,10000 Zagreb</item>
      <item>Anto Đulabić, OIB 69355485142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01637512875</item>
      <item>, OIB 85821130368</item>
      <item>, OIB 69355485142</item>
    </izvorni_sadrzaj>
    <derivirana_varijabla naziv="DomainObject.Predmet.SudioniciListNazivOIB_1">
      <item>, OIB 01637512875</item>
      <item>, OIB 85821130368</item>
      <item>, OIB 69355485142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61CDB3-A757-47C9-BE09-905423C0CD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1112</properties:Words>
  <properties:Characters>6246</properties:Characters>
  <properties:Lines>145</properties:Lines>
  <properties:Paragraphs>49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2018-03-07T10:06:00Z</dcterms:created>
  <dc:creator>alet</dc:creator>
  <cp:lastModifiedBy>wsadmin</cp:lastModifiedBy>
  <cp:lastPrinted>2018-03-07T10:32:00Z</cp:lastPrinted>
  <dcterms:modified xmlns:xsi="http://www.w3.org/2001/XMLSchema-instance" xsi:type="dcterms:W3CDTF">2018-03-07T10:39:00Z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(St-1126-2017 rješenje otvaranje i zaključenje od 07.03.2018.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