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7012" w14:paraId="9b5701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A81E07">
        <w:t>6</w:t>
      </w:r>
      <w:r w:rsidR="007B0954">
        <w:t>892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7B0954" w:rsidR="00F40CA7" w:rsidRPr="00A81E0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7B0954">
        <w:rPr>
          <w:szCs w:val="20"/>
        </w:rPr>
        <w:t xml:space="preserve">OČNA OPTIKA MIRNA d.o.o., Zagreb, </w:t>
      </w:r>
      <w:proofErr w:type="spellStart"/>
      <w:r w:rsidR="007B0954">
        <w:rPr>
          <w:szCs w:val="20"/>
        </w:rPr>
        <w:t>Ljubljanica</w:t>
      </w:r>
      <w:proofErr w:type="spellEnd"/>
      <w:r w:rsidR="007B0954">
        <w:rPr>
          <w:szCs w:val="20"/>
        </w:rPr>
        <w:t xml:space="preserve"> 13, MBS: 080709032, OIB:  37996233800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A81E07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36BB1" w:rsidR="00F40CA7" w:rsidRPr="00C36BB1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7B0954">
        <w:rPr>
          <w:szCs w:val="20"/>
        </w:rPr>
        <w:t xml:space="preserve">OČNA OPTIKA MIRNA d.o.o., Zagreb, </w:t>
      </w:r>
      <w:proofErr w:type="spellStart"/>
      <w:r w:rsidR="007B0954">
        <w:rPr>
          <w:szCs w:val="20"/>
        </w:rPr>
        <w:t>Ljubljanica</w:t>
      </w:r>
      <w:proofErr w:type="spellEnd"/>
      <w:r w:rsidR="007B0954">
        <w:rPr>
          <w:szCs w:val="20"/>
        </w:rPr>
        <w:t xml:space="preserve"> 13, MBS: 080709032, OIB:  37996233800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C36BB1" w:rsidR="00F40CA7" w:rsidRPr="00D33F38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7B0954">
        <w:rPr>
          <w:szCs w:val="20"/>
        </w:rPr>
        <w:t xml:space="preserve">OČNA OPTIKA MIRNA d.o.o., Zagreb, </w:t>
      </w:r>
      <w:proofErr w:type="spellStart"/>
      <w:r w:rsidR="007B0954">
        <w:rPr>
          <w:szCs w:val="20"/>
        </w:rPr>
        <w:t>Ljubljanica</w:t>
      </w:r>
      <w:proofErr w:type="spellEnd"/>
      <w:r w:rsidR="007B0954">
        <w:rPr>
          <w:szCs w:val="20"/>
        </w:rPr>
        <w:t xml:space="preserve"> 13, MBS: 080709032, OIB:  37996233800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A81E0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E4B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1E1E4B"/>
    <w:rsid w:val="0033500C"/>
    <w:rsid w:val="003979A3"/>
    <w:rsid w:val="003A0E75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B0954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A81E07"/>
    <w:rsid w:val="00AF2152"/>
    <w:rsid w:val="00B25F68"/>
    <w:rsid w:val="00B4105F"/>
    <w:rsid w:val="00BF02FF"/>
    <w:rsid w:val="00C36BB1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E1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E1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7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6892</izvorni_sadrzaj>
    <derivirana_varijabla naziv="DomainObject.Predmet.Broj_1">6892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St-6892/2015</izvorni_sadrzaj>
    <derivirana_varijabla naziv="DomainObject.Predmet.OznakaBroj_1">St-6892/2015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OČNA OPTIKA MIRNA d.o.o. zastupanog po punomoćniku Jadranka Filković</izvorni_sadrzaj>
    <derivirana_varijabla naziv="DomainObject.Predmet.ProtustrankaFormated_1">  OČNA OPTIKA MIRNA d.o.o. zastupanog po punomoćniku Jadranka Filković</derivirana_varijabla>
  </DomainObject.Predmet.ProtustrankaFormated>
  <DomainObject.Predmet.ProtustrankaFormatedOIB>
    <izvorni_sadrzaj>  OČNA OPTIKA MIRNA d.o.o., OIB 37996233800 zastupanog po punomoćniku Jadranka Filković</izvorni_sadrzaj>
    <derivirana_varijabla naziv="DomainObject.Predmet.ProtustrankaFormatedOIB_1">  OČNA OPTIKA MIRNA d.o.o., OIB 37996233800 zastupanog po punomoćniku Jadranka Filković</derivirana_varijabla>
  </DomainObject.Predmet.ProtustrankaFormatedOIB>
  <DomainObject.Predmet.ProtustrankaFormatedWithAdress>
    <izvorni_sadrzaj> OČNA OPTIKA MIRNA d.o.o., Ljubljanica 13, 10000 Zagreb zastupanog po punomoćniku Jadranka Filković</izvorni_sadrzaj>
    <derivirana_varijabla naziv="DomainObject.Predmet.ProtustrankaFormatedWithAdress_1"> OČNA OPTIKA MIRNA d.o.o., Ljubljanica 13, 10000 Zagreb zastupanog po punomoćniku Jadranka Filković</derivirana_varijabla>
  </DomainObject.Predmet.ProtustrankaFormatedWithAdress>
  <DomainObject.Predmet.ProtustrankaFormatedWithAdressOIB>
    <izvorni_sadrzaj> OČNA OPTIKA MIRNA d.o.o., OIB 37996233800, Ljubljanica 13, 10000 Zagreb zastupanog po punomoćniku Jadranka Filković</izvorni_sadrzaj>
    <derivirana_varijabla naziv="DomainObject.Predmet.ProtustrankaFormatedWithAdressOIB_1"> OČNA OPTIKA MIRNA d.o.o., OIB 37996233800, Ljubljanica 13, 10000 Zagreb zastupanog po punomoćniku Jadranka Filković</derivirana_varijabla>
  </DomainObject.Predmet.ProtustrankaFormatedWithAdressOIB>
  <DomainObject.Predmet.ProtustrankaWithAdress>
    <izvorni_sadrzaj>OČNA OPTIKA MIRNA d.o.o. Ljubljanica 13, 10000 Zagreb</izvorni_sadrzaj>
    <derivirana_varijabla naziv="DomainObject.Predmet.ProtustrankaWithAdress_1">OČNA OPTIKA MIRNA d.o.o. Ljubljanica 13, 10000 Zagreb</derivirana_varijabla>
  </DomainObject.Predmet.ProtustrankaWithAdress>
  <DomainObject.Predmet.ProtustrankaWithAdressOIB>
    <izvorni_sadrzaj>OČNA OPTIKA MIRNA d.o.o., OIB 37996233800, Ljubljanica 13, 10000 Zagreb</izvorni_sadrzaj>
    <derivirana_varijabla naziv="DomainObject.Predmet.ProtustrankaWithAdressOIB_1">OČNA OPTIKA MIRNA d.o.o., OIB 37996233800, Ljubljanica 13, 10000 Zagreb</derivirana_varijabla>
  </DomainObject.Predmet.ProtustrankaWithAdressOIB>
  <DomainObject.Predmet.ProtustrankaNazivFormated>
    <izvorni_sadrzaj>OČNA OPTIKA MIRNA d.o.o.</izvorni_sadrzaj>
    <derivirana_varijabla naziv="DomainObject.Predmet.ProtustrankaNazivFormated_1">OČNA OPTIKA MIRNA d.o.o.</derivirana_varijabla>
  </DomainObject.Predmet.ProtustrankaNazivFormated>
  <DomainObject.Predmet.ProtustrankaNazivFormatedOIB>
    <izvorni_sadrzaj>OČNA OPTIKA MIRNA d.o.o., OIB 37996233800</izvorni_sadrzaj>
    <derivirana_varijabla naziv="DomainObject.Predmet.ProtustrankaNazivFormatedOIB_1">OČNA OPTIKA MIRNA d.o.o., OIB 37996233800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OČNA OPTIKA MIRNA d.o.o. zastupanog po punomoćniku Jadranka Filković</item>
    </izvorni_sadrzaj>
    <derivirana_varijabla naziv="DomainObject.Predmet.ProtuStrankaListFormated_1">
      <item>OČNA OPTIKA MIRNA d.o.o. zastupanog po punomoćniku Jadranka Filković</item>
    </derivirana_varijabla>
  </DomainObject.Predmet.ProtuStrankaListFormated>
  <DomainObject.Predmet.ProtuStrankaListFormatedOIB>
    <izvorni_sadrzaj>
      <item>OČNA OPTIKA MIRNA d.o.o., OIB 37996233800 zastupanog po punomoćniku Jadranka Filković</item>
    </izvorni_sadrzaj>
    <derivirana_varijabla naziv="DomainObject.Predmet.ProtuStrankaListFormatedOIB_1">
      <item>OČNA OPTIKA MIRNA d.o.o., OIB 37996233800 zastupanog po punomoćniku Jadranka Filković</item>
    </derivirana_varijabla>
  </DomainObject.Predmet.ProtuStrankaListFormatedOIB>
  <DomainObject.Predmet.ProtuStrankaListFormatedWithAdress>
    <izvorni_sadrzaj>
      <item>OČNA OPTIKA MIRNA d.o.o., Ljubljanica 13, 10000 Zagreb zastupanog po punomoćniku Jadranka Filković</item>
    </izvorni_sadrzaj>
    <derivirana_varijabla naziv="DomainObject.Predmet.ProtuStrankaListFormatedWithAdress_1">
      <item>OČNA OPTIKA MIRNA d.o.o., Ljubljanica 13, 10000 Zagreb zastupanog po punomoćniku Jadranka Filković</item>
    </derivirana_varijabla>
  </DomainObject.Predmet.ProtuStrankaListFormatedWithAdress>
  <DomainObject.Predmet.ProtuStrankaListFormatedWithAdressOIB>
    <izvorni_sadrzaj>
      <item>OČNA OPTIKA MIRNA d.o.o., OIB 37996233800, Ljubljanica 13, 10000 Zagreb zastupanog po punomoćniku Jadranka Filković</item>
    </izvorni_sadrzaj>
    <derivirana_varijabla naziv="DomainObject.Predmet.ProtuStrankaListFormatedWithAdressOIB_1">
      <item>OČNA OPTIKA MIRNA d.o.o., OIB 37996233800, Ljubljanica 13, 10000 Zagreb zastupanog po punomoćniku Jadranka Filković</item>
    </derivirana_varijabla>
  </DomainObject.Predmet.ProtuStrankaListFormatedWithAdressOIB>
  <DomainObject.Predmet.ProtuStrankaListNazivFormated>
    <izvorni_sadrzaj>
      <item>OČNA OPTIKA MIRNA d.o.o.</item>
    </izvorni_sadrzaj>
    <derivirana_varijabla naziv="DomainObject.Predmet.ProtuStrankaListNazivFormated_1">
      <item>OČNA OPTIKA MIRNA d.o.o.</item>
    </derivirana_varijabla>
  </DomainObject.Predmet.ProtuStrankaListNazivFormated>
  <DomainObject.Predmet.ProtuStrankaListNazivFormatedOIB>
    <izvorni_sadrzaj>
      <item>OČNA OPTIKA MIRNA d.o.o., OIB 37996233800</item>
    </izvorni_sadrzaj>
    <derivirana_varijabla naziv="DomainObject.Predmet.ProtuStrankaListNazivFormatedOIB_1">
      <item>OČNA OPTIKA MIRNA d.o.o., OIB 37996233800</item>
    </derivirana_varijabla>
  </DomainObject.Predmet.ProtuStrankaListNazivFormatedOIB>
  <DomainObject.Predmet.OstaliListFormated>
    <izvorni_sadrzaj>
      <item>Jadranka Filković punomoćnik sudionika u postupku OČNA OPTIKA MIRNA d.o.o.</item>
    </izvorni_sadrzaj>
    <derivirana_varijabla naziv="DomainObject.Predmet.OstaliListFormated_1">
      <item>Jadranka Filković punomoćnik sudionika u postupku OČNA OPTIKA MIRNA d.o.o.</item>
    </derivirana_varijabla>
  </DomainObject.Predmet.OstaliListFormated>
  <DomainObject.Predmet.OstaliListFormatedOIB>
    <izvorni_sadrzaj>
      <item>Jadranka Filković, OIB 31680514222 punomoćnik sudionika u postupku OČNA OPTIKA MIRNA d.o.o.</item>
    </izvorni_sadrzaj>
    <derivirana_varijabla naziv="DomainObject.Predmet.OstaliListFormatedOIB_1">
      <item>Jadranka Filković, OIB 31680514222 punomoćnik sudionika u postupku OČNA OPTIKA MIRNA d.o.o.</item>
    </derivirana_varijabla>
  </DomainObject.Predmet.OstaliListFormatedOIB>
  <DomainObject.Predmet.OstaliListFormatedWithAdress>
    <izvorni_sadrzaj>
      <item>Jadranka Filković, Fruškogorska Ulica 25, 10000 Zagreb punomoćnik sudionika u postupku OČNA OPTIKA MIRNA d.o.o.</item>
    </izvorni_sadrzaj>
    <derivirana_varijabla naziv="DomainObject.Predmet.OstaliListFormatedWithAdress_1">
      <item>Jadranka Filković, Fruškogorska Ulica 25, 10000 Zagreb punomoćnik sudionika u postupku OČNA OPTIKA MIRNA d.o.o.</item>
    </derivirana_varijabla>
  </DomainObject.Predmet.OstaliListFormatedWithAdress>
  <DomainObject.Predmet.OstaliListFormatedWithAdressOIB>
    <izvorni_sadrzaj>
      <item>Jadranka Filković, OIB 31680514222, Fruškogorska Ulica 25, 10000 Zagreb punomoćnik sudionika u postupku OČNA OPTIKA MIRNA d.o.o.</item>
    </izvorni_sadrzaj>
    <derivirana_varijabla naziv="DomainObject.Predmet.OstaliListFormatedWithAdressOIB_1">
      <item>Jadranka Filković, OIB 31680514222, Fruškogorska Ulica 25, 10000 Zagreb punomoćnik sudionika u postupku OČNA OPTIKA MIRNA d.o.o.</item>
    </derivirana_varijabla>
  </DomainObject.Predmet.OstaliListFormatedWithAdressOIB>
  <DomainObject.Predmet.OstaliListNazivFormated>
    <izvorni_sadrzaj>
      <item>Jadranka Filković</item>
    </izvorni_sadrzaj>
    <derivirana_varijabla naziv="DomainObject.Predmet.OstaliListNazivFormated_1">
      <item>Jadranka Filković</item>
    </derivirana_varijabla>
  </DomainObject.Predmet.OstaliListNazivFormated>
  <DomainObject.Predmet.OstaliListNazivFormatedOIB>
    <izvorni_sadrzaj>
      <item>Jadranka Filković, OIB 31680514222</item>
    </izvorni_sadrzaj>
    <derivirana_varijabla naziv="DomainObject.Predmet.OstaliListNazivFormatedOIB_1">
      <item>Jadranka Filković, OIB 31680514222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OČNA OPTIKA MIRNA d.o.o.</izvorni_sadrzaj>
    <derivirana_varijabla naziv="DomainObject.Predmet.ProtustrankaIDrugi_1">OČNA OPTIKA MIRNA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OČNA OPTIKA MIRNA d.o.o., OIB 37996233800, Ljubljanica 13, 10000 Zagreb</izvorni_sadrzaj>
    <derivirana_varijabla naziv="DomainObject.Predmet.ProtustrankaIDrugiAdressOIB_1">OČNA OPTIKA MIRNA d.o.o., OIB 37996233800, Ljubljanica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OČNA OPTIKA MIRNA d.o.o.</item>
      <item>Jadranka Filković</item>
    </izvorni_sadrzaj>
    <derivirana_varijabla naziv="DomainObject.Predmet.SudioniciListNaziv_1">
      <item>FINA Regionalni centar Zagreb</item>
      <item>OČNA OPTIKA MIRNA d.o.o.</item>
      <item>Jadranka Filković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OČNA OPTIKA MIRNA d.o.o., OIB 37996233800, Ljubljanica 13,10000 Zagreb</item>
      <item>Jadranka Filković, OIB 31680514222, Fruškogorska Ulica 25,10000 Zagreb</item>
    </izvorni_sadrzaj>
    <derivirana_varijabla naziv="DomainObject.Predmet.SudioniciListAdressOIB_1">
      <item>FINA Regionalni centar Zagreb, OIB 85821130368, Trg svibanjskih žrtava 1995.1,10000 Zagreb</item>
      <item>OČNA OPTIKA MIRNA d.o.o., OIB 37996233800, Ljubljanica 13,10000 Zagreb</item>
      <item>Jadranka Filković, OIB 31680514222, Fruškogorska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37996233800</item>
      <item>, OIB 31680514222</item>
    </izvorni_sadrzaj>
    <derivirana_varijabla naziv="DomainObject.Predmet.SudioniciListNazivOIB_1">
      <item>, OIB 85821130368</item>
      <item>, OIB 37996233800</item>
      <item>, OIB 31680514222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2016-02-23T14:37:00Z</dcterms:created>
  <dc:creator>Ivana Manestar</dc:creator>
  <cp:lastModifiedBy>Ksenija Nol</cp:lastModifiedBy>
  <cp:lastPrinted>2016-02-23T14:51:00Z</cp:lastPrinted>
  <dcterms:modified xmlns:xsi="http://www.w3.org/2001/XMLSchema-instance" xsi:type="dcterms:W3CDTF">2016-02-23T14:51:00Z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