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7aad" w14:paraId="f1d7aa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A3D49">
        <w:t>2588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8A3D49">
        <w:t>Financijske agencije Regionalni centar Zagreb Podružnica Zagreb, Trg svibanjskih žrtava 1995. 1, za pokretanje skraćenog stečajnog postupka nad dužnikom JUGLANS j.d.o.o. za usluge i trgovinu, Zagreb, Štefanovečka 10, MBS: 080908202, OIB: 24602047588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8A3D49">
        <w:t>JUGLANS j.d.o.o. za usluge i trgovinu, Zagreb, Štefanovečka 10, MBS: 080908202, OIB: 24602047588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A3D49">
        <w:t>Dinka Trumbić, Split, Lovretska 10, OIB: 43468134790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A3D49">
        <w:t>JUGLANS j.d.o.o. za usluge i trgovinu, Zagreb, Štefanovečka 10, MBS: 080908202, OIB: 24602047588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8A3D49">
        <w:t>Zagreb</w:t>
      </w:r>
      <w:r>
        <w:t xml:space="preserve"> podnijela je dana </w:t>
      </w:r>
      <w:r w:rsidR="008A3D49">
        <w:t>7. rujna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8A3D49">
        <w:t>JUGLANS j.d.o.o. za usluge i trgovinu, Zagreb, Štefanovečka 10, MBS: 080908202, OIB: 24602047588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8A3D49">
        <w:t>2588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A3D49">
        <w:t>2588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44283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442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42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2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2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442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42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2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2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St-2588/2016</izvorni_sadrzaj>
    <derivirana_varijabla naziv="DomainObject.Predmet.OznakaBroj_1">St-2588/2016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JUGLANS jednostavno društvo s ograničenom odgovornošću za usluge i trgovinu</izvorni_sadrzaj>
    <derivirana_varijabla naziv="DomainObject.Predmet.ProtustrankaFormated_1">  JUGLANS jednostavno društvo s ograničenom odgovornošću za usluge i trgovinu</derivirana_varijabla>
  </DomainObject.Predmet.ProtustrankaFormated>
  <DomainObject.Predmet.ProtustrankaFormatedOIB>
    <izvorni_sadrzaj>  JUGLANS jednostavno društvo s ograničenom odgovornošću za usluge i trgovinu, OIB 24602047588</izvorni_sadrzaj>
    <derivirana_varijabla naziv="DomainObject.Predmet.ProtustrankaFormatedOIB_1">  JUGLANS jednostavno društvo s ograničenom odgovornošću za usluge i trgovinu, OIB 24602047588</derivirana_varijabla>
  </DomainObject.Predmet.ProtustrankaFormatedOIB>
  <DomainObject.Predmet.ProtustrankaFormatedWithAdress>
    <izvorni_sadrzaj> JUGLANS jednostavno društvo s ograničenom odgovornošću za usluge i trgovinu, Štefanovečka 10, 10000 Zagreb</izvorni_sadrzaj>
    <derivirana_varijabla naziv="DomainObject.Predmet.ProtustrankaFormatedWithAdress_1"> JUGLANS jednostavno društvo s ograničenom odgovornošću za usluge i trgovinu, Štefanovečka 10, 10000 Zagreb</derivirana_varijabla>
  </DomainObject.Predmet.ProtustrankaFormatedWithAdress>
  <DomainObject.Predmet.ProtustrankaFormatedWithAdressOIB>
    <izvorni_sadrzaj> JUGLANS jednostavno društvo s ograničenom odgovornošću za usluge i trgovinu, OIB 24602047588, Štefanovečka 10, 10000 Zagreb</izvorni_sadrzaj>
    <derivirana_varijabla naziv="DomainObject.Predmet.ProtustrankaFormatedWithAdressOIB_1"> JUGLANS jednostavno društvo s ograničenom odgovornošću za usluge i trgovinu, OIB 24602047588, Štefanovečka 10, 10000 Zagreb</derivirana_varijabla>
  </DomainObject.Predmet.ProtustrankaFormatedWithAdressOIB>
  <DomainObject.Predmet.ProtustrankaWithAdress>
    <izvorni_sadrzaj>JUGLANS jednostavno društvo s ograničenom odgovornošću za usluge i trgovinu Štefanovečka 10, 10000 Zagreb</izvorni_sadrzaj>
    <derivirana_varijabla naziv="DomainObject.Predmet.ProtustrankaWithAdress_1">JUGLANS jednostavno društvo s ograničenom odgovornošću za usluge i trgovinu Štefanovečka 10, 10000 Zagreb</derivirana_varijabla>
  </DomainObject.Predmet.ProtustrankaWithAdress>
  <DomainObject.Predmet.ProtustrankaWithAdressOIB>
    <izvorni_sadrzaj>JUGLANS jednostavno društvo s ograničenom odgovornošću za usluge i trgovinu, OIB 24602047588, Štefanovečka 10, 10000 Zagreb</izvorni_sadrzaj>
    <derivirana_varijabla naziv="DomainObject.Predmet.ProtustrankaWithAdressOIB_1">JUGLANS jednostavno društvo s ograničenom odgovornošću za usluge i trgovinu, OIB 24602047588, Štefanovečka 10, 10000 Zagreb</derivirana_varijabla>
  </DomainObject.Predmet.ProtustrankaWithAdressOIB>
  <DomainObject.Predmet.ProtustrankaNazivFormated>
    <izvorni_sadrzaj>JUGLANS jednostavno društvo s ograničenom odgovornošću za usluge i trgovinu</izvorni_sadrzaj>
    <derivirana_varijabla naziv="DomainObject.Predmet.ProtustrankaNazivFormated_1">JUGLANS jednostavno društvo s ograničenom odgovornošću za usluge i trgovinu</derivirana_varijabla>
  </DomainObject.Predmet.ProtustrankaNazivFormated>
  <DomainObject.Predmet.ProtustrankaNazivFormatedOIB>
    <izvorni_sadrzaj>JUGLANS jednostavno društvo s ograničenom odgovornošću za usluge i trgovinu, OIB 24602047588</izvorni_sadrzaj>
    <derivirana_varijabla naziv="DomainObject.Predmet.ProtustrankaNazivFormatedOIB_1">JUGLANS jednostavno društvo s ograničenom odgovornošću za usluge i trgovinu, OIB 24602047588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JUGLANS jednostavno društvo s ograničenom odgovornošću za usluge i trgovinu</item>
    </izvorni_sadrzaj>
    <derivirana_varijabla naziv="DomainObject.Predmet.ProtuStrankaListFormated_1">
      <item>JUGLANS jednostavno društvo s ograničenom odgovornošću za usluge i trgovinu</item>
    </derivirana_varijabla>
  </DomainObject.Predmet.ProtuStrankaListFormated>
  <DomainObject.Predmet.ProtuStrankaListFormatedOIB>
    <izvorni_sadrzaj>
      <item>JUGLANS jednostavno društvo s ograničenom odgovornošću za usluge i trgovinu, OIB 24602047588</item>
    </izvorni_sadrzaj>
    <derivirana_varijabla naziv="DomainObject.Predmet.ProtuStrankaListFormatedOIB_1">
      <item>JUGLANS jednostavno društvo s ograničenom odgovornošću za usluge i trgovinu, OIB 24602047588</item>
    </derivirana_varijabla>
  </DomainObject.Predmet.ProtuStrankaListFormatedOIB>
  <DomainObject.Predmet.ProtuStrankaListFormatedWithAdress>
    <izvorni_sadrzaj>
      <item>JUGLANS jednostavno društvo s ograničenom odgovornošću za usluge i trgovinu, Štefanovečka 10, 10000 Zagreb</item>
    </izvorni_sadrzaj>
    <derivirana_varijabla naziv="DomainObject.Predmet.ProtuStrankaListFormatedWithAdress_1">
      <item>JUGLANS jednostavno društvo s ograničenom odgovornošću za usluge i trgovinu, Štefanovečka 10, 10000 Zagreb</item>
    </derivirana_varijabla>
  </DomainObject.Predmet.ProtuStrankaListFormatedWithAdress>
  <DomainObject.Predmet.ProtuStrankaListFormatedWithAdressOIB>
    <izvorni_sadrzaj>
      <item>JUGLANS jednostavno društvo s ograničenom odgovornošću za usluge i trgovinu, OIB 24602047588, Štefanovečka 10, 10000 Zagreb</item>
    </izvorni_sadrzaj>
    <derivirana_varijabla naziv="DomainObject.Predmet.ProtuStrankaListFormatedWithAdressOIB_1">
      <item>JUGLANS jednostavno društvo s ograničenom odgovornošću za usluge i trgovinu, OIB 24602047588, Štefanovečka 10, 10000 Zagreb</item>
    </derivirana_varijabla>
  </DomainObject.Predmet.ProtuStrankaListFormatedWithAdressOIB>
  <DomainObject.Predmet.ProtuStrankaListNazivFormated>
    <izvorni_sadrzaj>
      <item>JUGLANS jednostavno društvo s ograničenom odgovornošću za usluge i trgovinu</item>
    </izvorni_sadrzaj>
    <derivirana_varijabla naziv="DomainObject.Predmet.ProtuStrankaListNazivFormated_1">
      <item>JUGLANS jednostavno društvo s ograničenom odgovornošću za usluge i trgovinu</item>
    </derivirana_varijabla>
  </DomainObject.Predmet.ProtuStrankaListNazivFormated>
  <DomainObject.Predmet.ProtuStrankaListNazivFormatedOIB>
    <izvorni_sadrzaj>
      <item>JUGLANS jednostavno društvo s ograničenom odgovornošću za usluge i trgovinu, OIB 24602047588</item>
    </izvorni_sadrzaj>
    <derivirana_varijabla naziv="DomainObject.Predmet.ProtuStrankaListNazivFormatedOIB_1">
      <item>JUGLANS jednostavno društvo s ograničenom odgovornošću za usluge i trgovinu, OIB 24602047588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JUGLANS jednostavno društvo s ograničenom odgovornošću za usluge i trgovinu</izvorni_sadrzaj>
    <derivirana_varijabla naziv="DomainObject.Predmet.ProtustrankaIDrugi_1">JUGLANS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JUGLANS jednostavno društvo s ograničenom odgovornošću za usluge i trgovinu, OIB 24602047588, Štefanovečka 10, 10000 Zagreb</izvorni_sadrzaj>
    <derivirana_varijabla naziv="DomainObject.Predmet.ProtustrankaIDrugiAdressOIB_1">JUGLANS jednostavno društvo s ograničenom odgovornošću za usluge i trgovinu, OIB 24602047588,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JUGLANS jednostavno društvo s ograničenom odgovornošću za usluge i trgovinu</item>
      <item>FINA Regionalni centar Zagreb</item>
    </izvorni_sadrzaj>
    <derivirana_varijabla naziv="DomainObject.Predmet.SudioniciListNaziv_1">
      <item>JUGLANS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JUGLANS jednostavno društvo s ograničenom odgovornošću za usluge i trgovinu, OIB 24602047588, Štefanovečka 10,10000 Zagreb</item>
      <item>FINA Regionalni centar Zagreb, OIB 85821130368, Trg svibanjskih žrtava 1995. br. 1,10000 Zagreb</item>
    </izvorni_sadrzaj>
    <derivirana_varijabla naziv="DomainObject.Predmet.SudioniciListAdressOIB_1">
      <item>JUGLANS jednostavno društvo s ograničenom odgovornošću za usluge i trgovinu, OIB 24602047588,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24602047588</item>
      <item>, OIB 85821130368</item>
    </izvorni_sadrzaj>
    <derivirana_varijabla naziv="DomainObject.Predmet.SudioniciListNazivOIB_1">
      <item>, OIB 24602047588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2233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2016-12-19T06:49:00Z</dcterms:created>
  <dc:creator>korisnik</dc:creator>
  <cp:lastModifiedBy>Žana Bem</cp:lastModifiedBy>
  <cp:lastPrinted>2016-07-01T06:45:00Z</cp:lastPrinted>
  <dcterms:modified xmlns:xsi="http://www.w3.org/2001/XMLSchema-instance" xsi:type="dcterms:W3CDTF">2016-12-19T06:52:00Z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