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91b9" w14:paraId="ef491b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D4418">
        <w:t>2854/17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4418">
        <w:t>19. siječnja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D441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D4418">
        <w:t>PEKARA SAMOELLA j.d.o.o., Zagreb, Puljska ulica 1,</w:t>
      </w:r>
      <w:r w:rsidR="00B73EDD">
        <w:t xml:space="preserve"> </w:t>
      </w:r>
      <w:r w:rsidR="00AC4528">
        <w:t>(OIB</w:t>
      </w:r>
      <w:r w:rsidR="00CB0338">
        <w:t>:</w:t>
      </w:r>
      <w:r w:rsidR="001D4418" w:rsidRPr="001D4418">
        <w:t xml:space="preserve"> 22842692641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D4418">
        <w:t>26.914,80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D4418">
        <w:t>19. siječnja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3A0B2D">
        <w:t>,v.r.</w:t>
      </w:r>
      <w:r w:rsidR="00997C6E">
        <w:t xml:space="preserve"> </w:t>
      </w:r>
    </w:p>
    <w:p w:rsidRDefault="003A0B2D" w:rsidP="00997C6E" w:rsidR="003A0B2D">
      <w:pPr>
        <w:pStyle w:val="Tijeloteksta"/>
        <w:tabs>
          <w:tab w:pos="7080" w:val="center"/>
        </w:tabs>
        <w:spacing w:after="0"/>
        <w:jc w:val="right"/>
      </w:pPr>
    </w:p>
    <w:p w:rsidRDefault="003A0B2D" w:rsidP="002152A3" w:rsidR="003A0B2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3A0B2D" w:rsidP="002152A3" w:rsidR="003A0B2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0B2D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St-2854/2017</izvorni_sadrzaj>
    <derivirana_varijabla naziv="DomainObject.Predmet.OznakaBroj_1">St-2854/2017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SAMOELLA jednostavno društvo s ograničenom odgovornošću za proizvodju i usluge zastupanog po punomoćniku Mario Babić</izvorni_sadrzaj>
    <derivirana_varijabla naziv="DomainObject.Predmet.ProtustrankaFormated_1">  PEKARA SAMOELLA jednostavno društvo s ograničenom odgovornošću za proizvodju i usluge zastupanog po punomoćniku Mario Babić</derivirana_varijabla>
  </DomainObject.Predmet.ProtustrankaFormated>
  <DomainObject.Predmet.ProtustrankaFormatedOIB>
    <izvorni_sadrzaj>  PEKARA SAMOELLA jednostavno društvo s ograničenom odgovornošću za proizvodju i usluge, OIB 22842692641 zastupanog po punomoćniku Mario Babić</izvorni_sadrzaj>
    <derivirana_varijabla naziv="DomainObject.Predmet.ProtustrankaFormatedOIB_1">  PEKARA SAMOELLA jednostavno društvo s ograničenom odgovornošću za proizvodju i usluge, OIB 22842692641 zastupanog po punomoćniku Mario Babić</derivirana_varijabla>
  </DomainObject.Predmet.ProtustrankaFormatedOIB>
  <DomainObject.Predmet.ProtustrankaFormatedWithAdress>
    <izvorni_sadrzaj> PEKARA SAMOELLA jednostavno društvo s ograničenom odgovornošću za proizvodju i usluge, Puljska ulica 1, 10000 Zagreb zastupanog po punomoćniku Mario Babić</izvorni_sadrzaj>
    <derivirana_varijabla naziv="DomainObject.Predmet.ProtustrankaFormatedWithAdress_1"> PEKARA SAMOELLA jednostavno društvo s ograničenom odgovornošću za proizvodju i usluge, Puljska ulica 1, 10000 Zagreb zastupanog po punomoćniku Mario Babić</derivirana_varijabla>
  </DomainObject.Predmet.ProtustrankaFormatedWithAdress>
  <DomainObject.Predmet.ProtustrankaFormatedWithAdressOIB>
    <izvorni_sadrzaj> PEKARA SAMOELLA jednostavno društvo s ograničenom odgovornošću za proizvodju i usluge, OIB 22842692641, Puljska ulica 1, 10000 Zagreb zastupanog po punomoćniku Mario Babić</izvorni_sadrzaj>
    <derivirana_varijabla naziv="DomainObject.Predmet.ProtustrankaFormatedWithAdressOIB_1"> PEKARA SAMOELLA jednostavno društvo s ograničenom odgovornošću za proizvodju i usluge, OIB 22842692641, Puljska ulica 1, 10000 Zagreb zastupanog po punomoćniku Mario Babić</derivirana_varijabla>
  </DomainObject.Predmet.ProtustrankaFormatedWithAdressOIB>
  <DomainObject.Predmet.ProtustrankaWithAdress>
    <izvorni_sadrzaj>PEKARA SAMOELLA jednostavno društvo s ograničenom odgovornošću za proizvodju i usluge Puljska ulica 1, 10000 Zagreb</izvorni_sadrzaj>
    <derivirana_varijabla naziv="DomainObject.Predmet.ProtustrankaWithAdress_1">PEKARA SAMOELLA jednostavno društvo s ograničenom odgovornošću za proizvodju i usluge Puljska ulica 1, 10000 Zagreb</derivirana_varijabla>
  </DomainObject.Predmet.ProtustrankaWithAdress>
  <DomainObject.Predmet.ProtustrankaWithAdressOIB>
    <izvorni_sadrzaj>PEKARA SAMOELLA jednostavno društvo s ograničenom odgovornošću za proizvodju i usluge, OIB 22842692641, Puljska ulica 1, 10000 Zagreb</izvorni_sadrzaj>
    <derivirana_varijabla naziv="DomainObject.Predmet.ProtustrankaWithAdressOIB_1">PEKARA SAMOELLA jednostavno društvo s ograničenom odgovornošću za proizvodju i usluge, OIB 22842692641, Puljska ulica 1, 10000 Zagreb</derivirana_varijabla>
  </DomainObject.Predmet.ProtustrankaWithAdressOIB>
  <DomainObject.Predmet.ProtustrankaNazivFormated>
    <izvorni_sadrzaj>PEKARA SAMOELLA jednostavno društvo s ograničenom odgovornošću za proizvodju i usluge</izvorni_sadrzaj>
    <derivirana_varijabla naziv="DomainObject.Predmet.ProtustrankaNazivFormated_1">PEKARA SAMOELLA jednostavno društvo s ograničenom odgovornošću za proizvodju i usluge</derivirana_varijabla>
  </DomainObject.Predmet.ProtustrankaNazivFormated>
  <DomainObject.Predmet.ProtustrankaNazivFormatedOIB>
    <izvorni_sadrzaj>PEKARA SAMOELLA jednostavno društvo s ograničenom odgovornošću za proizvodju i usluge, OIB 22842692641</izvorni_sadrzaj>
    <derivirana_varijabla naziv="DomainObject.Predmet.ProtustrankaNazivFormatedOIB_1">PEKARA SAMOELLA jednostavno društvo s ograničenom odgovornošću za proizvodju i usluge, OIB 22842692641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SAMOELLA jednostavno društvo s ograničenom odgovornošću za proizvodju i usluge zastupanog po punomoćniku Mario Babić</item>
    </izvorni_sadrzaj>
    <derivirana_varijabla naziv="DomainObject.Predmet.ProtuStrankaListFormated_1">
      <item>PEKARA SAMOELLA jednostavno društvo s ograničenom odgovornošću za proizvodju i usluge zastupanog po punomoćniku Mario Babić</item>
    </derivirana_varijabla>
  </DomainObject.Predmet.ProtuStrankaListFormated>
  <DomainObject.Predmet.ProtuStrankaListFormatedOIB>
    <izvorni_sadrzaj>
      <item>PEKARA SAMOELLA jednostavno društvo s ograničenom odgovornošću za proizvodju i usluge, OIB 22842692641 zastupanog po punomoćniku Mario Babić</item>
    </izvorni_sadrzaj>
    <derivirana_varijabla naziv="DomainObject.Predmet.ProtuStrankaListFormatedOIB_1">
      <item>PEKARA SAMOELLA jednostavno društvo s ograničenom odgovornošću za proizvodju i usluge, OIB 22842692641 zastupanog po punomoćniku Mario Babić</item>
    </derivirana_varijabla>
  </DomainObject.Predmet.ProtuStrankaListFormatedOIB>
  <DomainObject.Predmet.ProtuStrankaListFormatedWithAdress>
    <izvorni_sadrzaj>
      <item>PEKARA SAMOELLA jednostavno društvo s ograničenom odgovornošću za proizvodju i usluge, Puljska ulica 1, 10000 Zagreb zastupanog po punomoćniku Mario Babić</item>
    </izvorni_sadrzaj>
    <derivirana_varijabla naziv="DomainObject.Predmet.ProtuStrankaListFormatedWithAdress_1">
      <item>PEKARA SAMOELLA jednostavno društvo s ograničenom odgovornošću za proizvodju i usluge, Puljska ulica 1, 10000 Zagreb zastupanog po punomoćniku Mario Babić</item>
    </derivirana_varijabla>
  </DomainObject.Predmet.ProtuStrankaListFormatedWithAdress>
  <DomainObject.Predmet.ProtuStrankaListFormatedWithAdressOIB>
    <izvorni_sadrzaj>
      <item>PEKARA SAMOELLA jednostavno društvo s ograničenom odgovornošću za proizvodju i usluge, OIB 22842692641, Puljska ulica 1, 10000 Zagreb zastupanog po punomoćniku Mario Babić</item>
    </izvorni_sadrzaj>
    <derivirana_varijabla naziv="DomainObject.Predmet.ProtuStrankaListFormatedWithAdressOIB_1">
      <item>PEKARA SAMOELLA jednostavno društvo s ograničenom odgovornošću za proizvodju i usluge, OIB 22842692641, Puljska ulica 1, 10000 Zagreb zastupanog po punomoćniku Mario Babić</item>
    </derivirana_varijabla>
  </DomainObject.Predmet.ProtuStrankaListFormatedWithAdressOIB>
  <DomainObject.Predmet.ProtuStrankaListNazivFormated>
    <izvorni_sadrzaj>
      <item>PEKARA SAMOELLA jednostavno društvo s ograničenom odgovornošću za proizvodju i usluge</item>
    </izvorni_sadrzaj>
    <derivirana_varijabla naziv="DomainObject.Predmet.ProtuStrankaListNazivFormated_1">
      <item>PEKARA SAMOELLA jednostavno društvo s ograničenom odgovornošću za proizvodju i usluge</item>
    </derivirana_varijabla>
  </DomainObject.Predmet.ProtuStrankaListNazivFormated>
  <DomainObject.Predmet.ProtuStrankaListNazivFormatedOIB>
    <izvorni_sadrzaj>
      <item>PEKARA SAMOELLA jednostavno društvo s ograničenom odgovornošću za proizvodju i usluge, OIB 22842692641</item>
    </izvorni_sadrzaj>
    <derivirana_varijabla naziv="DomainObject.Predmet.ProtuStrankaListNazivFormatedOIB_1">
      <item>PEKARA SAMOELLA jednostavno društvo s ograničenom odgovornošću za proizvodju i usluge, OIB 22842692641</item>
    </derivirana_varijabla>
  </DomainObject.Predmet.ProtuStrankaListNazivFormatedOIB>
  <DomainObject.Predmet.OstaliListFormated>
    <izvorni_sadrzaj>
      <item>Mario Babić punomoćnik sudionika u postupku PEKARA SAMOELLA jednostavno društvo s ograničenom odgovornošću za proizvodju i usluge</item>
    </izvorni_sadrzaj>
    <derivirana_varijabla naziv="DomainObject.Predmet.OstaliListFormated_1">
      <item>Mario Babić punomoćnik sudionika u postupku PEKARA SAMOELLA jednostavno društvo s ograničenom odgovornošću za proizvodju i usluge</item>
    </derivirana_varijabla>
  </DomainObject.Predmet.OstaliListFormated>
  <DomainObject.Predmet.OstaliListFormatedOIB>
    <izvorni_sadrzaj>
      <item>Mario Babić, OIB 04896884618 punomoćnik sudionika u postupku PEKARA SAMOELLA jednostavno društvo s ograničenom odgovornošću za proizvodju i usluge</item>
    </izvorni_sadrzaj>
    <derivirana_varijabla naziv="DomainObject.Predmet.OstaliListFormatedOIB_1">
      <item>Mario Babić, OIB 04896884618 punomoćnik sudionika u postupku PEKARA SAMOELLA jednostavno društvo s ograničenom odgovornošću za proizvodju i usluge</item>
    </derivirana_varijabla>
  </DomainObject.Predmet.OstaliListFormatedOIB>
  <DomainObject.Predmet.OstaliListFormatedWithAdress>
    <izvorni_sadrzaj>
      <item>Mario Babić, Puljska 1, 10000 Zagreb punomoćnik sudionika u postupku PEKARA SAMOELLA jednostavno društvo s ograničenom odgovornošću za proizvodju i usluge</item>
    </izvorni_sadrzaj>
    <derivirana_varijabla naziv="DomainObject.Predmet.OstaliListFormatedWithAdress_1">
      <item>Mario Babić, Puljska 1, 10000 Zagreb punomoćnik sudionika u postupku PEKARA SAMOELLA jednostavno društvo s ograničenom odgovornošću za proizvodju i usluge</item>
    </derivirana_varijabla>
  </DomainObject.Predmet.OstaliListFormatedWithAdress>
  <DomainObject.Predmet.OstaliListFormatedWithAdressOIB>
    <izvorni_sadrzaj>
      <item>Mario Babić, OIB 04896884618, Puljska 1, 10000 Zagreb punomoćnik sudionika u postupku PEKARA SAMOELLA jednostavno društvo s ograničenom odgovornošću za proizvodju i usluge</item>
    </izvorni_sadrzaj>
    <derivirana_varijabla naziv="DomainObject.Predmet.OstaliListFormatedWithAdressOIB_1">
      <item>Mario Babić, OIB 04896884618, Puljska 1, 10000 Zagreb punomoćnik sudionika u postupku PEKARA SAMOELLA jednostavno društvo s ograničenom odgovornošću za proizvodju i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SAMOELLA jednostavno društvo s ograničenom odgovornošću za proizvodju i usluge</izvorni_sadrzaj>
    <derivirana_varijabla naziv="DomainObject.Predmet.ProtustrankaIDrugi_1">PEKARA SAMOELLA jednostavno društvo s ograničenom odgovornošću za proizvodju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PEKARA SAMOELLA jednostavno društvo s ograničenom odgovornošću za proizvodju i usluge, OIB 22842692641, Puljska ulica 1, 10000 Zagreb</izvorni_sadrzaj>
    <derivirana_varijabla naziv="DomainObject.Predmet.ProtustrankaIDrugiAdressOIB_1">PEKARA SAMOELLA jednostavno društvo s ograničenom odgovornošću za proizvodju i usluge, OIB 22842692641,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SAMOELLA jednostavno društvo s ograničenom odgovornošću za proizvodju i usluge</item>
      <item>Mario Babić</item>
    </izvorni_sadrzaj>
    <derivirana_varijabla naziv="DomainObject.Predmet.SudioniciListNaziv_1">
      <item>FINA Regionalni centar Zagreb</item>
      <item>PEKARA SAMOELLA jednostavno društvo s ograničenom odgovornošću za proizvodju i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PEKARA SAMOELLA jednostavno društvo s ograničenom odgovornošću za proizvodju i usluge, OIB 22842692641,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PEKARA SAMOELLA jednostavno društvo s ograničenom odgovornošću za proizvodju i usluge, OIB 22842692641,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22842692641</item>
      <item>, OIB 04896884618</item>
    </izvorni_sadrzaj>
    <derivirana_varijabla naziv="DomainObject.Predmet.SudioniciListNazivOIB_1">
      <item>, OIB 85821130368</item>
      <item>, OIB 22842692641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1335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2018-01-19T09:47:00Z</dcterms:created>
  <dc:creator>ilukac</dc:creator>
  <cp:lastModifiedBy>Višnja Svečak</cp:lastModifiedBy>
  <cp:lastPrinted>2018-01-19T09:57:00Z</cp:lastPrinted>
  <dcterms:modified xmlns:xsi="http://www.w3.org/2001/XMLSchema-instance" xsi:type="dcterms:W3CDTF">2018-01-19T09:57:00Z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