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1260" w14:paraId="0411260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624BD6">
        <w:t>478</w:t>
      </w:r>
      <w:r w:rsidR="001A2481" w:rsidRPr="000351DA">
        <w:t>/1</w:t>
      </w:r>
      <w:r w:rsidR="0068218C">
        <w:t>6</w:t>
      </w:r>
      <w:r w:rsidR="0024291D">
        <w:t>-</w:t>
      </w:r>
      <w:proofErr w:type="spellStart"/>
      <w:r w:rsidR="009838F8">
        <w:t>1</w:t>
      </w:r>
      <w:r w:rsidR="00624BD6">
        <w:t>6</w:t>
      </w:r>
      <w:proofErr w:type="spellEnd"/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624BD6">
        <w:t xml:space="preserve">JURJEVIĆ </w:t>
      </w:r>
      <w:r w:rsidR="007B5E6E">
        <w:t xml:space="preserve">d.o.o., </w:t>
      </w:r>
      <w:r w:rsidR="00624BD6">
        <w:t>Zadar, Sv. Marije 6 B</w:t>
      </w:r>
      <w:r w:rsidR="009838F8">
        <w:t xml:space="preserve">, OIB: </w:t>
      </w:r>
      <w:r w:rsidR="00624BD6">
        <w:t>71198778800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624BD6">
        <w:t>JURJEVIĆ d.o.o., Zadar, Sv. Marije 6 B, OIB: 71198778800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1F8F"/>
    <w:rsid w:val="003D3EA6"/>
    <w:rsid w:val="003D6240"/>
    <w:rsid w:val="003D7E4F"/>
    <w:rsid w:val="00426FE6"/>
    <w:rsid w:val="00440FF8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4BD6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175C"/>
    <w:rsid w:val="008E37BF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F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F8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F8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F8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F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F8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F8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F8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JURJEVIĆ društvo s ograničenom odgovornošću za prijevoz, trgovinu i usluge</izvorni_sadrzaj>
    <derivirana_varijabla naziv="DomainObject.Predmet.ProtustrankaFormated_1">  JURJEVIĆ društvo s ograničenom odgovornošću za prijevoz, trgovinu i usluge</derivirana_varijabla>
  </DomainObject.Predmet.ProtustrankaFormated>
  <DomainObject.Predmet.ProtustrankaFormatedOIB>
    <izvorni_sadrzaj>  JURJEVIĆ društvo s ograničenom odgovornošću za prijevoz, trgovinu i usluge, OIB 71198778800</izvorni_sadrzaj>
    <derivirana_varijabla naziv="DomainObject.Predmet.ProtustrankaFormatedOIB_1">  JURJEVIĆ društvo s ograničenom odgovornošću za prijevoz, trgovinu i usluge, OIB 71198778800</derivirana_varijabla>
  </DomainObject.Predmet.ProtustrankaFormatedOIB>
  <DomainObject.Predmet.ProtustrankaFormatedWithAdress>
    <izvorni_sadrzaj> JURJEVIĆ društvo s ograničenom odgovornošću za prijevoz, trgovinu i usluge, Sv. Marije 6 B, 23000 Zadar</izvorni_sadrzaj>
    <derivirana_varijabla naziv="DomainObject.Predmet.ProtustrankaFormatedWithAdress_1"> JURJEVIĆ društvo s ograničenom odgovornošću za prijevoz, trgovinu i usluge, Sv. Marije 6 B, 23000 Zadar</derivirana_varijabla>
  </DomainObject.Predmet.ProtustrankaFormatedWithAdress>
  <DomainObject.Predmet.ProtustrankaFormatedWithAdressOIB>
    <izvorni_sadrzaj> JURJEVIĆ društvo s ograničenom odgovornošću za prijevoz, trgovinu i usluge, OIB 71198778800, Sv. Marije 6 B, 23000 Zadar</izvorni_sadrzaj>
    <derivirana_varijabla naziv="DomainObject.Predmet.ProtustrankaFormatedWithAdressOIB_1"> JURJEVIĆ društvo s ograničenom odgovornošću za prijevoz, trgovinu i usluge, OIB 71198778800, Sv. Marije 6 B, 23000 Zadar</derivirana_varijabla>
  </DomainObject.Predmet.ProtustrankaFormatedWithAdressOIB>
  <DomainObject.Predmet.ProtustrankaWithAdress>
    <izvorni_sadrzaj>JURJEVIĆ društvo s ograničenom odgovornošću za prijevoz, trgovinu i usluge Sv. Marije 6 B, 23000 Zadar</izvorni_sadrzaj>
    <derivirana_varijabla naziv="DomainObject.Predmet.ProtustrankaWithAdress_1">JURJEVIĆ društvo s ograničenom odgovornošću za prijevoz, trgovinu i usluge Sv. Marije 6 B, 23000 Zadar</derivirana_varijabla>
  </DomainObject.Predmet.ProtustrankaWithAdress>
  <DomainObject.Predmet.ProtustrankaWithAdressOIB>
    <izvorni_sadrzaj>JURJEVIĆ društvo s ograničenom odgovornošću za prijevoz, trgovinu i usluge, OIB 71198778800, Sv. Marije 6 B, 23000 Zadar</izvorni_sadrzaj>
    <derivirana_varijabla naziv="DomainObject.Predmet.ProtustrankaWithAdressOIB_1">JURJEVIĆ društvo s ograničenom odgovornošću za prijevoz, trgovinu i usluge, OIB 71198778800, Sv. Marije 6 B, 23000 Zadar</derivirana_varijabla>
  </DomainObject.Predmet.ProtustrankaWithAdressOIB>
  <DomainObject.Predmet.ProtustrankaNazivFormated>
    <izvorni_sadrzaj>JURJEVIĆ društvo s ograničenom odgovornošću za prijevoz, trgovinu i usluge</izvorni_sadrzaj>
    <derivirana_varijabla naziv="DomainObject.Predmet.ProtustrankaNazivFormated_1">JURJEVIĆ društvo s ograničenom odgovornošću za prijevoz, trgovinu i usluge</derivirana_varijabla>
  </DomainObject.Predmet.ProtustrankaNazivFormated>
  <DomainObject.Predmet.ProtustrankaNazivFormatedOIB>
    <izvorni_sadrzaj>JURJEVIĆ društvo s ograničenom odgovornošću za prijevoz, trgovinu i usluge, OIB 71198778800</izvorni_sadrzaj>
    <derivirana_varijabla naziv="DomainObject.Predmet.ProtustrankaNazivFormatedOIB_1">JURJEVIĆ društvo s ograničenom odgovornošću za prijevoz, trgovinu i usluge, OIB 71198778800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89117.79</izvorni_sadrzaj>
    <derivirana_varijabla naziv="DomainObject.Predmet.TrenutnaVrijednost_1">89117.79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JURJEVIĆ društvo s ograničenom odgovornošću za prijevoz, trgovinu i usluge</item>
    </izvorni_sadrzaj>
    <derivirana_varijabla naziv="DomainObject.Predmet.ProtuStrankaListFormated_1">
      <item>JURJEVIĆ društvo s ograničenom odgovornošću za prijevoz, trgovinu i usluge</item>
    </derivirana_varijabla>
  </DomainObject.Predmet.ProtuStrankaListFormated>
  <DomainObject.Predmet.ProtuStrankaListFormatedOIB>
    <izvorni_sadrzaj>
      <item>JURJEVIĆ društvo s ograničenom odgovornošću za prijevoz, trgovinu i usluge, OIB 71198778800</item>
    </izvorni_sadrzaj>
    <derivirana_varijabla naziv="DomainObject.Predmet.ProtuStrankaListFormatedOIB_1">
      <item>JURJEVIĆ društvo s ograničenom odgovornošću za prijevoz, trgovinu i usluge, OIB 71198778800</item>
    </derivirana_varijabla>
  </DomainObject.Predmet.ProtuStrankaListFormatedOIB>
  <DomainObject.Predmet.ProtuStrankaListFormatedWithAdress>
    <izvorni_sadrzaj>
      <item>JURJEVIĆ društvo s ograničenom odgovornošću za prijevoz, trgovinu i usluge, Sv. Marije 6 B, 23000 Zadar</item>
    </izvorni_sadrzaj>
    <derivirana_varijabla naziv="DomainObject.Predmet.ProtuStrankaListFormatedWithAdress_1">
      <item>JURJEVIĆ društvo s ograničenom odgovornošću za prijevoz, trgovinu i usluge, Sv. Marije 6 B, 23000 Zadar</item>
    </derivirana_varijabla>
  </DomainObject.Predmet.ProtuStrankaListFormatedWithAdress>
  <DomainObject.Predmet.ProtuStrankaListFormatedWithAdressOIB>
    <izvorni_sadrzaj>
      <item>JURJEVIĆ društvo s ograničenom odgovornošću za prijevoz, trgovinu i usluge, OIB 71198778800, Sv. Marije 6 B, 23000 Zadar</item>
    </izvorni_sadrzaj>
    <derivirana_varijabla naziv="DomainObject.Predmet.ProtuStrankaListFormatedWithAdressOIB_1">
      <item>JURJEVIĆ društvo s ograničenom odgovornošću za prijevoz, trgovinu i usluge, OIB 71198778800, Sv. Marije 6 B, 23000 Zadar</item>
    </derivirana_varijabla>
  </DomainObject.Predmet.ProtuStrankaListFormatedWithAdressOIB>
  <DomainObject.Predmet.ProtuStrankaListNazivFormated>
    <izvorni_sadrzaj>
      <item>JURJEVIĆ društvo s ograničenom odgovornošću za prijevoz, trgovinu i usluge</item>
    </izvorni_sadrzaj>
    <derivirana_varijabla naziv="DomainObject.Predmet.ProtuStrankaListNazivFormated_1">
      <item>JURJEVIĆ društvo s ograničenom odgovornošću za prijevoz, trgovinu i usluge</item>
    </derivirana_varijabla>
  </DomainObject.Predmet.ProtuStrankaListNazivFormated>
  <DomainObject.Predmet.ProtuStrankaListNazivFormatedOIB>
    <izvorni_sadrzaj>
      <item>JURJEVIĆ društvo s ograničenom odgovornošću za prijevoz, trgovinu i usluge, OIB 71198778800</item>
    </izvorni_sadrzaj>
    <derivirana_varijabla naziv="DomainObject.Predmet.ProtuStrankaListNazivFormatedOIB_1">
      <item>JURJEVIĆ društvo s ograničenom odgovornošću za prijevoz, trgovinu i usluge, OIB 71198778800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JURJEVIĆ društvo s ograničenom odgovornošću za prijevoz, trgovinu i usluge</izvorni_sadrzaj>
    <derivirana_varijabla naziv="DomainObject.Predmet.ProtustrankaIDrugi_1">JURJEVIĆ društvo s ograničenom odgovornošću za prijevoz,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JURJEVIĆ društvo s ograničenom odgovornošću za prijevoz, trgovinu i usluge, OIB 71198778800, Sv. Marije 6 B, 23000 Zadar</izvorni_sadrzaj>
    <derivirana_varijabla naziv="DomainObject.Predmet.ProtustrankaIDrugiAdressOIB_1">JURJEVIĆ društvo s ograničenom odgovornošću za prijevoz, trgovinu i usluge, OIB 71198778800, Sv. Marije 6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JURJEVIĆ društvo s ograničenom odgovornošću za prijevoz, trgovinu i usluge</item>
    </izvorni_sadrzaj>
    <derivirana_varijabla naziv="DomainObject.Predmet.SudioniciListNaziv_1">
      <item>Financijska agencija</item>
      <item>JURJEVIĆ društvo s ograničenom odgovornošću za prijevoz, trgovinu i usluge</item>
    </derivirana_varijabla>
  </DomainObject.Predmet.SudioniciListNaziv>
  <DomainObject.Predmet.SudioniciListAdressOIB>
    <izvorni_sadrzaj>
      <item>Financijska agencija, OIB 85821130368, Ivana Danila 4,23000 Zadar</item>
      <item>JURJEVIĆ društvo s ograničenom odgovornošću za prijevoz, trgovinu i usluge, OIB 71198778800, Sv. Marije 6 B,23000 Zadar</item>
    </izvorni_sadrzaj>
    <derivirana_varijabla naziv="DomainObject.Predmet.SudioniciListAdressOIB_1">
      <item>Financijska agencija, OIB 85821130368, Ivana Danila 4,23000 Zadar</item>
      <item>JURJEVIĆ društvo s ograničenom odgovornošću za prijevoz, trgovinu i usluge, OIB 71198778800, Sv. 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71198778800</item>
    </izvorni_sadrzaj>
    <derivirana_varijabla naziv="DomainObject.Predmet.SudioniciListNazivOIB_1">
      <item>, OIB 85821130368</item>
      <item>, OIB 71198778800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497</properties:Characters>
  <properties:Lines>36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2017-06-07T08:44:00Z</dcterms:created>
  <dc:creator>Administrator</dc:creator>
  <cp:lastModifiedBy>Nena Mužanović</cp:lastModifiedBy>
  <cp:lastPrinted>2017-06-07T08:40:00Z</cp:lastPrinted>
  <dcterms:modified xmlns:xsi="http://www.w3.org/2001/XMLSchema-instance" xsi:type="dcterms:W3CDTF">2017-06-07T08:46:00Z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