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b27a" w14:paraId="bafb27a" w:rsidRDefault="00784AF7" w:rsidP="00784AF7" w:rsidR="00784AF7" w:rsidRPr="003A3F95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>Obrazac 21.</w:t>
      </w:r>
    </w:p>
    <w:p w:rsidRDefault="00784AF7" w:rsidP="00784AF7" w:rsidR="00784AF7" w:rsidRPr="003A3F95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smartTag w:element="date" w:uri="urn:schemas-microsoft-com:office:smarttags">
        <w:smartTagPr>
          <w:attr w:val="trans" w:name="ls"/>
          <w:attr w:val="09" w:name="Month"/>
          <w:attr w:val="05" w:name="Day"/>
          <w:attr w:val="2017" w:name="Year"/>
        </w:smartTagPr>
        <w:r w:rsidR="007606F0">
          <w:rPr>
            <w:rFonts w:cs="Tahoma"/>
            <w:b/>
            <w:bCs/>
            <w:sz w:val="24"/>
            <w:szCs w:val="24"/>
          </w:rPr>
          <w:t>05.09</w:t>
        </w:r>
        <w:r>
          <w:rPr>
            <w:rFonts w:cs="Tahoma"/>
            <w:b/>
            <w:bCs/>
            <w:sz w:val="24"/>
            <w:szCs w:val="24"/>
          </w:rPr>
          <w:t>.2017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  DO </w:t>
      </w:r>
      <w:r w:rsidR="007606F0">
        <w:rPr>
          <w:rFonts w:cs="Tahoma"/>
          <w:b/>
          <w:bCs/>
          <w:sz w:val="24"/>
          <w:szCs w:val="24"/>
        </w:rPr>
        <w:t>15.12</w:t>
      </w:r>
      <w:r w:rsidRPr="003A3F95">
        <w:rPr>
          <w:rFonts w:cs="Tahoma"/>
          <w:b/>
          <w:bCs/>
          <w:sz w:val="24"/>
          <w:szCs w:val="24"/>
        </w:rPr>
        <w:t>.2017. g.</w:t>
      </w: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Default="00784AF7" w:rsidP="00784AF7" w:rsidR="00784AF7" w:rsidRPr="003A3F95">
      <w:pPr>
        <w:rPr>
          <w:rFonts w:cs="Times New Roman"/>
          <w:sz w:val="24"/>
          <w:szCs w:val="24"/>
          <w:lang w:val="pl-PL"/>
        </w:rPr>
      </w:pPr>
    </w:p>
    <w:p w:rsidRDefault="00784AF7" w:rsidP="00784AF7" w:rsidR="00784AF7" w:rsidRPr="003A3F95">
      <w:pPr>
        <w:pStyle w:val="Bezproreda1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784AF7" w:rsidP="00784AF7" w:rsidR="00784AF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784AF7" w:rsidP="00784AF7" w:rsidR="00784AF7" w:rsidRPr="003A3F95">
      <w:pPr>
        <w:pStyle w:val="Bezproreda1"/>
        <w:rPr>
          <w:rFonts w:cs="Tahoma"/>
          <w:sz w:val="24"/>
          <w:szCs w:val="24"/>
        </w:rPr>
      </w:pPr>
    </w:p>
    <w:p w:rsidRDefault="00487CE0" w:rsidP="00D80F06" w:rsidR="003416BE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U ovom izvještajnom razdoblju od </w:t>
      </w:r>
      <w:smartTag w:element="date" w:uri="urn:schemas-microsoft-com:office:smarttags">
        <w:smartTagPr>
          <w:attr w:val="trans" w:name="ls"/>
          <w:attr w:val="09" w:name="Month"/>
          <w:attr w:val="05" w:name="Day"/>
          <w:attr w:val="2017" w:name="Year"/>
        </w:smartTagPr>
        <w:r w:rsidR="003416BE">
          <w:rPr>
            <w:rFonts w:cs="Tahoma"/>
            <w:sz w:val="24"/>
            <w:szCs w:val="24"/>
          </w:rPr>
          <w:t>05.09</w:t>
        </w:r>
        <w:r w:rsidR="008A41C2">
          <w:rPr>
            <w:rFonts w:cs="Tahoma"/>
            <w:sz w:val="24"/>
            <w:szCs w:val="24"/>
          </w:rPr>
          <w:t>.2017.</w:t>
        </w:r>
      </w:smartTag>
      <w:r w:rsidR="008A41C2">
        <w:rPr>
          <w:rFonts w:cs="Tahoma"/>
          <w:sz w:val="24"/>
          <w:szCs w:val="24"/>
        </w:rPr>
        <w:t xml:space="preserve"> godine</w:t>
      </w:r>
      <w:r>
        <w:rPr>
          <w:rFonts w:cs="Tahoma"/>
          <w:sz w:val="24"/>
          <w:szCs w:val="24"/>
        </w:rPr>
        <w:t xml:space="preserve"> do </w:t>
      </w:r>
      <w:smartTag w:element="date" w:uri="urn:schemas-microsoft-com:office:smarttags">
        <w:smartTagPr>
          <w:attr w:val="trans" w:name="ls"/>
          <w:attr w:val="12" w:name="Month"/>
          <w:attr w:val="15" w:name="Day"/>
          <w:attr w:val="2017" w:name="Year"/>
        </w:smartTagPr>
        <w:r w:rsidR="003416BE">
          <w:rPr>
            <w:rFonts w:cs="Tahoma"/>
            <w:sz w:val="24"/>
            <w:szCs w:val="24"/>
          </w:rPr>
          <w:t>15.12</w:t>
        </w:r>
        <w:r>
          <w:rPr>
            <w:rFonts w:cs="Tahoma"/>
            <w:sz w:val="24"/>
            <w:szCs w:val="24"/>
          </w:rPr>
          <w:t>.2017.</w:t>
        </w:r>
      </w:smartTag>
      <w:r>
        <w:rPr>
          <w:rFonts w:cs="Tahoma"/>
          <w:sz w:val="24"/>
          <w:szCs w:val="24"/>
        </w:rPr>
        <w:t xml:space="preserve"> godine  nije bilo promjena u postupku nad stečajnom masom iza dužnika KLARA d.d. Zagreb. </w:t>
      </w:r>
    </w:p>
    <w:p w:rsidRDefault="003416BE" w:rsidP="00D80F06" w:rsidR="003B66E4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Kao što je već ranije opisano, k</w:t>
      </w:r>
      <w:r w:rsidR="00487CE0">
        <w:rPr>
          <w:rFonts w:cs="Tahoma"/>
          <w:sz w:val="24"/>
          <w:szCs w:val="24"/>
        </w:rPr>
        <w:t>ljučna činjenica je spor sa Gradom Zagrebom a vezan za nekre</w:t>
      </w:r>
      <w:r w:rsidR="00D80F06">
        <w:rPr>
          <w:rFonts w:cs="Tahoma"/>
          <w:sz w:val="24"/>
          <w:szCs w:val="24"/>
        </w:rPr>
        <w:t>t</w:t>
      </w:r>
      <w:r w:rsidR="00487CE0">
        <w:rPr>
          <w:rFonts w:cs="Tahoma"/>
          <w:sz w:val="24"/>
          <w:szCs w:val="24"/>
        </w:rPr>
        <w:t xml:space="preserve">nine stečajnog dužnika koji je pravomoćno okončan u korist stečajnog dužnika presudom P-3625/10 Trgovačkog suda u Zagrebu, te je Grad Zagreb na istu izjavio Reviziju, te do dana pisanja ovog izvješća postupak </w:t>
      </w:r>
      <w:r w:rsidR="003E50BD">
        <w:rPr>
          <w:rFonts w:cs="Tahoma"/>
          <w:sz w:val="24"/>
          <w:szCs w:val="24"/>
        </w:rPr>
        <w:t>po izjavljenoj reviziji nije okončan.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 daljn</w:t>
      </w:r>
      <w:r w:rsidR="00D80F06">
        <w:rPr>
          <w:rFonts w:cs="Tahoma"/>
          <w:sz w:val="24"/>
          <w:szCs w:val="24"/>
        </w:rPr>
        <w:t>j</w:t>
      </w:r>
      <w:r>
        <w:rPr>
          <w:rFonts w:cs="Tahoma"/>
          <w:sz w:val="24"/>
          <w:szCs w:val="24"/>
        </w:rPr>
        <w:t>em postupku nad stečajnom masom stečajni upravitelj će</w:t>
      </w:r>
      <w:r w:rsidR="00F45030">
        <w:rPr>
          <w:rFonts w:cs="Tahoma"/>
          <w:sz w:val="24"/>
          <w:szCs w:val="24"/>
        </w:rPr>
        <w:t xml:space="preserve"> nastaviti iznajmljivati zakup</w:t>
      </w:r>
      <w:r>
        <w:rPr>
          <w:rFonts w:cs="Tahoma"/>
          <w:sz w:val="24"/>
          <w:szCs w:val="24"/>
        </w:rPr>
        <w:t>oprimcima prostor u svrhu čuvanja i zaštite prostora, te po</w:t>
      </w:r>
      <w:r w:rsidR="00D80F06">
        <w:rPr>
          <w:rFonts w:cs="Tahoma"/>
          <w:sz w:val="24"/>
          <w:szCs w:val="24"/>
        </w:rPr>
        <w:t>dmirenja svih troš</w:t>
      </w:r>
      <w:r>
        <w:rPr>
          <w:rFonts w:cs="Tahoma"/>
          <w:sz w:val="24"/>
          <w:szCs w:val="24"/>
        </w:rPr>
        <w:t>kova koj</w:t>
      </w:r>
      <w:r w:rsidR="00D80F06">
        <w:rPr>
          <w:rFonts w:cs="Tahoma"/>
          <w:sz w:val="24"/>
          <w:szCs w:val="24"/>
        </w:rPr>
        <w:t>i terete nekre</w:t>
      </w:r>
      <w:r w:rsidR="00D60329">
        <w:rPr>
          <w:rFonts w:cs="Tahoma"/>
          <w:sz w:val="24"/>
          <w:szCs w:val="24"/>
        </w:rPr>
        <w:t>tnine, sve do prodaje nekretnine sukladno ugovoru o zakupu. Z</w:t>
      </w:r>
      <w:r w:rsidR="00D80F06">
        <w:rPr>
          <w:rFonts w:cs="Tahoma"/>
          <w:sz w:val="24"/>
          <w:szCs w:val="24"/>
        </w:rPr>
        <w:t>akupopr</w:t>
      </w:r>
      <w:r>
        <w:rPr>
          <w:rFonts w:cs="Tahoma"/>
          <w:sz w:val="24"/>
          <w:szCs w:val="24"/>
        </w:rPr>
        <w:t>imci uredno izvršavaju svoje obveze.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O svim daljnjim promjenama u postupku nad stečajnom masom stečajni upravitelj će izvještavati sud u svojim narednim redovnim izvješćima.</w:t>
      </w:r>
    </w:p>
    <w:p w:rsidRDefault="00487CE0" w:rsidP="003B66E4" w:rsidR="00487CE0" w:rsidRPr="003A3F95">
      <w:pPr>
        <w:pStyle w:val="Bezproreda1"/>
        <w:rPr>
          <w:rFonts w:cs="Tahoma"/>
          <w:sz w:val="24"/>
          <w:szCs w:val="24"/>
        </w:rPr>
      </w:pPr>
    </w:p>
    <w:p w:rsidRDefault="00784AF7" w:rsidP="00784AF7" w:rsidR="00784AF7">
      <w:pPr>
        <w:pStyle w:val="Bezproreda1"/>
        <w:rPr>
          <w:rFonts w:cs="Times New Roman"/>
          <w:sz w:val="24"/>
          <w:szCs w:val="24"/>
        </w:rPr>
      </w:pPr>
    </w:p>
    <w:p w:rsidRDefault="008A4C87" w:rsidP="00784AF7" w:rsidR="008A4C87" w:rsidRPr="003A3F95">
      <w:pPr>
        <w:pStyle w:val="Bezproreda1"/>
        <w:rPr>
          <w:rFonts w:cs="Times New Roman"/>
          <w:sz w:val="24"/>
          <w:szCs w:val="24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     Mjesto i datum:</w:t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  <w:t xml:space="preserve">          </w:t>
      </w:r>
      <w:r>
        <w:rPr>
          <w:rFonts w:cs="Tahoma"/>
          <w:sz w:val="24"/>
          <w:szCs w:val="24"/>
        </w:rPr>
        <w:t xml:space="preserve">  </w:t>
      </w:r>
      <w:r w:rsidR="00F84DBD">
        <w:rPr>
          <w:rFonts w:cs="Tahoma"/>
          <w:sz w:val="24"/>
          <w:szCs w:val="24"/>
        </w:rPr>
        <w:t xml:space="preserve">   </w:t>
      </w:r>
      <w:r w:rsidRPr="003A3F95">
        <w:rPr>
          <w:rFonts w:cs="Tahoma"/>
          <w:sz w:val="24"/>
          <w:szCs w:val="24"/>
        </w:rPr>
        <w:t>Stečajni upravitelj:</w:t>
      </w: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Zagreb,  </w:t>
      </w:r>
      <w:smartTag w:element="date" w:uri="urn:schemas-microsoft-com:office:smarttags">
        <w:smartTagPr>
          <w:attr w:val="2017" w:name="Year"/>
          <w:attr w:val="20" w:name="Day"/>
          <w:attr w:val="12" w:name="Month"/>
          <w:attr w:val="trans" w:name="ls"/>
        </w:smartTagPr>
        <w:r w:rsidR="00F84DBD">
          <w:rPr>
            <w:rFonts w:cs="Tahoma"/>
            <w:sz w:val="24"/>
            <w:szCs w:val="24"/>
          </w:rPr>
          <w:t>20</w:t>
        </w:r>
        <w:r w:rsidR="003416BE">
          <w:rPr>
            <w:rFonts w:cs="Tahoma"/>
            <w:sz w:val="24"/>
            <w:szCs w:val="24"/>
          </w:rPr>
          <w:t>. prosinca</w:t>
        </w:r>
        <w:r w:rsidR="008A41C2">
          <w:rPr>
            <w:rFonts w:cs="Tahoma"/>
            <w:sz w:val="24"/>
            <w:szCs w:val="24"/>
          </w:rPr>
          <w:t xml:space="preserve"> </w:t>
        </w:r>
        <w:r w:rsidRPr="003A3F95">
          <w:rPr>
            <w:rFonts w:cs="Tahoma"/>
            <w:sz w:val="24"/>
            <w:szCs w:val="24"/>
          </w:rPr>
          <w:t xml:space="preserve"> </w:t>
        </w:r>
        <w:r w:rsidR="00F84DBD">
          <w:rPr>
            <w:rFonts w:cs="Tahoma"/>
            <w:sz w:val="24"/>
            <w:szCs w:val="24"/>
          </w:rPr>
          <w:t>2017</w:t>
        </w:r>
      </w:smartTag>
      <w:r w:rsidR="00F84DBD">
        <w:rPr>
          <w:rFonts w:cs="Tahoma"/>
          <w:sz w:val="24"/>
          <w:szCs w:val="24"/>
        </w:rPr>
        <w:t>.</w:t>
      </w:r>
      <w:r w:rsidRPr="003A3F95">
        <w:rPr>
          <w:rFonts w:cs="Tahoma"/>
          <w:sz w:val="24"/>
          <w:szCs w:val="24"/>
        </w:rPr>
        <w:t>godine</w:t>
      </w:r>
      <w:r w:rsidRPr="003A3F95">
        <w:rPr>
          <w:rFonts w:cs="Tahoma"/>
          <w:sz w:val="24"/>
          <w:szCs w:val="24"/>
        </w:rPr>
        <w:tab/>
        <w:t xml:space="preserve">                                                </w:t>
      </w:r>
      <w:r w:rsidR="003416BE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Marinko Paić, univ.spec.oec.</w:t>
      </w:r>
    </w:p>
    <w:p w:rsidRDefault="00784AF7" w:rsidP="00784AF7" w:rsidR="00784AF7" w:rsidRPr="003A3F95">
      <w:pPr>
        <w:rPr>
          <w:sz w:val="24"/>
          <w:szCs w:val="24"/>
        </w:rPr>
      </w:pPr>
    </w:p>
    <w:p w:rsidRDefault="00942CBD" w:rsidR="00942CBD"/>
    <w:sectPr w:rsidSect="00784AF7" w:rsidR="00942CBD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480" w:rsidR="00A91480">
      <w:r>
        <w:separator/>
      </w:r>
    </w:p>
  </w:endnote>
  <w:endnote w:id="0" w:type="continuationSeparator">
    <w:p w:rsidRDefault="00A91480" w:rsidR="00A91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6BE" w:rsidP="00784AF7" w:rsidR="003416BE">
    <w:pPr>
      <w:pStyle w:val="Podno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4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416BE" w:rsidP="00784AF7" w:rsidR="003416BE">
    <w:pPr>
      <w:pStyle w:val="Podnoje"/>
      <w:ind w:right="360"/>
      <w:rPr>
        <w:rFonts w:cs="Times New Roman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480" w:rsidR="00A91480">
      <w:r>
        <w:separator/>
      </w:r>
    </w:p>
  </w:footnote>
  <w:footnote w:id="0" w:type="continuationSeparator">
    <w:p w:rsidRDefault="00A91480" w:rsidR="00A91480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4AF7"/>
    <w:rsid w:val="000D0C4B"/>
    <w:rsid w:val="001029A8"/>
    <w:rsid w:val="0015592F"/>
    <w:rsid w:val="00216462"/>
    <w:rsid w:val="002544F5"/>
    <w:rsid w:val="003416BE"/>
    <w:rsid w:val="003B66E4"/>
    <w:rsid w:val="003E50BD"/>
    <w:rsid w:val="00487CE0"/>
    <w:rsid w:val="004C46A5"/>
    <w:rsid w:val="006021F9"/>
    <w:rsid w:val="006A2AC6"/>
    <w:rsid w:val="006B3466"/>
    <w:rsid w:val="007606F0"/>
    <w:rsid w:val="00784AF7"/>
    <w:rsid w:val="00785581"/>
    <w:rsid w:val="00801E2A"/>
    <w:rsid w:val="0084035D"/>
    <w:rsid w:val="00887754"/>
    <w:rsid w:val="008A41C2"/>
    <w:rsid w:val="008A4C87"/>
    <w:rsid w:val="00936127"/>
    <w:rsid w:val="00942CBD"/>
    <w:rsid w:val="00A37987"/>
    <w:rsid w:val="00A91480"/>
    <w:rsid w:val="00AB264C"/>
    <w:rsid w:val="00B24A63"/>
    <w:rsid w:val="00B42164"/>
    <w:rsid w:val="00B96431"/>
    <w:rsid w:val="00BC489B"/>
    <w:rsid w:val="00BF2C97"/>
    <w:rsid w:val="00CC53AC"/>
    <w:rsid w:val="00D60329"/>
    <w:rsid w:val="00D80F06"/>
    <w:rsid w:val="00F45030"/>
    <w:rsid w:val="00F8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semiHidden/>
    <w:locked/>
    <w:rsid w:val="00784AF7"/>
    <w:rPr>
      <w:rFonts w:cs="Calibri" w:eastAsia="SimSun" w:hAnsi="Calibri" w:asci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B96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431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431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431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431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B96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43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431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431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431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St-395/2001-73</izvorni_sadrzaj>
    <derivirana_varijabla naziv="DomainObject.Oznaka_1">St-395/2001-73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2001.</izvorni_sadrzaj>
    <derivirana_varijabla naziv="DomainObject.Predmet.DatumOsnivanja_1">12. studenog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2016.</izvorni_sadrzaj>
    <derivirana_varijabla naziv="DomainObject.Predmet.DatumRjesavanja_1">22.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2006-07-12 PREDMET izvješće stečajnog upravitelja od 11.07.06. IN2 napomene: 2006-07-21 PREDMET zamolnica OS-a Zagreb od 20.07.06. IN2 napomene: 2006-10-06 PREDMET dopis od 26.09.06. OS-a Zagreb od 05.10.06. IN2 napomene: 2006-10-17 PREDMET izvješće stečajnog upravitelja od 16.10.06. IN2 napomene: 2006-10-19 PREDMET podnesak GKG d.o.o. od 18.10.06. IN2 napomene: 2006-11-03 PREDMET zamolnica OS u Zagrebu od 02.11.2006. IN2 napomene: 2006-12-19 PREDMET podnesak (OS Zagreb) od 14.12.2006. IN2 napomene: 2007-05-18 PREDMET podnesak (OS Zagreb, rj. od 10.05.07. IN2 napomene: 2007-09-10 PREDMET podn. st. upravitelja od 07.9.07. IN2 napomene: 2007-09-27 PREDMET spis u Predsjedništvo na presignaciju IN2 napomene: 2007-10-05 PREDMET Rj. Opć. suda Zagreb Z-23883/02 od 13.9.07. - Predsjedništvo IN2 napomene: 2007-10-16 PREDMET podnesak Franjo Šoltić,Zgb za bivše zaposlenike od 12.10.07.  u vijeće Butigan IN2 napomene: 2007-10-17 PREDMET presignirano sa XXXII Pavičić rješenjem 10 Su-30/07 od 10.10.2007 na XX Lucija Butigan IN2 napomene: 2007-11-07 PREDMET podnesak (Hrvatski zavod za zdravstveno osiguranje) od 06.11.2007. IN2 napomene: 2007-11-14 PREDMET podnesak (st. upravitelja Pavao Grizelj) od 13.11.2007. IN2 napomene: 2007-12-03 PREDMET podnesak (Stamp d.o.o.) od 30.11.2007. IN2 napomene: 2007-12-10 PREDMET podnesak dostavljen iz tajništva (Izvješće st.upravitelja) IN2 napomene: 2008-01-17 PREDMET podnesak (Zagrebački holding ) od 16.01.2008. IN2 napomene: 2008-01-21 PREDMET podnesak (Grad Zagreb) od 18.01.2008. IN2 napomene: 2008-02-01 PREDMET podnesak (Stamp d.o.o.) od 31.01.2008. IN2 napomene: 2008-02-11 PREDMET podnesak (Stamp d.o.o.) od 08.02.2008. IN2 napomene: 2008-02-14 PREDMET podnesak (OS Samobor) od 13.02.2008. IN2 napomene: 2008-03-06 PREDMET ogl.ploča od 21.02.2008. IN2 napomene: 2008-03-18 PREDMET podnesak (Grad Zagreb) od 17.03.2008. IN2 napomene: 2008-04-04 PREDMET povrat pismena od 03.04.2008. IN2 napomene: 2008-04-07 PREDMET povrat pismena od 07.04.2008. IN2 napomene: 2008-04-11 PREDMET žalba od 09.04.08. u vijeće IN2 napomene: 2008-04-18 PREDMET ogl.ploča od 09.04.2008. IN2 napomene: 2008-04-23 PREDMET podnesak (Grada Zagreba) od 23.04.2008. IN2 napomene: 2008-04-23 PREDMET podnesak (Boris Kelemen) od 23.04.2008. IN2 napomene: 2008-05-06 PREDMET podnesak (Klara Zagreb d.d.) od 05.05.2008. IN2 napomene: 2008-05-21 PREDMET podn. Grad Zagreb od 20.5.08. IN2 napomene: 2008-05-26 PREDMET podn. Grad Zagreb od 21.5.08. IN2 napomene: 2008-05-28 PREDMET podn. steč. uprav. P. Grizelja od 27.5.08. IN2 napomene: 2008-06-02 PREDMET ogl.ploča od 21.05.2008. IN2 napomene: 2008-07-09 PREDMET povrat pismena od 08.07.2008. IN2 napomene: 2008-10-03 PREDMET DOPIS MINISTARSTVA FINANCIJA- POREZNA UPRAVA IN2 napomene: 2008-10-10 PREDMET 10.10.2008. Dopis VTS-a u vijeće IN2 napomene: 2008-10-21 PREDMET 20.10.2008. Vraćena dostava (MATEUS d.o.o.) IN2 napomene: 2008-10-28 PREDMET neotvorena koverta-ponuda IN2 napomene: 2008-10-30 PREDMET neotvorena koverta od 30.10.2008. IN2 napomene: 2008-11-03 PREDMET podnesak (Hrvatski zavod za mirovinsko osiguranje) od 31.10.2008. IN2 napomene: 2008-11-28 PREDMET 28.11.2008. Vraćena dostava (zaključak od 21.11.2008) - MATEUS d.o.o IN2 napomene: 2008-12-08 PREDMET podnesak (Boris Kelemen) od 05.12.2008. IN2 napomene: 2008-12-29 PREDMET povrat pismena od 24.12.2008. IN2 napomene: 2009-01-30 PREDMET podnesak (Zagrebački holding ) od 29.01.2009. IN2 napomene: 2009-04-02 PREDMET ogl.ploča od 24.03.2009. IN2 napomene: 2009-05-15 PREDMET podnesak (Grizelj Pavao) od 14.05.2009. IN2 napomene: 2009-06-04 PREDMET Oglasna ploča od 29.05.09. IN2 napomene: 2009-06-23 PREDMET podnesak (Miron Markičević) od 19.06.2009. IN2 napomene: 2010-02-10 PREDMET ogl. ploča od 10.02.2010. IN2 napomene: 2010-05-17 PREDMET ogl. ploča od 17.05.2010. IN2 napomene: 2010-10-18 PREDMET Podnesak (OS SAMOBOR) od 15.10.2010. IN2 napomene: 2010-11-03 PREDMET ogl. ploča od 03.</izvorni_sadrzaj>
    <derivirana_varijabla naziv="DomainObject.Predmet.Opis_1">MIGRIRANO IZ IN2 IN2 napomene: 2006-07-12 PREDMET izvješće stečajnog upravitelja od 11.07.06. IN2 napomene: 2006-07-21 PREDMET zamolnica OS-a Zagreb od 20.07.06. IN2 napomene: 2006-10-06 PREDMET dopis od 26.09.06. OS-a Zagreb od 05.10.06. IN2 napomene: 2006-10-17 PREDMET izvješće stečajnog upravitelja od 16.10.06. IN2 napomene: 2006-10-19 PREDMET podnesak GKG d.o.o. od 18.10.06. IN2 napomene: 2006-11-03 PREDMET zamolnica OS u Zagrebu od 02.11.2006. IN2 napomene: 2006-12-19 PREDMET podnesak (OS Zagreb) od 14.12.2006. IN2 napomene: 2007-05-18 PREDMET podnesak (OS Zagreb, rj. od 10.05.07. IN2 napomene: 2007-09-10 PREDMET podn. st. upravitelja od 07.9.07. IN2 napomene: 2007-09-27 PREDMET spis u Predsjedništvo na presignaciju IN2 napomene: 2007-10-05 PREDMET Rj. Opć. suda Zagreb Z-23883/02 od 13.9.07. - Predsjedništvo IN2 napomene: 2007-10-16 PREDMET podnesak Franjo Šoltić,Zgb za bivše zaposlenike od 12.10.07.  u vijeće Butigan IN2 napomene: 2007-10-17 PREDMET presignirano sa XXXII Pavičić rješenjem 10 Su-30/07 od 10.10.2007 na XX Lucija Butigan IN2 napomene: 2007-11-07 PREDMET podnesak (Hrvatski zavod za zdravstveno osiguranje) od 06.11.2007. IN2 napomene: 2007-11-14 PREDMET podnesak (st. upravitelja Pavao Grizelj) od 13.11.2007. IN2 napomene: 2007-12-03 PREDMET podnesak (Stamp d.o.o.) od 30.11.2007. IN2 napomene: 2007-12-10 PREDMET podnesak dostavljen iz tajništva (Izvješće st.upravitelja) IN2 napomene: 2008-01-17 PREDMET podnesak (Zagrebački holding ) od 16.01.2008. IN2 napomene: 2008-01-21 PREDMET podnesak (Grad Zagreb) od 18.01.2008. IN2 napomene: 2008-02-01 PREDMET podnesak (Stamp d.o.o.) od 31.01.2008. IN2 napomene: 2008-02-11 PREDMET podnesak (Stamp d.o.o.) od 08.02.2008. IN2 napomene: 2008-02-14 PREDMET podnesak (OS Samobor) od 13.02.2008. IN2 napomene: 2008-03-06 PREDMET ogl.ploča od 21.02.2008. IN2 napomene: 2008-03-18 PREDMET podnesak (Grad Zagreb) od 17.03.2008. IN2 napomene: 2008-04-04 PREDMET povrat pismena od 03.04.2008. IN2 napomene: 2008-04-07 PREDMET povrat pismena od 07.04.2008. IN2 napomene: 2008-04-11 PREDMET žalba od 09.04.08. u vijeće IN2 napomene: 2008-04-18 PREDMET ogl.ploča od 09.04.2008. IN2 napomene: 2008-04-23 PREDMET podnesak (Grada Zagreba) od 23.04.2008. IN2 napomene: 2008-04-23 PREDMET podnesak (Boris Kelemen) od 23.04.2008. IN2 napomene: 2008-05-06 PREDMET podnesak (Klara Zagreb d.d.) od 05.05.2008. IN2 napomene: 2008-05-21 PREDMET podn. Grad Zagreb od 20.5.08. IN2 napomene: 2008-05-26 PREDMET podn. Grad Zagreb od 21.5.08. IN2 napomene: 2008-05-28 PREDMET podn. steč. uprav. P. Grizelja od 27.5.08. IN2 napomene: 2008-06-02 PREDMET ogl.ploča od 21.05.2008. IN2 napomene: 2008-07-09 PREDMET povrat pismena od 08.07.2008. IN2 napomene: 2008-10-03 PREDMET DOPIS MINISTARSTVA FINANCIJA- POREZNA UPRAVA IN2 napomene: 2008-10-10 PREDMET 10.10.2008. Dopis VTS-a u vijeće IN2 napomene: 2008-10-21 PREDMET 20.10.2008. Vraćena dostava (MATEUS d.o.o.) IN2 napomene: 2008-10-28 PREDMET neotvorena koverta-ponuda IN2 napomene: 2008-10-30 PREDMET neotvorena koverta od 30.10.2008. IN2 napomene: 2008-11-03 PREDMET podnesak (Hrvatski zavod za mirovinsko osiguranje) od 31.10.2008. IN2 napomene: 2008-11-28 PREDMET 28.11.2008. Vraćena dostava (zaključak od 21.11.2008) - MATEUS d.o.o IN2 napomene: 2008-12-08 PREDMET podnesak (Boris Kelemen) od 05.12.2008. IN2 napomene: 2008-12-29 PREDMET povrat pismena od 24.12.2008. IN2 napomene: 2009-01-30 PREDMET podnesak (Zagrebački holding ) od 29.01.2009. IN2 napomene: 2009-04-02 PREDMET ogl.ploča od 24.03.2009. IN2 napomene: 2009-05-15 PREDMET podnesak (Grizelj Pavao) od 14.05.2009. IN2 napomene: 2009-06-04 PREDMET Oglasna ploča od 29.05.09. IN2 napomene: 2009-06-23 PREDMET podnesak (Miron Markičević) od 19.06.2009. IN2 napomene: 2010-02-10 PREDMET ogl. ploča od 10.02.2010. IN2 napomene: 2010-05-17 PREDMET ogl. ploča od 17.05.2010. IN2 napomene: 2010-10-18 PREDMET Podnesak (OS SAMOBOR) od 15.10.2010. IN2 napomene: 2010-11-03 PREDMET ogl. ploča od 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St-395/2001</izvorni_sadrzaj>
    <derivirana_varijabla naziv="DomainObject.Predmet.OznakaBroj_1">St-395/2001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spis od 1 - 8 dijela u IP ormar 25.
9 dio u ref. kod L</izvorni_sadrzaj>
    <derivirana_varijabla naziv="DomainObject.Predmet.PrimjedbaSuca_1">spis od 1 - 8 dijela u IP ormar 25.
9 dio u ref. kod L</derivirana_varijabla>
  </DomainObject.Predmet.PrimjedbaSuca>
  <DomainObject.Predmet.ProtustrankaFormated>
    <izvorni_sadrzaj>  KLARA ZAGREB, dioničko društvo za preradu žitarica i proizvodnju tjestenine - u stečaju</izvorni_sadrzaj>
    <derivirana_varijabla naziv="DomainObject.Predmet.ProtustrankaFormated_1">  KLARA ZAGREB, dioničko društvo za preradu žitarica i proizvodnju tjestenine - u stečaju</derivirana_varijabla>
  </DomainObject.Predmet.ProtustrankaFormated>
  <DomainObject.Predmet.ProtustrankaFormatedOIB>
    <izvorni_sadrzaj>  KLARA ZAGREB, dioničko društvo za preradu žitarica i proizvodnju tjestenine - u stečaju, OIB 26944942488</izvorni_sadrzaj>
    <derivirana_varijabla naziv="DomainObject.Predmet.ProtustrankaFormatedOIB_1">  KLARA ZAGREB, dioničko društvo za preradu žitarica i proizvodnju tjestenine - u stečaju, OIB 26944942488</derivirana_varijabla>
  </DomainObject.Predmet.ProtustrankaFormatedOIB>
  <DomainObject.Predmet.ProtustrankaFormatedWithAdress>
    <izvorni_sadrzaj> KLARA ZAGREB, dioničko društvo za preradu žitarica i proizvodnju tjestenine - u stečaju, Koturaška 1, 10000 Zagreb</izvorni_sadrzaj>
    <derivirana_varijabla naziv="DomainObject.Predmet.ProtustrankaFormatedWithAdress_1"> KLARA ZAGREB, dioničko društvo za preradu žitarica i proizvodnju tjestenine - u stečaju, Koturaška 1, 10000 Zagreb</derivirana_varijabla>
  </DomainObject.Predmet.ProtustrankaFormatedWithAdress>
  <DomainObject.Predmet.ProtustrankaFormatedWithAdressOIB>
    <izvorni_sadrzaj> KLARA ZAGREB, dioničko društvo za preradu žitarica i proizvodnju tjestenine - u stečaju, OIB 26944942488, Koturaška 1, 10000 Zagreb</izvorni_sadrzaj>
    <derivirana_varijabla naziv="DomainObject.Predmet.ProtustrankaFormatedWithAdressOIB_1"> KLARA ZAGREB, dioničko društvo za preradu žitarica i proizvodnju tjestenine - u stečaju, OIB 26944942488, Koturaška 1, 10000 Zagreb</derivirana_varijabla>
  </DomainObject.Predmet.ProtustrankaFormatedWithAdressOIB>
  <DomainObject.Predmet.ProtustrankaWithAdress>
    <izvorni_sadrzaj>KLARA ZAGREB, dioničko društvo za preradu žitarica i proizvodnju tjestenine - u stečaju Koturaška 1, 10000 Zagreb</izvorni_sadrzaj>
    <derivirana_varijabla naziv="DomainObject.Predmet.ProtustrankaWithAdress_1">KLARA ZAGREB, dioničko društvo za preradu žitarica i proizvodnju tjestenine - u stečaju Koturaška 1, 10000 Zagreb</derivirana_varijabla>
  </DomainObject.Predmet.ProtustrankaWithAdress>
  <DomainObject.Predmet.ProtustrankaWithAdressOIB>
    <izvorni_sadrzaj>KLARA ZAGREB, dioničko društvo za preradu žitarica i proizvodnju tjestenine - u stečaju, OIB 26944942488, Koturaška 1, 10000 Zagreb</izvorni_sadrzaj>
    <derivirana_varijabla naziv="DomainObject.Predmet.ProtustrankaWithAdressOIB_1">KLARA ZAGREB, dioničko društvo za preradu žitarica i proizvodnju tjestenine - u stečaju, OIB 26944942488, Koturaška 1, 10000 Zagreb</derivirana_varijabla>
  </DomainObject.Predmet.ProtustrankaWithAdressOIB>
  <DomainObject.Predmet.ProtustrankaNazivFormated>
    <izvorni_sadrzaj>KLARA ZAGREB, dioničko društvo za preradu žitarica i proizvodnju tjestenine - u stečaju</izvorni_sadrzaj>
    <derivirana_varijabla naziv="DomainObject.Predmet.ProtustrankaNazivFormated_1">KLARA ZAGREB, dioničko društvo za preradu žitarica i proizvodnju tjestenine - u stečaju</derivirana_varijabla>
  </DomainObject.Predmet.ProtustrankaNazivFormated>
  <DomainObject.Predmet.ProtustrankaNazivFormatedOIB>
    <izvorni_sadrzaj>KLARA ZAGREB, dioničko društvo za preradu žitarica i proizvodnju tjestenine - u stečaju, OIB 26944942488</izvorni_sadrzaj>
    <derivirana_varijabla naziv="DomainObject.Predmet.ProtustrankaNazivFormatedOIB_1">KLARA ZAGREB, dioničko društvo za preradu žitarica i proizvodnju tjestenine - u stečaju, OIB 26944942488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KLARA ZAGREB, dioničko društvo za preradu žitarica i proizvodnju tjestenine</izvorni_sadrzaj>
    <derivirana_varijabla naziv="DomainObject.Predmet.StrankaFormated_1">  KLARA ZAGREB, dioničko društvo za preradu žitarica i proizvodnju tjestenine</derivirana_varijabla>
  </DomainObject.Predmet.StrankaFormated>
  <DomainObject.Predmet.StrankaFormatedOIB>
    <izvorni_sadrzaj>  KLARA ZAGREB, dioničko društvo za preradu žitarica i proizvodnju tjestenine, OIB 26944942488</izvorni_sadrzaj>
    <derivirana_varijabla naziv="DomainObject.Predmet.StrankaFormatedOIB_1">  KLARA ZAGREB, dioničko društvo za preradu žitarica i proizvodnju tjestenine, OIB 26944942488</derivirana_varijabla>
  </DomainObject.Predmet.StrankaFormatedOIB>
  <DomainObject.Predmet.StrankaFormatedWithAdress>
    <izvorni_sadrzaj> KLARA ZAGREB, dioničko društvo za preradu žitarica i proizvodnju tjestenine, Koturaška 1, 10000 Zagreb</izvorni_sadrzaj>
    <derivirana_varijabla naziv="DomainObject.Predmet.StrankaFormatedWithAdress_1"> KLARA ZAGREB, dioničko društvo za preradu žitarica i proizvodnju tjestenine, Koturaška 1, 10000 Zagreb</derivirana_varijabla>
  </DomainObject.Predmet.StrankaFormatedWithAdress>
  <DomainObject.Predmet.StrankaFormatedWithAdressOIB>
    <izvorni_sadrzaj> KLARA ZAGREB, dioničko društvo za preradu žitarica i proizvodnju tjestenine, OIB 26944942488, Koturaška 1, 10000 Zagreb</izvorni_sadrzaj>
    <derivirana_varijabla naziv="DomainObject.Predmet.StrankaFormatedWithAdressOIB_1"> KLARA ZAGREB, dioničko društvo za preradu žitarica i proizvodnju tjestenine, OIB 26944942488, Koturaška 1, 10000 Zagreb</derivirana_varijabla>
  </DomainObject.Predmet.StrankaFormatedWithAdressOIB>
  <DomainObject.Predmet.StrankaWithAdress>
    <izvorni_sadrzaj>KLARA ZAGREB, dioničko društvo za preradu žitarica i proizvodnju tjestenine Koturaška 1,10000 Zagreb</izvorni_sadrzaj>
    <derivirana_varijabla naziv="DomainObject.Predmet.StrankaWithAdress_1">KLARA ZAGREB, dioničko društvo za preradu žitarica i proizvodnju tjestenine Koturaška 1,10000 Zagreb</derivirana_varijabla>
  </DomainObject.Predmet.StrankaWithAdress>
  <DomainObject.Predmet.StrankaWithAdressOIB>
    <izvorni_sadrzaj>KLARA ZAGREB, dioničko društvo za preradu žitarica i proizvodnju tjestenine, OIB 26944942488, Koturaška 1,10000 Zagreb</izvorni_sadrzaj>
    <derivirana_varijabla naziv="DomainObject.Predmet.StrankaWithAdressOIB_1">KLARA ZAGREB, dioničko društvo za preradu žitarica i proizvodnju tjestenine, OIB 26944942488, Koturaška 1,10000 Zagreb</derivirana_varijabla>
  </DomainObject.Predmet.StrankaWithAdressOIB>
  <DomainObject.Predmet.StrankaNazivFormated>
    <izvorni_sadrzaj>KLARA ZAGREB, dioničko društvo za preradu žitarica i proizvodnju tjestenine</izvorni_sadrzaj>
    <derivirana_varijabla naziv="DomainObject.Predmet.StrankaNazivFormated_1">KLARA ZAGREB, dioničko društvo za preradu žitarica i proizvodnju tjestenine</derivirana_varijabla>
  </DomainObject.Predmet.StrankaNazivFormated>
  <DomainObject.Predmet.StrankaNazivFormatedOIB>
    <izvorni_sadrzaj>KLARA ZAGREB, dioničko društvo za preradu žitarica i proizvodnju tjestenine, OIB 26944942488</izvorni_sadrzaj>
    <derivirana_varijabla naziv="DomainObject.Predmet.StrankaNazivFormatedOIB_1">KLARA ZAGREB, dioničko društvo za preradu žitarica i proizvodnju tjestenine, OIB 26944942488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KLARA ZAGREB, dioničko društvo za preradu žitarica i proizvodnju tjestenine</item>
    </izvorni_sadrzaj>
    <derivirana_varijabla naziv="DomainObject.Predmet.StrankaListFormated_1">
      <item>KLARA ZAGREB, dioničko društvo za preradu žitarica i proizvodnju tjestenine</item>
    </derivirana_varijabla>
  </DomainObject.Predmet.StrankaListFormated>
  <DomainObject.Predmet.StrankaListFormatedOIB>
    <izvorni_sadrzaj>
      <item>KLARA ZAGREB, dioničko društvo za preradu žitarica i proizvodnju tjestenine, OIB 26944942488</item>
    </izvorni_sadrzaj>
    <derivirana_varijabla naziv="DomainObject.Predmet.StrankaListFormatedOIB_1">
      <item>KLARA ZAGREB, dioničko društvo za preradu žitarica i proizvodnju tjestenine, OIB 26944942488</item>
    </derivirana_varijabla>
  </DomainObject.Predmet.StrankaListFormatedOIB>
  <DomainObject.Predmet.StrankaListFormatedWithAdress>
    <izvorni_sadrzaj>
      <item>KLARA ZAGREB, dioničko društvo za preradu žitarica i proizvodnju tjestenine, Koturaška 1, 10000 Zagreb</item>
    </izvorni_sadrzaj>
    <derivirana_varijabla naziv="DomainObject.Predmet.StrankaListFormatedWithAdress_1">
      <item>KLARA ZAGREB, dioničko društvo za preradu žitarica i proizvodnju tjestenine, Koturaška 1, 10000 Zagreb</item>
    </derivirana_varijabla>
  </DomainObject.Predmet.StrankaListFormatedWithAdress>
  <DomainObject.Predmet.StrankaListFormatedWithAdressOIB>
    <izvorni_sadrzaj>
      <item>KLARA ZAGREB, dioničko društvo za preradu žitarica i proizvodnju tjestenine, OIB 26944942488, Koturaška 1, 10000 Zagreb</item>
    </izvorni_sadrzaj>
    <derivirana_varijabla naziv="DomainObject.Predmet.StrankaListFormatedWithAdressOIB_1">
      <item>KLARA ZAGREB, dioničko društvo za preradu žitarica i proizvodnju tjestenine, OIB 26944942488, Koturaška 1, 10000 Zagreb</item>
    </derivirana_varijabla>
  </DomainObject.Predmet.StrankaListFormatedWithAdressOIB>
  <DomainObject.Predmet.StrankaListNazivFormated>
    <izvorni_sadrzaj>
      <item>KLARA ZAGREB, dioničko društvo za preradu žitarica i proizvodnju tjestenine</item>
    </izvorni_sadrzaj>
    <derivirana_varijabla naziv="DomainObject.Predmet.StrankaListNazivFormated_1">
      <item>KLARA ZAGREB, dioničko društvo za preradu žitarica i proizvodnju tjestenine</item>
    </derivirana_varijabla>
  </DomainObject.Predmet.StrankaListNazivFormated>
  <DomainObject.Predmet.StrankaListNazivFormatedOIB>
    <izvorni_sadrzaj>
      <item>KLARA ZAGREB, dioničko društvo za preradu žitarica i proizvodnju tjestenine, OIB 26944942488</item>
    </izvorni_sadrzaj>
    <derivirana_varijabla naziv="DomainObject.Predmet.StrankaListNazivFormatedOIB_1">
      <item>KLARA ZAGREB, dioničko društvo za preradu žitarica i proizvodnju tjestenine, OIB 26944942488</item>
    </derivirana_varijabla>
  </DomainObject.Predmet.StrankaListNazivFormatedOIB>
  <DomainObject.Predmet.ProtuStrankaListFormated>
    <izvorni_sadrzaj>
      <item>KLARA ZAGREB, dioničko društvo za preradu žitarica i proizvodnju tjestenine - u stečaju</item>
    </izvorni_sadrzaj>
    <derivirana_varijabla naziv="DomainObject.Predmet.ProtuStrankaListFormated_1">
      <item>KLARA ZAGREB, dioničko društvo za preradu žitarica i proizvodnju tjestenine - u stečaju</item>
    </derivirana_varijabla>
  </DomainObject.Predmet.ProtuStrankaListFormated>
  <DomainObject.Predmet.ProtuStrankaListFormatedOIB>
    <izvorni_sadrzaj>
      <item>KLARA ZAGREB, dioničko društvo za preradu žitarica i proizvodnju tjestenine - u stečaju, OIB 26944942488</item>
    </izvorni_sadrzaj>
    <derivirana_varijabla naziv="DomainObject.Predmet.ProtuStrankaListFormatedOIB_1">
      <item>KLARA ZAGREB, dioničko društvo za preradu žitarica i proizvodnju tjestenine - u stečaju, OIB 26944942488</item>
    </derivirana_varijabla>
  </DomainObject.Predmet.ProtuStrankaListFormatedOIB>
  <DomainObject.Predmet.ProtuStrankaListFormatedWithAdress>
    <izvorni_sadrzaj>
      <item>KLARA ZAGREB, dioničko društvo za preradu žitarica i proizvodnju tjestenine - u stečaju, Koturaška 1, 10000 Zagreb</item>
    </izvorni_sadrzaj>
    <derivirana_varijabla naziv="DomainObject.Predmet.ProtuStrankaListFormatedWithAdress_1">
      <item>KLARA ZAGREB, dioničko društvo za preradu žitarica i proizvodnju tjestenine - u stečaju, Koturaška 1, 10000 Zagreb</item>
    </derivirana_varijabla>
  </DomainObject.Predmet.ProtuStrankaListFormatedWithAdress>
  <DomainObject.Predmet.ProtuStrankaListFormatedWithAdressOIB>
    <izvorni_sadrzaj>
      <item>KLARA ZAGREB, dioničko društvo za preradu žitarica i proizvodnju tjestenine - u stečaju, OIB 26944942488, Koturaška 1, 10000 Zagreb</item>
    </izvorni_sadrzaj>
    <derivirana_varijabla naziv="DomainObject.Predmet.ProtuStrankaListFormatedWithAdressOIB_1">
      <item>KLARA ZAGREB, dioničko društvo za preradu žitarica i proizvodnju tjestenine - u stečaju, OIB 26944942488, Koturaška 1, 10000 Zagreb</item>
    </derivirana_varijabla>
  </DomainObject.Predmet.ProtuStrankaListFormatedWithAdressOIB>
  <DomainObject.Predmet.ProtuStrankaListNazivFormated>
    <izvorni_sadrzaj>
      <item>KLARA ZAGREB, dioničko društvo za preradu žitarica i proizvodnju tjestenine - u stečaju</item>
    </izvorni_sadrzaj>
    <derivirana_varijabla naziv="DomainObject.Predmet.ProtuStrankaListNazivFormated_1">
      <item>KLARA ZAGREB, dioničko društvo za preradu žitarica i proizvodnju tjestenine - u stečaju</item>
    </derivirana_varijabla>
  </DomainObject.Predmet.ProtuStrankaListNazivFormated>
  <DomainObject.Predmet.ProtuStrankaListNazivFormatedOIB>
    <izvorni_sadrzaj>
      <item>KLARA ZAGREB, dioničko društvo za preradu žitarica i proizvodnju tjestenine - u stečaju, OIB 26944942488</item>
    </izvorni_sadrzaj>
    <derivirana_varijabla naziv="DomainObject.Predmet.ProtuStrankaListNazivFormatedOIB_1">
      <item>KLARA ZAGREB, dioničko društvo za preradu žitarica i proizvodnju tjestenine - u stečaju, OIB 26944942488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Paić, OIB 55654806007</item>
    </izvorni_sadrzaj>
    <derivirana_varijabla naziv="DomainObject.Predmet.OstaliListFormatedOIB_1">
      <item>Marinko Paić, OIB 55654806007</item>
    </derivirana_varijabla>
  </DomainObject.Predmet.OstaliListFormatedOIB>
  <DomainObject.Predmet.OstaliListFormatedWithAdress>
    <izvorni_sadrzaj>
      <item>Marinko Paić, Vi.požarinje 6, 10000 Zagreb</item>
    </izvorni_sadrzaj>
    <derivirana_varijabla naziv="DomainObject.Predmet.OstaliListFormatedWithAdress_1">
      <item>Marinko Paić, Vi.požarinje 6, 10000 Zagreb</item>
    </derivirana_varijabla>
  </DomainObject.Predmet.OstaliListFormatedWithAdress>
  <DomainObject.Predmet.OstaliListFormatedWithAdressOIB>
    <izvorni_sadrzaj>
      <item>Marinko Paić, OIB 55654806007, Vi.požarinje 6, 10000 Zagreb</item>
    </izvorni_sadrzaj>
    <derivirana_varijabla naziv="DomainObject.Predmet.OstaliListFormatedWithAdressOIB_1">
      <item>Marinko Paić, OIB 55654806007, Vi.požarinje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Paić, OIB 55654806007</item>
    </izvorni_sadrzaj>
    <derivirana_varijabla naziv="DomainObject.Predmet.OstaliListNazivFormatedOIB_1"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KLARA ZAGREB, dioničko društvo za preradu žitarica i proizvodnju tjestenine</izvorni_sadrzaj>
    <derivirana_varijabla naziv="DomainObject.Predmet.StrankaIDrugi_1">KLARA ZAGREB, dioničko društvo za preradu žitarica i proizvodnju tjestenine</derivirana_varijabla>
  </DomainObject.Predmet.StrankaIDrugi>
  <DomainObject.Predmet.ProtustrankaIDrugi>
    <izvorni_sadrzaj>KLARA ZAGREB, dioničko društvo za preradu žitarica i proizvodnju tjestenine - u stečaju</izvorni_sadrzaj>
    <derivirana_varijabla naziv="DomainObject.Predmet.ProtustrankaIDrugi_1">KLARA ZAGREB, dioničko društvo za preradu žitarica i proizvodnju tjestenine - u stečaju</derivirana_varijabla>
  </DomainObject.Predmet.ProtustrankaIDrugi>
  <DomainObject.Predmet.StrankaIDrugiAdressOIB>
    <izvorni_sadrzaj>KLARA ZAGREB, dioničko društvo za preradu žitarica i proizvodnju tjestenine, OIB 26944942488, Koturaška 1, 10000 Zagreb</izvorni_sadrzaj>
    <derivirana_varijabla naziv="DomainObject.Predmet.StrankaIDrugiAdressOIB_1">KLARA ZAGREB, dioničko društvo za preradu žitarica i proizvodnju tjestenine, OIB 26944942488, Koturaška 1, 10000 Zagreb</derivirana_varijabla>
  </DomainObject.Predmet.StrankaIDrugiAdressOIB>
  <DomainObject.Predmet.ProtustrankaIDrugiAdressOIB>
    <izvorni_sadrzaj>KLARA ZAGREB, dioničko društvo za preradu žitarica i proizvodnju tjestenine - u stečaju, OIB 26944942488, Koturaška 1, 10000 Zagreb</izvorni_sadrzaj>
    <derivirana_varijabla naziv="DomainObject.Predmet.ProtustrankaIDrugiAdressOIB_1">KLARA ZAGREB, dioničko društvo za preradu žitarica i proizvodnju tjestenine - u stečaju, OIB 26944942488, Koturaška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2016.</izvorni_sadrzaj>
    <derivirana_varijabla naziv="DomainObject.Predmet.OdlukaRjesenje.DatumDonosenjaOdluke_1">22. veljače 2016.</derivirana_varijabla>
  </DomainObject.Predmet.OdlukaRjesenje.DatumDonosenjaOdluke>
  <DomainObject.Predmet.OdlukaRjesenje.DatumPravomocnosti>
    <izvorni_sadrzaj>10. ožujka 2016.</izvorni_sadrzaj>
    <derivirana_varijabla naziv="DomainObject.Predmet.OdlukaRjesenje.DatumPravomocnosti_1">10. ožujka 2016.</derivirana_varijabla>
  </DomainObject.Predmet.OdlukaRjesenje.DatumPravomocnosti>
  <DomainObject.Predmet.OdlukaRjesenje.Oznaka>
    <izvorni_sadrzaj>St-395/2001-60</izvorni_sadrzaj>
    <derivirana_varijabla naziv="DomainObject.Predmet.OdlukaRjesenje.Oznaka_1">St-395/2001-60</derivirana_varijabla>
  </DomainObject.Predmet.OdlukaRjesenje.Oznaka>
  <DomainObject.Predmet.SudioniciListNaziv>
    <izvorni_sadrzaj>
      <item>KLARA ZAGREB, dioničko društvo za preradu žitarica i proizvodnju tjestenine</item>
      <item>KLARA ZAGREB, dioničko društvo za preradu žitarica i proizvodnju tjestenine - u stečaju</item>
      <item>Marinko Paić</item>
    </izvorni_sadrzaj>
    <derivirana_varijabla naziv="DomainObject.Predmet.SudioniciListNaziv_1">
      <item>KLARA ZAGREB, dioničko društvo za preradu žitarica i proizvodnju tjestenine</item>
      <item>KLARA ZAGREB, dioničko društvo za preradu žitarica i proizvodnju tjestenine - u stečaju</item>
      <item>Marinko Paić</item>
    </derivirana_varijabla>
  </DomainObject.Predmet.SudioniciListNaziv>
  <DomainObject.Predmet.SudioniciListAdressOIB>
    <izvorni_sadrzaj>
      <item>KLARA ZAGREB, dioničko društvo za preradu žitarica i proizvodnju tjestenine, OIB 26944942488, Koturaška 1,10000 Zagreb</item>
      <item>KLARA ZAGREB, dioničko društvo za preradu žitarica i proizvodnju tjestenine - u stečaju, OIB 26944942488, Koturaška 1,10000 Zagreb</item>
      <item>Marinko Paić, OIB 55654806007, Vi.požarinje 6,10000 Zagreb</item>
    </izvorni_sadrzaj>
    <derivirana_varijabla naziv="DomainObject.Predmet.SudioniciListAdressOIB_1">
      <item>KLARA ZAGREB, dioničko društvo za preradu žitarica i proizvodnju tjestenine, OIB 26944942488, Koturaška 1,10000 Zagreb</item>
      <item>KLARA ZAGREB, dioničko društvo za preradu žitarica i proizvodnju tjestenine - u stečaju, OIB 26944942488, Koturaška 1,10000 Zagreb</item>
      <item>Marinko Paić, OIB 55654806007, Vi.požarinje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26944942488</item>
      <item>, OIB 26944942488</item>
      <item>, OIB 55654806007</item>
    </izvorni_sadrzaj>
    <derivirana_varijabla naziv="DomainObject.Predmet.SudioniciListNazivOIB_1">
      <item>, OIB 26944942488</item>
      <item>, OIB 26944942488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204</properties:Words>
  <properties:Characters>1204</properties:Characters>
  <properties:Lines>34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2018-01-10T10:29:00Z</dcterms:created>
  <dc:creator>nada</dc:creator>
  <cp:lastModifiedBy>Monika Grbac</cp:lastModifiedBy>
  <cp:lastPrinted>2017-09-06T10:07:00Z</cp:lastPrinted>
  <dcterms:modified xmlns:xsi="http://www.w3.org/2001/XMLSchema-instance" xsi:type="dcterms:W3CDTF">2018-01-10T10:36:00Z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St-395/2001-73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