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505e" w14:paraId="638505e" w:rsidRDefault="00800ACB" w:rsidP="005D7BF8" w:rsidR="00800AC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ACB" w:rsidP="005D7BF8" w:rsidR="00800ACB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800ACB" w:rsidP="005D7BF8" w:rsidR="00800ACB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800ACB" w:rsidP="005D7BF8" w:rsidR="00800ACB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E41958" w:rsidR="0030222D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0977A2" w:rsidRPr="000977A2">
        <w:rPr>
          <w:b/>
        </w:rPr>
        <w:t>PORTAL društvo s ograničenom odgovornošću za građevinarstvo, Matulji, 43. istarske divizije 22/a, OIB 78128763911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E41958">
        <w:t xml:space="preserve"> održanog dana </w:t>
      </w:r>
      <w:r w:rsidR="000977A2">
        <w:t xml:space="preserve">04. listopada </w:t>
      </w:r>
      <w:r w:rsidR="00E41958">
        <w:t>2017. godine</w:t>
      </w:r>
      <w:r w:rsidR="00B3709D">
        <w:t>, dana</w:t>
      </w:r>
      <w:r w:rsidR="00ED058C" w:rsidRPr="00253D10">
        <w:t xml:space="preserve"> </w:t>
      </w:r>
      <w:r w:rsidR="000977A2">
        <w:t>05. listopada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FF020D" w:rsidP="00042DC5" w:rsidR="00FF020D" w:rsidRPr="00253D10">
      <w:pPr>
        <w:jc w:val="both"/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0977A2" w:rsidP="00790B11" w:rsidR="002B2B2A">
      <w:pPr>
        <w:jc w:val="both"/>
      </w:pPr>
      <w:r>
        <w:t xml:space="preserve"> </w:t>
      </w:r>
      <w:r w:rsidR="003064DA">
        <w:t xml:space="preserve">      </w:t>
      </w:r>
      <w:r w:rsidR="00790B11">
        <w:t xml:space="preserve">    </w:t>
      </w:r>
      <w:r w:rsidR="003724D3"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750929" w:rsidP="002B2B2A" w:rsidR="00246C8B">
      <w:pPr>
        <w:jc w:val="both"/>
      </w:pPr>
      <w:r>
        <w:t xml:space="preserve"> </w:t>
      </w: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D721CD" w:rsidP="00C14A27" w:rsidR="00D721CD">
      <w:pPr>
        <w:jc w:val="both"/>
        <w:rPr>
          <w:b/>
        </w:rPr>
      </w:pPr>
    </w:p>
    <w:p w:rsidRDefault="000977A2" w:rsidP="000977A2" w:rsidR="00892C5B">
      <w:pPr>
        <w:ind w:left="709"/>
        <w:jc w:val="both"/>
      </w:pPr>
      <w:r>
        <w:t>KD ČISTOĆA d.o.o.</w:t>
      </w:r>
      <w:r w:rsidR="00892C5B">
        <w:t xml:space="preserve"> </w:t>
      </w:r>
      <w:r>
        <w:t xml:space="preserve">RIJEKA, </w:t>
      </w:r>
      <w:r w:rsidR="00892C5B">
        <w:tab/>
      </w:r>
      <w:r w:rsidR="00892C5B">
        <w:tab/>
      </w:r>
      <w:r w:rsidR="00892C5B">
        <w:tab/>
      </w:r>
      <w:r w:rsidR="00892C5B">
        <w:tab/>
      </w:r>
      <w:r w:rsidR="00892C5B">
        <w:tab/>
        <w:t xml:space="preserve"> 2.651,20 kn</w:t>
      </w:r>
    </w:p>
    <w:p w:rsidRDefault="000977A2" w:rsidP="000977A2" w:rsidR="000977A2">
      <w:pPr>
        <w:ind w:left="709"/>
        <w:jc w:val="both"/>
      </w:pPr>
      <w:r>
        <w:t>Dolac 14, OIB 06531901714</w:t>
      </w:r>
    </w:p>
    <w:p w:rsidRDefault="000977A2" w:rsidP="000977A2" w:rsidR="000977A2">
      <w:pPr>
        <w:ind w:left="709"/>
        <w:jc w:val="both"/>
      </w:pPr>
    </w:p>
    <w:p w:rsidRDefault="000977A2" w:rsidP="000977A2" w:rsidR="000977A2">
      <w:pPr>
        <w:ind w:left="709"/>
        <w:jc w:val="both"/>
      </w:pPr>
      <w:r>
        <w:t xml:space="preserve">BERNER d.o.o.  ZAGREB </w:t>
      </w:r>
      <w:r w:rsidR="00892C5B">
        <w:tab/>
      </w:r>
      <w:r w:rsidR="00892C5B">
        <w:tab/>
      </w:r>
      <w:r w:rsidR="00892C5B">
        <w:tab/>
      </w:r>
      <w:r w:rsidR="00892C5B">
        <w:tab/>
      </w:r>
      <w:r w:rsidR="00892C5B">
        <w:tab/>
      </w:r>
      <w:r w:rsidR="00892C5B">
        <w:tab/>
        <w:t>19.913,09 kn</w:t>
      </w:r>
    </w:p>
    <w:p w:rsidRDefault="000977A2" w:rsidP="000977A2" w:rsidR="000977A2">
      <w:pPr>
        <w:ind w:left="709"/>
        <w:jc w:val="both"/>
      </w:pPr>
      <w:r>
        <w:t>Majstorska 9, OIB 66471923099</w:t>
      </w:r>
    </w:p>
    <w:p w:rsidRDefault="000977A2" w:rsidP="000977A2" w:rsidR="000977A2">
      <w:pPr>
        <w:ind w:left="709"/>
        <w:jc w:val="both"/>
      </w:pPr>
    </w:p>
    <w:p w:rsidRDefault="000977A2" w:rsidP="000977A2" w:rsidR="000977A2">
      <w:pPr>
        <w:ind w:left="709"/>
        <w:jc w:val="both"/>
      </w:pPr>
      <w:r>
        <w:t>FINANCIJSKA AGENCIJA ZAGREB</w:t>
      </w:r>
      <w:r w:rsidR="00892C5B">
        <w:tab/>
      </w:r>
      <w:r w:rsidR="00892C5B">
        <w:tab/>
      </w:r>
      <w:r w:rsidR="00892C5B">
        <w:tab/>
      </w:r>
      <w:r w:rsidR="00892C5B">
        <w:tab/>
        <w:t xml:space="preserve">    777,36 kn</w:t>
      </w:r>
    </w:p>
    <w:p w:rsidRDefault="000977A2" w:rsidP="000977A2" w:rsidR="000977A2">
      <w:pPr>
        <w:ind w:left="709"/>
        <w:jc w:val="both"/>
      </w:pPr>
      <w:r>
        <w:t xml:space="preserve">Ulica grada Vukovara 70, </w:t>
      </w:r>
    </w:p>
    <w:p w:rsidRDefault="000977A2" w:rsidP="000977A2" w:rsidR="000977A2">
      <w:pPr>
        <w:ind w:left="709"/>
        <w:jc w:val="both"/>
      </w:pPr>
      <w:r>
        <w:t>OIB 85821130368</w:t>
      </w:r>
    </w:p>
    <w:p w:rsidRDefault="000977A2" w:rsidP="000977A2" w:rsidR="000977A2">
      <w:pPr>
        <w:ind w:left="709"/>
        <w:jc w:val="both"/>
      </w:pPr>
      <w:r>
        <w:t xml:space="preserve">  </w:t>
      </w:r>
    </w:p>
    <w:p w:rsidRDefault="000977A2" w:rsidP="000977A2" w:rsidR="000977A2">
      <w:pPr>
        <w:ind w:left="709"/>
        <w:jc w:val="both"/>
      </w:pPr>
      <w:r>
        <w:t>LUČKA UPRAVA</w:t>
      </w:r>
      <w:r w:rsidR="00892C5B" w:rsidRPr="00892C5B">
        <w:t xml:space="preserve"> </w:t>
      </w:r>
      <w:r w:rsidR="00892C5B">
        <w:t>RIJEKA,</w:t>
      </w:r>
      <w:r w:rsidR="00892C5B">
        <w:tab/>
      </w:r>
      <w:r w:rsidR="00892C5B">
        <w:tab/>
      </w:r>
      <w:r w:rsidR="00892C5B">
        <w:tab/>
      </w:r>
      <w:r w:rsidR="00892C5B">
        <w:tab/>
      </w:r>
      <w:r w:rsidR="00892C5B">
        <w:tab/>
      </w:r>
      <w:r w:rsidR="00892C5B">
        <w:tab/>
        <w:t>238.891,62 kn</w:t>
      </w:r>
    </w:p>
    <w:p w:rsidRDefault="000977A2" w:rsidP="000977A2" w:rsidR="000977A2">
      <w:pPr>
        <w:ind w:left="709"/>
        <w:jc w:val="both"/>
      </w:pPr>
      <w:r>
        <w:t xml:space="preserve">RIJEKA, Riva 1, </w:t>
      </w:r>
    </w:p>
    <w:p w:rsidRDefault="000977A2" w:rsidP="000977A2" w:rsidR="000977A2">
      <w:pPr>
        <w:ind w:left="709"/>
        <w:jc w:val="both"/>
      </w:pPr>
      <w:r>
        <w:t>OIB 60521475400</w:t>
      </w:r>
    </w:p>
    <w:p w:rsidRDefault="000977A2" w:rsidP="000977A2" w:rsidR="000977A2">
      <w:pPr>
        <w:ind w:left="709"/>
        <w:jc w:val="both"/>
      </w:pPr>
    </w:p>
    <w:p w:rsidRDefault="000977A2" w:rsidP="000977A2" w:rsidR="000977A2">
      <w:pPr>
        <w:ind w:left="709"/>
        <w:jc w:val="both"/>
      </w:pPr>
      <w:r>
        <w:t xml:space="preserve">REPUBLIKA HRVATSKA, </w:t>
      </w:r>
      <w:r w:rsidR="00892C5B">
        <w:tab/>
      </w:r>
      <w:r w:rsidR="00892C5B">
        <w:tab/>
      </w:r>
      <w:r w:rsidR="00892C5B">
        <w:tab/>
      </w:r>
      <w:r w:rsidR="00892C5B">
        <w:tab/>
      </w:r>
      <w:r w:rsidR="00892C5B">
        <w:tab/>
      </w:r>
      <w:r w:rsidR="00892C5B">
        <w:tab/>
        <w:t xml:space="preserve">836.448,47 kn </w:t>
      </w:r>
    </w:p>
    <w:p w:rsidRDefault="000977A2" w:rsidP="000977A2" w:rsidR="000977A2">
      <w:pPr>
        <w:ind w:left="709"/>
        <w:jc w:val="both"/>
      </w:pPr>
      <w:r>
        <w:t>OIB 52634238587</w:t>
      </w:r>
    </w:p>
    <w:p w:rsidRDefault="000977A2" w:rsidP="000977A2" w:rsidR="000977A2">
      <w:pPr>
        <w:ind w:left="709"/>
        <w:jc w:val="both"/>
      </w:pPr>
    </w:p>
    <w:p w:rsidRDefault="000977A2" w:rsidP="000977A2" w:rsidR="000977A2">
      <w:pPr>
        <w:ind w:left="709"/>
        <w:jc w:val="both"/>
      </w:pPr>
      <w:r>
        <w:t xml:space="preserve">ULJANIK STROJOGRADNJA DIESEL d.d. </w:t>
      </w:r>
      <w:r w:rsidR="00892C5B">
        <w:tab/>
      </w:r>
      <w:r w:rsidR="00892C5B">
        <w:tab/>
      </w:r>
      <w:r w:rsidR="00892C5B">
        <w:tab/>
        <w:t xml:space="preserve"> 19.712,40 kn</w:t>
      </w:r>
    </w:p>
    <w:p w:rsidRDefault="000977A2" w:rsidP="000977A2" w:rsidR="000977A2">
      <w:pPr>
        <w:ind w:left="709"/>
        <w:jc w:val="both"/>
      </w:pPr>
      <w:r>
        <w:t xml:space="preserve">PULA, Flaciusova 1, </w:t>
      </w:r>
    </w:p>
    <w:p w:rsidRDefault="000977A2" w:rsidP="000977A2" w:rsidR="000977A2">
      <w:pPr>
        <w:ind w:left="709"/>
        <w:jc w:val="both"/>
      </w:pPr>
      <w:r>
        <w:t>OIB 35951488983</w:t>
      </w:r>
    </w:p>
    <w:p w:rsidRDefault="000977A2" w:rsidP="000977A2" w:rsidR="000977A2">
      <w:pPr>
        <w:ind w:left="709"/>
        <w:jc w:val="both"/>
      </w:pPr>
    </w:p>
    <w:p w:rsidRDefault="000977A2" w:rsidP="000977A2" w:rsidR="000977A2">
      <w:pPr>
        <w:ind w:left="709"/>
        <w:jc w:val="both"/>
      </w:pPr>
      <w:r>
        <w:t xml:space="preserve">3. MAJ BRODOGRADILIŠTE  d.d. </w:t>
      </w:r>
      <w:r w:rsidR="00892C5B">
        <w:tab/>
      </w:r>
      <w:r w:rsidR="00892C5B">
        <w:tab/>
      </w:r>
      <w:r w:rsidR="00892C5B">
        <w:tab/>
      </w:r>
      <w:r w:rsidR="00892C5B">
        <w:tab/>
      </w:r>
      <w:r w:rsidR="00892C5B">
        <w:tab/>
        <w:t xml:space="preserve"> 20.792,16 kn </w:t>
      </w:r>
    </w:p>
    <w:p w:rsidRDefault="000977A2" w:rsidP="000977A2" w:rsidR="000977A2">
      <w:pPr>
        <w:ind w:left="709"/>
        <w:jc w:val="both"/>
      </w:pPr>
      <w:r>
        <w:t xml:space="preserve">RIJEKA,  Liburnijska 3, </w:t>
      </w:r>
    </w:p>
    <w:p w:rsidRDefault="000977A2" w:rsidP="000977A2" w:rsidR="000977A2">
      <w:pPr>
        <w:ind w:left="709"/>
        <w:jc w:val="both"/>
      </w:pPr>
      <w:r>
        <w:t>OIB 86167814130</w:t>
      </w:r>
    </w:p>
    <w:p w:rsidRDefault="00892C5B" w:rsidP="000977A2" w:rsidR="00892C5B">
      <w:pPr>
        <w:ind w:left="709"/>
        <w:jc w:val="both"/>
      </w:pPr>
    </w:p>
    <w:p w:rsidRDefault="000977A2" w:rsidP="000977A2" w:rsidR="000977A2">
      <w:pPr>
        <w:ind w:left="709"/>
        <w:jc w:val="both"/>
      </w:pPr>
      <w:r>
        <w:t xml:space="preserve">GRAD RIJEKA, RIJEKA, Korzo 16, </w:t>
      </w:r>
      <w:r w:rsidR="00892C5B">
        <w:tab/>
      </w:r>
      <w:r w:rsidR="00892C5B">
        <w:tab/>
      </w:r>
      <w:r w:rsidR="00892C5B">
        <w:tab/>
      </w:r>
      <w:r w:rsidR="00892C5B">
        <w:tab/>
        <w:t xml:space="preserve">182.002,26 kn </w:t>
      </w:r>
    </w:p>
    <w:p w:rsidRDefault="000977A2" w:rsidP="000977A2" w:rsidR="00177436">
      <w:pPr>
        <w:ind w:left="709"/>
        <w:jc w:val="both"/>
        <w:rPr>
          <w:lang w:eastAsia="en-US"/>
        </w:rPr>
      </w:pPr>
      <w:r>
        <w:t>OIB 54382731928</w:t>
      </w:r>
    </w:p>
    <w:p w:rsidRDefault="00790B11" w:rsidP="00790B11" w:rsidR="00790B11" w:rsidRPr="00D721CD">
      <w:pPr>
        <w:jc w:val="both"/>
        <w:rPr>
          <w:lang w:eastAsia="en-US"/>
        </w:rPr>
      </w:pPr>
    </w:p>
    <w:p w:rsidRDefault="00E1751E" w:rsidP="00294EF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lastRenderedPageBreak/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0977A2">
        <w:rPr>
          <w:rFonts w:cs="Times New Roman" w:hAnsi="Times New Roman" w:ascii="Times New Roman"/>
          <w:sz w:val="24"/>
          <w:szCs w:val="24"/>
        </w:rPr>
        <w:t>04. listopada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="00E41958">
        <w:rPr>
          <w:rFonts w:cs="Times New Roman" w:hAnsi="Times New Roman" w:ascii="Times New Roman"/>
          <w:sz w:val="24"/>
          <w:szCs w:val="24"/>
        </w:rPr>
        <w:t>, odnosno tko je tražbinu osporio</w:t>
      </w:r>
      <w:r w:rsidR="00920D7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790B11">
        <w:rPr>
          <w:rFonts w:cs="Times New Roman" w:hAnsi="Times New Roman" w:ascii="Times New Roman"/>
          <w:sz w:val="24"/>
          <w:szCs w:val="24"/>
        </w:rPr>
        <w:t xml:space="preserve">u </w:t>
      </w:r>
      <w:r w:rsidR="000977A2">
        <w:rPr>
          <w:rFonts w:cs="Times New Roman" w:hAnsi="Times New Roman" w:ascii="Times New Roman"/>
          <w:sz w:val="24"/>
          <w:szCs w:val="24"/>
        </w:rPr>
        <w:t>izreci</w:t>
      </w:r>
      <w:r w:rsidR="0044036A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</w:t>
      </w:r>
      <w:r w:rsidR="0044036A" w:rsidRPr="006B5DF1">
        <w:rPr>
          <w:rFonts w:cs="Times New Roman" w:hAnsi="Times New Roman" w:ascii="Times New Roman"/>
          <w:sz w:val="24"/>
          <w:szCs w:val="24"/>
        </w:rPr>
        <w:t xml:space="preserve">smatraju </w:t>
      </w:r>
      <w:r w:rsidRPr="006B5DF1">
        <w:rPr>
          <w:rFonts w:cs="Times New Roman" w:hAnsi="Times New Roman" w:ascii="Times New Roman"/>
          <w:sz w:val="24"/>
          <w:szCs w:val="24"/>
        </w:rPr>
        <w:t xml:space="preserve">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utvrđenim,</w:t>
      </w:r>
      <w:r w:rsidR="00790B11">
        <w:rPr>
          <w:rFonts w:cs="Times New Roman" w:hAnsi="Times New Roman" w:ascii="Times New Roman"/>
          <w:sz w:val="24"/>
          <w:szCs w:val="24"/>
        </w:rPr>
        <w:t xml:space="preserve"> budući </w:t>
      </w:r>
      <w:r w:rsidRPr="006B5DF1">
        <w:rPr>
          <w:rFonts w:cs="Times New Roman" w:hAnsi="Times New Roman" w:ascii="Times New Roman"/>
          <w:sz w:val="24"/>
          <w:szCs w:val="24"/>
        </w:rPr>
        <w:t>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977A2" w:rsidP="006B5DF1" w:rsidR="00790B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0977A2">
        <w:t>05. listopada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790B11" w:rsidP="00916870" w:rsidR="00790B11">
      <w:pPr>
        <w:ind w:left="2160"/>
        <w:jc w:val="right"/>
      </w:pPr>
    </w:p>
    <w:p w:rsidRDefault="00A879DD" w:rsidP="00916870" w:rsidR="0030222D" w:rsidRPr="00253D10">
      <w:pPr>
        <w:ind w:left="2160"/>
        <w:jc w:val="right"/>
      </w:pPr>
      <w:r>
        <w:t>Sudac</w:t>
      </w:r>
    </w:p>
    <w:p w:rsidRDefault="00F90795" w:rsidP="00800ACB" w:rsidR="00800ACB">
      <w:pPr>
        <w:ind w:firstLine="708" w:left="1416"/>
        <w:jc w:val="right"/>
      </w:pPr>
      <w:r>
        <w:rPr>
          <w:b/>
        </w:rPr>
        <w:t xml:space="preserve"> </w:t>
      </w:r>
      <w:r w:rsidR="0030222D" w:rsidRPr="00253D10">
        <w:rPr>
          <w:b/>
        </w:rPr>
        <w:tab/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      </w:t>
      </w:r>
      <w:r w:rsidR="0030222D" w:rsidRPr="00253D10">
        <w:rPr>
          <w:b/>
        </w:rPr>
        <w:tab/>
      </w:r>
      <w:r w:rsidR="0030222D" w:rsidRPr="00253D10">
        <w:rPr>
          <w:b/>
        </w:rPr>
        <w:tab/>
        <w:t xml:space="preserve"> </w:t>
      </w:r>
      <w:r w:rsidR="0030222D" w:rsidRPr="00253D10">
        <w:t>Daniela Korlević</w:t>
      </w:r>
      <w:r w:rsidR="00CD6D08">
        <w:t xml:space="preserve"> </w:t>
      </w:r>
      <w:r w:rsidR="007876D7">
        <w:t xml:space="preserve"> </w:t>
      </w:r>
    </w:p>
    <w:p w:rsidRDefault="00583FA6" w:rsidP="001A5F3A" w:rsidR="00583FA6">
      <w:pPr>
        <w:ind w:firstLine="708" w:left="1416"/>
        <w:jc w:val="right"/>
      </w:pPr>
    </w:p>
    <w:p w:rsidRDefault="00FF020D" w:rsidP="00FF020D" w:rsidR="00FF020D">
      <w:pPr>
        <w:ind w:firstLine="708" w:left="1416"/>
        <w:jc w:val="right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DB20D2" w:rsidRPr="00F03104">
      <w:pPr>
        <w:jc w:val="both"/>
      </w:pPr>
      <w:r w:rsidRPr="00F03104">
        <w:t>Protiv rješenja pravo na žalbu ima stečajni upravitelj i svaki vjerovnik u dijelu koji se tiče njegove prijavljene tražbine</w:t>
      </w:r>
      <w:r w:rsidR="00042DC5" w:rsidRPr="00F03104">
        <w:t>, odnosno</w:t>
      </w:r>
      <w:r w:rsidRPr="00F03104">
        <w:t xml:space="preserve"> tražbine koju je osporio </w:t>
      </w:r>
      <w:r w:rsidR="00042DC5" w:rsidRPr="00F03104">
        <w:t xml:space="preserve">i stečajni upravitelj </w:t>
      </w:r>
      <w:r w:rsidRPr="00F03104">
        <w:t xml:space="preserve">(članak </w:t>
      </w:r>
      <w:r w:rsidR="00042DC5" w:rsidRPr="00F03104">
        <w:t>265</w:t>
      </w:r>
      <w:r w:rsidRPr="00F03104">
        <w:t xml:space="preserve">. stavak </w:t>
      </w:r>
      <w:r w:rsidR="00042DC5" w:rsidRPr="00F03104">
        <w:t>3.</w:t>
      </w:r>
      <w:r w:rsidRPr="00F03104">
        <w:t xml:space="preserve"> SZ-a). </w:t>
      </w:r>
      <w:r w:rsidR="008B0740" w:rsidRPr="00F03104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C00E71" w:rsidP="007279AF" w:rsidR="00C00E71">
      <w:pPr>
        <w:jc w:val="both"/>
        <w:rPr>
          <w:sz w:val="22"/>
        </w:rPr>
      </w:pPr>
    </w:p>
    <w:p w:rsidRDefault="00790B11" w:rsidP="007279AF" w:rsidR="00790B11">
      <w:pPr>
        <w:jc w:val="both"/>
        <w:rPr>
          <w:sz w:val="22"/>
        </w:rPr>
      </w:pPr>
    </w:p>
    <w:p w:rsidRDefault="00DA3CC1" w:rsidP="007279AF" w:rsidR="00DA3CC1">
      <w:pPr>
        <w:jc w:val="both"/>
        <w:rPr>
          <w:sz w:val="22"/>
        </w:rPr>
      </w:pPr>
    </w:p>
    <w:p w:rsidRDefault="00184975" w:rsidP="0017118C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892C5B">
        <w:rPr>
          <w:sz w:val="20"/>
          <w:szCs w:val="20"/>
        </w:rPr>
        <w:t>Ivor Pliskovac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  <w:r w:rsidR="0060220A">
        <w:rPr>
          <w:sz w:val="20"/>
          <w:szCs w:val="20"/>
        </w:rPr>
        <w:t xml:space="preserve"> sudova 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892C5B">
        <w:rPr>
          <w:sz w:val="20"/>
          <w:szCs w:val="20"/>
        </w:rPr>
        <w:t>05.10</w:t>
      </w:r>
      <w:r w:rsidR="002B2B2A">
        <w:rPr>
          <w:sz w:val="20"/>
          <w:szCs w:val="20"/>
        </w:rPr>
        <w:t>.2017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A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0977A2">
      <w:t>1308/16-29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77A2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43D6D"/>
    <w:rsid w:val="00144DE7"/>
    <w:rsid w:val="00146175"/>
    <w:rsid w:val="0015224E"/>
    <w:rsid w:val="00152B1E"/>
    <w:rsid w:val="00170508"/>
    <w:rsid w:val="0017118C"/>
    <w:rsid w:val="00176E72"/>
    <w:rsid w:val="00177436"/>
    <w:rsid w:val="00184975"/>
    <w:rsid w:val="00197A67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62A2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BB3"/>
    <w:rsid w:val="0055216B"/>
    <w:rsid w:val="005727AC"/>
    <w:rsid w:val="00574923"/>
    <w:rsid w:val="00583FA6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116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467C6"/>
    <w:rsid w:val="00750929"/>
    <w:rsid w:val="007876D7"/>
    <w:rsid w:val="00787E48"/>
    <w:rsid w:val="00790B11"/>
    <w:rsid w:val="007979AB"/>
    <w:rsid w:val="007A7CCB"/>
    <w:rsid w:val="007B28FF"/>
    <w:rsid w:val="007C097F"/>
    <w:rsid w:val="007D03DC"/>
    <w:rsid w:val="007E6339"/>
    <w:rsid w:val="007F1DE2"/>
    <w:rsid w:val="00800ACB"/>
    <w:rsid w:val="00820C66"/>
    <w:rsid w:val="00857894"/>
    <w:rsid w:val="00860D63"/>
    <w:rsid w:val="00876E2B"/>
    <w:rsid w:val="00892C5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60874"/>
    <w:rsid w:val="00A70134"/>
    <w:rsid w:val="00A879DD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2703D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21CD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1958"/>
    <w:rsid w:val="00E42952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592"/>
    <w:rsid w:val="00F52993"/>
    <w:rsid w:val="00F8123F"/>
    <w:rsid w:val="00F90795"/>
    <w:rsid w:val="00F946FA"/>
    <w:rsid w:val="00FD24B3"/>
    <w:rsid w:val="00FE635C"/>
    <w:rsid w:val="00FE65CB"/>
    <w:rsid w:val="00FF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0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A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A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A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A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0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A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A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A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A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d.o.o.</izvorni_sadrzaj>
    <derivirana_varijabla naziv="DomainObject.Predmet.ProtustrankaFormated_1">  PORTAL d.o.o.</derivirana_varijabla>
  </DomainObject.Predmet.ProtustrankaFormated>
  <DomainObject.Predmet.ProtustrankaFormatedOIB>
    <izvorni_sadrzaj>  PORTAL d.o.o., OIB 78128763911</izvorni_sadrzaj>
    <derivirana_varijabla naziv="DomainObject.Predmet.ProtustrankaFormatedOIB_1">  PORTAL d.o.o., OIB 78128763911</derivirana_varijabla>
  </DomainObject.Predmet.ProtustrankaFormatedOIB>
  <DomainObject.Predmet.ProtustrankaFormatedWithAdress>
    <izvorni_sadrzaj> PORTAL d.o.o., 43. istarske divizije 22a, 51211 Matulji</izvorni_sadrzaj>
    <derivirana_varijabla naziv="DomainObject.Predmet.ProtustrankaFormatedWithAdress_1"> PORTAL d.o.o., 43. istarske divizije 22a, 51211 Matulji</derivirana_varijabla>
  </DomainObject.Predmet.ProtustrankaFormatedWithAdress>
  <DomainObject.Predmet.ProtustrankaFormatedWithAdressOIB>
    <izvorni_sadrzaj> PORTAL d.o.o., OIB 78128763911, 43. istarske divizije 22a, 51211 Matulji</izvorni_sadrzaj>
    <derivirana_varijabla naziv="DomainObject.Predmet.ProtustrankaFormatedWithAdressOIB_1"> PORTAL d.o.o., OIB 78128763911, 43. istarske divizije 22a, 51211 Matulji</derivirana_varijabla>
  </DomainObject.Predmet.ProtustrankaFormatedWithAdressOIB>
  <DomainObject.Predmet.ProtustrankaWithAdress>
    <izvorni_sadrzaj>PORTAL d.o.o. 43. istarske divizije 22a, 51211 Matulji</izvorni_sadrzaj>
    <derivirana_varijabla naziv="DomainObject.Predmet.ProtustrankaWithAdress_1">PORTAL d.o.o. 43. istarske divizije 22a, 51211 Matulji</derivirana_varijabla>
  </DomainObject.Predmet.ProtustrankaWithAdress>
  <DomainObject.Predmet.ProtustrankaWithAdressOIB>
    <izvorni_sadrzaj>PORTAL d.o.o., OIB 78128763911, 43. istarske divizije 22a, 51211 Matulji</izvorni_sadrzaj>
    <derivirana_varijabla naziv="DomainObject.Predmet.ProtustrankaWithAdressOIB_1">PORTAL d.o.o., OIB 78128763911, 43. istarske divizije 22a, 51211 Matulji</derivirana_varijabla>
  </DomainObject.Predmet.ProtustrankaWithAdressOIB>
  <DomainObject.Predmet.ProtustrankaNazivFormated>
    <izvorni_sadrzaj>PORTAL d.o.o.</izvorni_sadrzaj>
    <derivirana_varijabla naziv="DomainObject.Predmet.ProtustrankaNazivFormated_1">PORTAL d.o.o.</derivirana_varijabla>
  </DomainObject.Predmet.ProtustrankaNazivFormated>
  <DomainObject.Predmet.ProtustrankaNazivFormatedOIB>
    <izvorni_sadrzaj>PORTAL d.o.o., OIB 78128763911</izvorni_sadrzaj>
    <derivirana_varijabla naziv="DomainObject.Predmet.ProtustrankaNazivFormatedOIB_1">PORTAL d.o.o., OIB 78128763911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PORTAL d.o.o.</item>
    </izvorni_sadrzaj>
    <derivirana_varijabla naziv="DomainObject.Predmet.ProtuStrankaListFormated_1">
      <item>PORTAL d.o.o.</item>
    </derivirana_varijabla>
  </DomainObject.Predmet.ProtuStrankaListFormated>
  <DomainObject.Predmet.ProtuStrankaListFormatedOIB>
    <izvorni_sadrzaj>
      <item>PORTAL d.o.o., OIB 78128763911</item>
    </izvorni_sadrzaj>
    <derivirana_varijabla naziv="DomainObject.Predmet.ProtuStrankaListFormatedOIB_1">
      <item>PORTAL d.o.o., OIB 78128763911</item>
    </derivirana_varijabla>
  </DomainObject.Predmet.ProtuStrankaListFormatedOIB>
  <DomainObject.Predmet.ProtuStrankaListFormatedWithAdress>
    <izvorni_sadrzaj>
      <item>PORTAL d.o.o., 43. istarske divizije 22a, 51211 Matulji</item>
    </izvorni_sadrzaj>
    <derivirana_varijabla naziv="DomainObject.Predmet.ProtuStrankaListFormatedWithAdress_1">
      <item>PORTAL d.o.o., 43. istarske divizije 22a, 51211 Matulji</item>
    </derivirana_varijabla>
  </DomainObject.Predmet.ProtuStrankaListFormatedWithAdress>
  <DomainObject.Predmet.ProtuStrankaListFormatedWithAdressOIB>
    <izvorni_sadrzaj>
      <item>PORTAL d.o.o., OIB 78128763911, 43. istarske divizije 22a, 51211 Matulji</item>
    </izvorni_sadrzaj>
    <derivirana_varijabla naziv="DomainObject.Predmet.ProtuStrankaListFormatedWithAdressOIB_1">
      <item>PORTAL d.o.o., OIB 78128763911, 43. istarske divizije 22a, 51211 Matulji</item>
    </derivirana_varijabla>
  </DomainObject.Predmet.ProtuStrankaListFormatedWithAdressOIB>
  <DomainObject.Predmet.ProtuStrankaListNazivFormated>
    <izvorni_sadrzaj>
      <item>PORTAL d.o.o.</item>
    </izvorni_sadrzaj>
    <derivirana_varijabla naziv="DomainObject.Predmet.ProtuStrankaListNazivFormated_1">
      <item>PORTAL d.o.o.</item>
    </derivirana_varijabla>
  </DomainObject.Predmet.ProtuStrankaListNazivFormated>
  <DomainObject.Predmet.ProtuStrankaListNazivFormatedOIB>
    <izvorni_sadrzaj>
      <item>PORTAL d.o.o., OIB 78128763911</item>
    </izvorni_sadrzaj>
    <derivirana_varijabla naziv="DomainObject.Predmet.ProtuStrankaListNazivFormatedOIB_1">
      <item>PORTAL d.o.o., OIB 78128763911</item>
    </derivirana_varijabla>
  </DomainObject.Predmet.ProtuStrankaListNazivFormatedOIB>
  <DomainObject.Predmet.OstaliList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Formated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Formated>
  <DomainObject.Predmet.OstaliList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FormatedOIB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FormatedOIB>
  <DomainObject.Predmet.OstaliListFormatedWithAdress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izvorni_sadrzaj>
    <derivirana_varijabla naziv="DomainObject.Predmet.OstaliListFormatedWithAdress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derivirana_varijabla>
  </DomainObject.Predmet.OstaliListFormatedWithAdress>
  <DomainObject.Predmet.OstaliListFormatedWithAdressOIB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izvorni_sadrzaj>
    <derivirana_varijabla naziv="DomainObject.Predmet.OstaliListFormatedWithAdressOIB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derivirana_varijabla>
  </DomainObject.Predmet.OstaliListFormatedWithAdressOIB>
  <DomainObject.Predmet.OstaliListNaziv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NazivFormated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NazivFormated>
  <DomainObject.Predmet.OstaliListNaziv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NazivFormatedOIB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PORTAL d.o.o.</izvorni_sadrzaj>
    <derivirana_varijabla naziv="DomainObject.Predmet.ProtustrankaIDrugi_1">PORTAL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PORTAL d.o.o., OIB 78128763911, 43. istarske divizije 22a, 51211 Matulji</izvorni_sadrzaj>
    <derivirana_varijabla naziv="DomainObject.Predmet.ProtustrankaIDrugiAdressOIB_1">PORTAL d.o.o., OIB 78128763911, 43. istarske divizije 22a,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SudioniciListNaziv_1"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SudioniciListNaziv>
  <DomainObject.Predmet.SudioniciListAdressOIB>
    <izvorni_sadrzaj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</izvorni_sadrzaj>
    <derivirana_varijabla naziv="DomainObject.Predmet.SudioniciListAdressOIB_1"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9F51EF-B588-4D1D-9D83-397F234E5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1991</properties:Characters>
  <properties:Lines>82</properties:Lines>
  <properties:Paragraphs>44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2017-10-05T07:36:00Z</dcterms:created>
  <dc:creator>rcerneka</dc:creator>
  <cp:lastModifiedBy>Jasna Radulović</cp:lastModifiedBy>
  <cp:lastPrinted>2017-10-05T07:40:00Z</cp:lastPrinted>
  <dcterms:modified xmlns:xsi="http://www.w3.org/2001/XMLSchema-instance" xsi:type="dcterms:W3CDTF">2017-10-05T07:42:00Z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