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9702" w14:paraId="7709702" w:rsidRDefault="007B7257" w:rsidP="00CC091C" w:rsidR="007B7257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90805</wp:posOffset>
            </wp:positionH>
            <wp:positionV relativeFrom="paragraph">
              <wp:posOffset>167005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-567"/>
      </w:pPr>
      <w:r w:rsidRPr="00953077">
        <w:t>REPUBLIKA HRVAT</w:t>
      </w:r>
      <w:r>
        <w:t>S</w:t>
      </w:r>
      <w:r w:rsidRPr="00953077">
        <w:t>KA</w:t>
      </w:r>
    </w:p>
    <w:p w:rsidRDefault="007B7257" w:rsidP="007B7257" w:rsidR="007B7257">
      <w:pPr>
        <w:pStyle w:val="Zaglavlje"/>
        <w:ind w:left="-567"/>
      </w:pPr>
      <w:r w:rsidRPr="00953077">
        <w:t>Trgovački sud u Zagrebu</w:t>
      </w:r>
    </w:p>
    <w:p w:rsidRDefault="007B7257" w:rsidP="007B7257" w:rsidR="007B7257">
      <w:pPr>
        <w:pStyle w:val="Zaglavlje"/>
        <w:ind w:left="-567"/>
      </w:pPr>
      <w:r w:rsidRPr="00953077">
        <w:t xml:space="preserve">Zagreb, </w:t>
      </w:r>
      <w:r>
        <w:t>Amruševa 2/II, desno (p.p. 432</w:t>
      </w:r>
      <w:r w:rsidRPr="00953077">
        <w:t>)</w:t>
      </w:r>
    </w:p>
    <w:p w:rsidRDefault="00136A9C" w:rsidP="0004131F" w:rsidR="007B7257">
      <w:pPr>
        <w:jc w:val="right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</w:p>
    <w:p w:rsidRDefault="007B7257" w:rsidP="0004131F" w:rsidR="007B7257">
      <w:pPr>
        <w:jc w:val="right"/>
        <w:rPr>
          <w:rFonts w:hAnsi="Times New Roman" w:ascii="Times New Roman"/>
          <w:szCs w:val="24"/>
          <w:lang w:val="hr-HR"/>
        </w:rPr>
      </w:pPr>
    </w:p>
    <w:p w:rsidRDefault="00136A9C" w:rsidP="0004131F" w:rsidR="00136A9C" w:rsidRPr="0004131F">
      <w:pPr>
        <w:jc w:val="right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04131F">
        <w:rPr>
          <w:rFonts w:hAnsi="Times New Roman" w:ascii="Times New Roman"/>
          <w:szCs w:val="24"/>
          <w:lang w:val="hr-HR"/>
        </w:rPr>
        <w:t>47.St-1138/17</w:t>
      </w:r>
      <w:r w:rsidR="007960C9">
        <w:rPr>
          <w:rFonts w:hAnsi="Times New Roman" w:ascii="Times New Roman"/>
          <w:szCs w:val="24"/>
          <w:lang w:val="hr-HR"/>
        </w:rPr>
        <w:t>-52</w:t>
      </w:r>
    </w:p>
    <w:p w:rsidRDefault="007B7257" w:rsidP="007B7257" w:rsidR="007B7257">
      <w:pPr>
        <w:ind w:left="-567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 I K A  H R V A T S K A</w:t>
      </w:r>
    </w:p>
    <w:p w:rsidRDefault="007B7257" w:rsidR="007B7257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7B7257" w:rsidR="00136A9C" w:rsidRPr="0004131F">
      <w:pPr>
        <w:ind w:left="-567"/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R J E Š E N J E</w:t>
      </w:r>
    </w:p>
    <w:p w:rsidRDefault="007B7257" w:rsidP="007B7257" w:rsidR="007B7257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7B7257" w:rsidR="00136A9C" w:rsidRPr="00DA7694">
      <w:pPr>
        <w:ind w:firstLine="567" w:left="-567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04131F">
        <w:rPr>
          <w:rFonts w:hAnsi="Times New Roman" w:ascii="Times New Roman"/>
          <w:szCs w:val="24"/>
          <w:lang w:val="hr-HR"/>
        </w:rPr>
        <w:t xml:space="preserve">pojedincu </w:t>
      </w:r>
      <w:r w:rsidRPr="0004131F">
        <w:rPr>
          <w:rFonts w:hAnsi="Times New Roman" w:ascii="Times New Roman"/>
          <w:szCs w:val="24"/>
          <w:lang w:val="hr-HR"/>
        </w:rPr>
        <w:t xml:space="preserve">Nevenki </w:t>
      </w:r>
      <w:r w:rsidR="0004131F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 xml:space="preserve">Rstić </w:t>
      </w:r>
      <w:r w:rsidR="007B7257">
        <w:rPr>
          <w:rFonts w:hAnsi="Times New Roman" w:ascii="Times New Roman"/>
          <w:szCs w:val="24"/>
          <w:lang w:val="hr-HR"/>
        </w:rPr>
        <w:t xml:space="preserve">u otvorenom postupku </w:t>
      </w:r>
      <w:r w:rsidR="0017083F">
        <w:rPr>
          <w:rFonts w:hAnsi="Times New Roman" w:ascii="Times New Roman"/>
          <w:szCs w:val="24"/>
          <w:lang w:val="hr-HR"/>
        </w:rPr>
        <w:t xml:space="preserve">izvanredne uprave nad </w:t>
      </w:r>
      <w:r w:rsidR="0004131F">
        <w:rPr>
          <w:rFonts w:hAnsi="Times New Roman" w:ascii="Times New Roman"/>
          <w:szCs w:val="24"/>
          <w:lang w:val="hr-HR"/>
        </w:rPr>
        <w:t>dužnik</w:t>
      </w:r>
      <w:r w:rsidR="0017083F">
        <w:rPr>
          <w:rFonts w:hAnsi="Times New Roman" w:ascii="Times New Roman"/>
          <w:szCs w:val="24"/>
          <w:lang w:val="hr-HR"/>
        </w:rPr>
        <w:t>om</w:t>
      </w:r>
      <w:r w:rsidR="0004131F">
        <w:rPr>
          <w:rFonts w:hAnsi="Times New Roman" w:ascii="Times New Roman"/>
          <w:szCs w:val="24"/>
          <w:lang w:val="hr-HR"/>
        </w:rPr>
        <w:t xml:space="preserve"> AGROKOR koncern za upravljanje društvima,</w:t>
      </w:r>
      <w:r w:rsidR="007B7257">
        <w:rPr>
          <w:rFonts w:hAnsi="Times New Roman" w:ascii="Times New Roman"/>
          <w:szCs w:val="24"/>
          <w:lang w:val="hr-HR"/>
        </w:rPr>
        <w:t xml:space="preserve"> proizvodnju i </w:t>
      </w:r>
      <w:r w:rsidR="0004131F">
        <w:rPr>
          <w:rFonts w:hAnsi="Times New Roman" w:ascii="Times New Roman"/>
          <w:szCs w:val="24"/>
          <w:lang w:val="hr-HR"/>
        </w:rPr>
        <w:t>trgovinu poljoprivrednim proizvodima, dioničko društvo Z</w:t>
      </w:r>
      <w:r w:rsidR="007B7257">
        <w:rPr>
          <w:rFonts w:hAnsi="Times New Roman" w:ascii="Times New Roman"/>
          <w:szCs w:val="24"/>
          <w:lang w:val="hr-HR"/>
        </w:rPr>
        <w:t xml:space="preserve">agreb (Grad Zagreb) Trg Dražena </w:t>
      </w:r>
      <w:r w:rsidR="0004131F">
        <w:rPr>
          <w:rFonts w:hAnsi="Times New Roman" w:ascii="Times New Roman"/>
          <w:szCs w:val="24"/>
          <w:lang w:val="hr-HR"/>
        </w:rPr>
        <w:t>Petrovića br.3, OIB:05937759187</w:t>
      </w:r>
      <w:r w:rsidR="0017083F">
        <w:rPr>
          <w:rFonts w:hAnsi="Times New Roman" w:ascii="Times New Roman"/>
          <w:szCs w:val="24"/>
          <w:lang w:val="hr-HR"/>
        </w:rPr>
        <w:t xml:space="preserve"> i </w:t>
      </w:r>
      <w:r w:rsidR="0004131F">
        <w:rPr>
          <w:rFonts w:hAnsi="Times New Roman" w:ascii="Times New Roman"/>
          <w:szCs w:val="24"/>
          <w:lang w:val="hr-HR"/>
        </w:rPr>
        <w:t xml:space="preserve">njegovim ovisnim i povezanim društvima, </w:t>
      </w:r>
      <w:r w:rsidR="007B7257">
        <w:rPr>
          <w:rFonts w:hAnsi="Times New Roman" w:ascii="Times New Roman"/>
          <w:szCs w:val="24"/>
          <w:lang w:val="hr-HR"/>
        </w:rPr>
        <w:t xml:space="preserve">povodom </w:t>
      </w:r>
      <w:r w:rsidR="0017083F">
        <w:rPr>
          <w:rFonts w:hAnsi="Times New Roman" w:ascii="Times New Roman"/>
          <w:szCs w:val="24"/>
          <w:lang w:val="hr-HR"/>
        </w:rPr>
        <w:t>prijedloga dužnika za dopunom rješenja ovog suda poslovni br.St-1138/17-3 od 10</w:t>
      </w:r>
      <w:r w:rsidRPr="0004131F">
        <w:rPr>
          <w:rFonts w:hAnsi="Times New Roman" w:ascii="Times New Roman"/>
          <w:szCs w:val="24"/>
          <w:lang w:val="hr-HR"/>
        </w:rPr>
        <w:t>. travnja 20</w:t>
      </w:r>
      <w:r w:rsidR="0004131F">
        <w:rPr>
          <w:rFonts w:hAnsi="Times New Roman" w:ascii="Times New Roman"/>
          <w:szCs w:val="24"/>
          <w:lang w:val="hr-HR"/>
        </w:rPr>
        <w:t>17</w:t>
      </w:r>
      <w:r w:rsidR="007B7257">
        <w:rPr>
          <w:rFonts w:hAnsi="Times New Roman" w:ascii="Times New Roman"/>
          <w:szCs w:val="24"/>
          <w:lang w:val="hr-HR"/>
        </w:rPr>
        <w:t>.</w:t>
      </w:r>
      <w:r w:rsidR="009776B7">
        <w:rPr>
          <w:rFonts w:hAnsi="Times New Roman" w:ascii="Times New Roman"/>
          <w:szCs w:val="24"/>
          <w:lang w:val="hr-HR"/>
        </w:rPr>
        <w:t>g</w:t>
      </w:r>
      <w:r w:rsidRPr="0004131F">
        <w:rPr>
          <w:rFonts w:hAnsi="Times New Roman" w:ascii="Times New Roman"/>
          <w:szCs w:val="24"/>
          <w:lang w:val="hr-HR"/>
        </w:rPr>
        <w:t>odine</w:t>
      </w:r>
      <w:r w:rsidR="0017083F">
        <w:rPr>
          <w:rFonts w:hAnsi="Times New Roman" w:ascii="Times New Roman"/>
          <w:szCs w:val="24"/>
          <w:lang w:val="hr-HR"/>
        </w:rPr>
        <w:t xml:space="preserve"> te proširenjem izvanredne uprave</w:t>
      </w:r>
      <w:r w:rsidR="00151B82">
        <w:rPr>
          <w:rFonts w:hAnsi="Times New Roman" w:ascii="Times New Roman"/>
          <w:szCs w:val="24"/>
          <w:lang w:val="hr-HR"/>
        </w:rPr>
        <w:t xml:space="preserve"> na</w:t>
      </w:r>
      <w:r w:rsidR="0017083F">
        <w:rPr>
          <w:rFonts w:hAnsi="Times New Roman" w:ascii="Times New Roman"/>
          <w:szCs w:val="24"/>
          <w:lang w:val="hr-HR"/>
        </w:rPr>
        <w:t xml:space="preserve"> daljnja dužnikova </w:t>
      </w:r>
      <w:r w:rsidR="007B7257">
        <w:rPr>
          <w:rFonts w:hAnsi="Times New Roman" w:ascii="Times New Roman"/>
          <w:szCs w:val="24"/>
          <w:lang w:val="hr-HR"/>
        </w:rPr>
        <w:t xml:space="preserve">ovisna i povezana društva, dana </w:t>
      </w:r>
      <w:r w:rsidR="0061716E" w:rsidRPr="0061716E">
        <w:rPr>
          <w:rFonts w:hAnsi="Times New Roman" w:ascii="Times New Roman"/>
          <w:szCs w:val="24"/>
          <w:lang w:val="hr-HR"/>
        </w:rPr>
        <w:t>21</w:t>
      </w:r>
      <w:r w:rsidR="0017083F" w:rsidRPr="0061716E">
        <w:rPr>
          <w:rFonts w:hAnsi="Times New Roman" w:ascii="Times New Roman"/>
          <w:szCs w:val="24"/>
          <w:lang w:val="hr-HR"/>
        </w:rPr>
        <w:t xml:space="preserve">.travnja 2017.g. 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583025" w:rsidR="00583025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      </w:t>
      </w:r>
      <w:r w:rsidR="004F114D">
        <w:rPr>
          <w:rFonts w:hAnsi="Times New Roman" w:ascii="Times New Roman"/>
          <w:szCs w:val="24"/>
          <w:lang w:val="hr-HR"/>
        </w:rPr>
        <w:t xml:space="preserve"> </w:t>
      </w:r>
      <w:r w:rsidRPr="0004131F">
        <w:rPr>
          <w:rFonts w:hAnsi="Times New Roman" w:ascii="Times New Roman"/>
          <w:szCs w:val="24"/>
          <w:lang w:val="hr-HR"/>
        </w:rPr>
        <w:t xml:space="preserve">  r i j e š i o    j e </w:t>
      </w:r>
    </w:p>
    <w:p w:rsidRDefault="00583025" w:rsidP="00583025" w:rsidR="00583025">
      <w:pPr>
        <w:jc w:val="both"/>
        <w:rPr>
          <w:rFonts w:hAnsi="Times New Roman" w:ascii="Times New Roman"/>
          <w:szCs w:val="24"/>
          <w:lang w:val="hr-HR"/>
        </w:rPr>
      </w:pPr>
    </w:p>
    <w:p w:rsidRDefault="00583025" w:rsidP="004F114D" w:rsidR="007B7257" w:rsidRPr="00583025">
      <w:pPr>
        <w:ind w:left="-6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="0017083F" w:rsidRPr="00583025">
        <w:rPr>
          <w:rFonts w:hAnsi="Times New Roman" w:ascii="Times New Roman"/>
          <w:szCs w:val="24"/>
          <w:lang w:val="hr-HR"/>
        </w:rPr>
        <w:t>Dopunjuje se rješenje Trgovačkog suda u Zagr</w:t>
      </w:r>
      <w:r w:rsidRPr="00583025">
        <w:rPr>
          <w:rFonts w:hAnsi="Times New Roman" w:ascii="Times New Roman"/>
          <w:szCs w:val="24"/>
          <w:lang w:val="hr-HR"/>
        </w:rPr>
        <w:t>ebu poslovni br.St-1138/17-3 od</w:t>
      </w:r>
      <w:r w:rsidR="004F114D">
        <w:rPr>
          <w:rFonts w:hAnsi="Times New Roman" w:ascii="Times New Roman"/>
          <w:szCs w:val="24"/>
          <w:lang w:val="hr-HR"/>
        </w:rPr>
        <w:t xml:space="preserve"> </w:t>
      </w:r>
      <w:r w:rsidR="0017083F" w:rsidRPr="00583025">
        <w:rPr>
          <w:rFonts w:hAnsi="Times New Roman" w:ascii="Times New Roman"/>
          <w:szCs w:val="24"/>
          <w:lang w:val="hr-HR"/>
        </w:rPr>
        <w:t xml:space="preserve">10. travnja 2017. godine u </w:t>
      </w:r>
      <w:r w:rsidR="008F54BB" w:rsidRPr="00583025">
        <w:rPr>
          <w:rFonts w:hAnsi="Times New Roman" w:ascii="Times New Roman"/>
          <w:szCs w:val="24"/>
          <w:lang w:val="hr-HR"/>
        </w:rPr>
        <w:t xml:space="preserve">toč.I. </w:t>
      </w:r>
      <w:r w:rsidR="0017083F" w:rsidRPr="00583025">
        <w:rPr>
          <w:rFonts w:hAnsi="Times New Roman" w:ascii="Times New Roman"/>
          <w:szCs w:val="24"/>
          <w:lang w:val="hr-HR"/>
        </w:rPr>
        <w:t>izre</w:t>
      </w:r>
      <w:r w:rsidR="008F54BB" w:rsidRPr="00583025">
        <w:rPr>
          <w:rFonts w:hAnsi="Times New Roman" w:ascii="Times New Roman"/>
          <w:szCs w:val="24"/>
          <w:lang w:val="hr-HR"/>
        </w:rPr>
        <w:t xml:space="preserve">ke </w:t>
      </w:r>
      <w:r w:rsidR="00E67ACF" w:rsidRPr="00583025">
        <w:rPr>
          <w:rFonts w:hAnsi="Times New Roman" w:ascii="Times New Roman"/>
          <w:szCs w:val="24"/>
          <w:lang w:val="hr-HR"/>
        </w:rPr>
        <w:t>tako da</w:t>
      </w:r>
      <w:r w:rsidR="0017083F" w:rsidRPr="00583025">
        <w:rPr>
          <w:rFonts w:hAnsi="Times New Roman" w:ascii="Times New Roman"/>
          <w:szCs w:val="24"/>
          <w:lang w:val="hr-HR"/>
        </w:rPr>
        <w:t xml:space="preserve">: </w:t>
      </w:r>
    </w:p>
    <w:p w:rsidRDefault="0061716E" w:rsidP="0061716E" w:rsidR="0061716E" w:rsidRPr="0061716E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</w:p>
    <w:p w:rsidRDefault="0061716E" w:rsidP="0061716E" w:rsidR="00617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1) </w:t>
      </w:r>
      <w:r w:rsidRPr="0061716E">
        <w:rPr>
          <w:rFonts w:hAnsi="Times New Roman" w:ascii="Times New Roman"/>
          <w:szCs w:val="24"/>
          <w:lang w:val="hr-HR"/>
        </w:rPr>
        <w:t>Pod st. I. t. 1) iza t. i. dodaje se t. a) koja glasi „</w:t>
      </w:r>
      <w:r>
        <w:rPr>
          <w:rFonts w:hAnsi="Times New Roman" w:ascii="Times New Roman"/>
          <w:szCs w:val="24"/>
          <w:lang w:val="hr-HR"/>
        </w:rPr>
        <w:t>A.N.P. Energija d.o.o.,</w:t>
      </w:r>
      <w:r>
        <w:rPr>
          <w:rFonts w:hAnsi="Times New Roman" w:ascii="Times New Roman"/>
          <w:szCs w:val="24"/>
          <w:lang w:val="hr-HR"/>
        </w:rPr>
        <w:tab/>
        <w:t xml:space="preserve">Zagreb, </w:t>
      </w:r>
      <w:r w:rsidRPr="0061716E">
        <w:rPr>
          <w:rFonts w:hAnsi="Times New Roman" w:ascii="Times New Roman"/>
          <w:szCs w:val="24"/>
          <w:lang w:val="hr-HR"/>
        </w:rPr>
        <w:t>Trg Dražena Petrovića 3, OIB: 81033553099 (34,96%) koje društvo drži udjele u društvu:“ te t. i. a-1) „</w:t>
      </w:r>
      <w:r>
        <w:rPr>
          <w:rFonts w:hAnsi="Times New Roman" w:ascii="Times New Roman"/>
          <w:szCs w:val="24"/>
          <w:lang w:val="hr-HR"/>
        </w:rPr>
        <w:t xml:space="preserve">Energija Gradec d.o.o., Zagreb, </w:t>
      </w:r>
      <w:r w:rsidRPr="0061716E">
        <w:rPr>
          <w:rFonts w:hAnsi="Times New Roman" w:ascii="Times New Roman"/>
          <w:szCs w:val="24"/>
          <w:lang w:val="hr-HR"/>
        </w:rPr>
        <w:t>Trg Dražena Petrovića 3, OIB: 83373928482 (100,00%)“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2) </w:t>
      </w:r>
      <w:r w:rsidRPr="0061716E">
        <w:rPr>
          <w:rFonts w:hAnsi="Times New Roman" w:ascii="Times New Roman"/>
          <w:szCs w:val="24"/>
          <w:lang w:val="hr-HR"/>
        </w:rPr>
        <w:t>Pod st. I. t. 19) iza t. ii. dodaje se t. iii. koja glasi „go.adriatica d.o.o., sa sjedištem u Zagrebu, Izidora Kršnjavog 1, OIB: 75299430948 (100,00%)“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3)</w:t>
      </w:r>
      <w:r w:rsidRPr="0061716E">
        <w:rPr>
          <w:rFonts w:hAnsi="Times New Roman" w:ascii="Times New Roman"/>
          <w:szCs w:val="24"/>
          <w:lang w:val="hr-HR"/>
        </w:rPr>
        <w:tab/>
        <w:t>Pod st. I. dodaje se t. 25) koja glasi „BELJE ABC d.o.o., Beli Manastir, Imre Nagya 1, OIB: 00051870955 (Belje d.d. 100,00 %)“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4) </w:t>
      </w:r>
      <w:r w:rsidRPr="0061716E">
        <w:rPr>
          <w:rFonts w:hAnsi="Times New Roman" w:ascii="Times New Roman"/>
          <w:szCs w:val="24"/>
          <w:lang w:val="hr-HR"/>
        </w:rPr>
        <w:tab/>
        <w:t>Pod st. I.  dodaje se t. 26) koja glasi „DALMARINA d.o.o., Zagreb, Trg Dražena Petrovića 3, OIB: 88061796935 (80,00%), koje društvo drži udjele u društvu:“ te se dodaje t. 26) i. „KONSOLIDATOR d.o.o., Zagreb, Nova Ves 11, Zagreb, OIB: 73678065415 (33,33 %)“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5)</w:t>
      </w:r>
      <w:r w:rsidRPr="0061716E">
        <w:rPr>
          <w:rFonts w:hAnsi="Times New Roman" w:ascii="Times New Roman"/>
          <w:szCs w:val="24"/>
          <w:lang w:val="hr-HR"/>
        </w:rPr>
        <w:tab/>
        <w:t>Pod st. I.  dodaje se t. 27) koja glasi „GULLIVER TRAVEL d.o.o., Dubrovnik, Obala Stjepana Radića 25, OIB: 25636115130 (30,00 %)“</w:t>
      </w:r>
    </w:p>
    <w:p w:rsidRDefault="00583025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61716E" w:rsidRPr="0061716E">
        <w:rPr>
          <w:rFonts w:hAnsi="Times New Roman" w:ascii="Times New Roman"/>
          <w:szCs w:val="24"/>
          <w:lang w:val="hr-HR"/>
        </w:rPr>
        <w:t xml:space="preserve">6) </w:t>
      </w:r>
      <w:r w:rsidR="0061716E" w:rsidRPr="0061716E">
        <w:rPr>
          <w:rFonts w:hAnsi="Times New Roman" w:ascii="Times New Roman"/>
          <w:szCs w:val="24"/>
          <w:lang w:val="hr-HR"/>
        </w:rPr>
        <w:tab/>
        <w:t xml:space="preserve">Pod st. I.  dodaje se t. 28) koja glasi „KARISMA HOTELS ADRIATIC d.o.o,.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1716E" w:rsidRPr="0061716E">
        <w:rPr>
          <w:rFonts w:hAnsi="Times New Roman" w:ascii="Times New Roman"/>
          <w:szCs w:val="24"/>
          <w:lang w:val="hr-HR"/>
        </w:rPr>
        <w:t>Zagreb,</w:t>
      </w:r>
      <w:r w:rsidR="0061716E" w:rsidRPr="0061716E">
        <w:rPr>
          <w:rFonts w:hAnsi="Times New Roman" w:ascii="Times New Roman"/>
          <w:szCs w:val="24"/>
          <w:lang w:val="hr-HR"/>
        </w:rPr>
        <w:tab/>
        <w:t>Trg Dražena Petrovića 3, OIB: 77301543615 (33,00 %)  koje društvo drži udjele u društvu:“ te se dodaje t. 28) i. „ADRIASENSE d.o.o., Zagreb, Trg Dražena Petrovića 3, OIB: 87006524500 (100,00 %)“; t. 28) ii. „KHA tri d.o.o., Zagreb, Trg Dražena Petrovića 3, OIB: 23699589651 (100,00 %)“;  t. 28) iii. „KHA pet d.o.o., Zagreb, Trg Dražena Petrovića 3, OIB: 83931898966 (100,00 %)“, t. 28) iv. „HOTELI KOLOČEP d.d., Koločep, Donje Čelo 45, OIB: 30328587951 (95,15 %)“, t. 28) v.</w:t>
      </w:r>
      <w:r w:rsidR="0061716E" w:rsidRPr="0061716E">
        <w:rPr>
          <w:rFonts w:hAnsi="Times New Roman" w:ascii="Times New Roman"/>
          <w:szCs w:val="24"/>
          <w:lang w:val="hr-HR"/>
        </w:rPr>
        <w:tab/>
        <w:t>„HOTELI ŽIVOGOŠĆE d.d., Živogošće, Porat 136, OIB: 88429213928 (KARISMA HOTELS ADRIATIC d.o.o. 64,57 %; ADRIASENSE d.o.o. 31,08  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lastRenderedPageBreak/>
        <w:t>7)</w:t>
      </w:r>
      <w:r w:rsidRPr="0061716E">
        <w:rPr>
          <w:rFonts w:hAnsi="Times New Roman" w:ascii="Times New Roman"/>
          <w:szCs w:val="24"/>
          <w:lang w:val="hr-HR"/>
        </w:rPr>
        <w:tab/>
        <w:t xml:space="preserve">Pod st. I. dodaje se t. 29) koja glasi „KHA četiri d.o.o., Zagreb, Trg Dražena Petrovića 3, OIB: 34678966530 (25,00 %)“ 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8)</w:t>
      </w:r>
      <w:r w:rsidRPr="0061716E">
        <w:rPr>
          <w:rFonts w:hAnsi="Times New Roman" w:ascii="Times New Roman"/>
          <w:szCs w:val="24"/>
          <w:lang w:val="hr-HR"/>
        </w:rPr>
        <w:tab/>
        <w:t>Pod st. I.  t. 6) i. dodaje se t. 6) i. a) koja glasi „Industrija mesa d.o.o., Zagreb, Trg Dražena Petrovića 3, OIB: 75501147946 (100%)“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9)</w:t>
      </w:r>
      <w:r w:rsidRPr="0061716E">
        <w:rPr>
          <w:rFonts w:hAnsi="Times New Roman" w:ascii="Times New Roman"/>
          <w:szCs w:val="24"/>
          <w:lang w:val="hr-HR"/>
        </w:rPr>
        <w:tab/>
        <w:t>Pod st. I.  dodaje se t. 30) koja glasi „KOR - BROKER d.o.o., Zagreb, Trg Dražena Petrovića 3, OIB: 05673278055 (100,00 %)“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10) </w:t>
      </w:r>
      <w:r w:rsidRPr="0061716E">
        <w:rPr>
          <w:rFonts w:hAnsi="Times New Roman" w:ascii="Times New Roman"/>
          <w:szCs w:val="24"/>
          <w:lang w:val="hr-HR"/>
        </w:rPr>
        <w:tab/>
        <w:t>Pod st. I.  t. 9) dodaje se t. i. koja glasi „MONDO-TERA d.o.o., Zagreb,</w:t>
      </w:r>
      <w:r w:rsidRPr="0061716E">
        <w:rPr>
          <w:rFonts w:hAnsi="Times New Roman" w:ascii="Times New Roman"/>
          <w:szCs w:val="24"/>
          <w:lang w:val="hr-HR"/>
        </w:rPr>
        <w:tab/>
        <w:t>Marijana Čavića 1/a, OIB: 14072680184 (100,00 %)“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11)</w:t>
      </w:r>
      <w:r w:rsidRPr="0061716E">
        <w:rPr>
          <w:rFonts w:hAnsi="Times New Roman" w:ascii="Times New Roman"/>
          <w:szCs w:val="24"/>
          <w:lang w:val="hr-HR"/>
        </w:rPr>
        <w:tab/>
        <w:t>Pod st. I.  t. 10) dodaje se t. i. koja glasi „EKO BIOGRAD d.o.o., Vinkovci, Matije Gupca 130, OIB: 42005576448, (100,00 %)“; t. ii. koja glasi „FELIX d.o.o. Vinkovci, Vinkovci, Matije Gupca 130, OIB: 94397504836, (100,00 %)“ t. iii. koja glasi „Poljoprivreda j.d.o.o., Vinkovci, Matije Gupca 130, OIB: 06919626383 (100,00 %)“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12) </w:t>
      </w:r>
      <w:r w:rsidRPr="0061716E">
        <w:rPr>
          <w:rFonts w:hAnsi="Times New Roman" w:ascii="Times New Roman"/>
          <w:szCs w:val="24"/>
          <w:lang w:val="hr-HR"/>
        </w:rPr>
        <w:tab/>
        <w:t>Pod st. I. t. dodaje se t. 31) koja glasi „PROJEKTGRADNJA d.o.o., Gornja Vrba, Vrbska ulica 3, OIB: 19659143269, (75,8 %)“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13)</w:t>
      </w:r>
      <w:r w:rsidRPr="0061716E">
        <w:rPr>
          <w:rFonts w:hAnsi="Times New Roman" w:ascii="Times New Roman"/>
          <w:szCs w:val="24"/>
          <w:lang w:val="hr-HR"/>
        </w:rPr>
        <w:tab/>
        <w:t>Pod st. I. dodaje se t. 32) koja glasi „ZAGREB PLAKAT d.o.o., Zagreb, Koturaška 51, OIB: 32111742300 (49,00 %)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14)</w:t>
      </w:r>
      <w:r w:rsidRPr="0061716E">
        <w:rPr>
          <w:rFonts w:hAnsi="Times New Roman" w:ascii="Times New Roman"/>
          <w:szCs w:val="24"/>
          <w:lang w:val="hr-HR"/>
        </w:rPr>
        <w:tab/>
        <w:t>Pod st. I t 5) iza t. ii. dodaje se t. a) koja glasi „VINARIJA NOVIGRAD d.o.o., Rijeka, Tome Strižića 8, OIB: 67539583469 (100 %)“</w:t>
      </w:r>
    </w:p>
    <w:p w:rsidRDefault="0012512E" w:rsidR="0012512E">
      <w:pPr>
        <w:jc w:val="both"/>
        <w:rPr>
          <w:rFonts w:hAnsi="Times New Roman" w:ascii="Times New Roman"/>
          <w:szCs w:val="24"/>
          <w:lang w:val="hr-HR"/>
        </w:rPr>
      </w:pPr>
    </w:p>
    <w:p w:rsidRDefault="006F3181" w:rsidR="006F31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tako da dopunjena toč.I.</w:t>
      </w:r>
      <w:r w:rsidR="008F54BB">
        <w:rPr>
          <w:rFonts w:hAnsi="Times New Roman" w:ascii="Times New Roman"/>
          <w:szCs w:val="24"/>
          <w:lang w:val="hr-HR"/>
        </w:rPr>
        <w:t xml:space="preserve"> sada </w:t>
      </w:r>
      <w:r>
        <w:rPr>
          <w:rFonts w:hAnsi="Times New Roman" w:ascii="Times New Roman"/>
          <w:szCs w:val="24"/>
          <w:lang w:val="hr-HR"/>
        </w:rPr>
        <w:t>glasi:</w:t>
      </w:r>
    </w:p>
    <w:p w:rsidRDefault="00815280" w:rsidR="00815280">
      <w:pPr>
        <w:jc w:val="both"/>
        <w:rPr>
          <w:rFonts w:hAnsi="Times New Roman" w:ascii="Times New Roman"/>
          <w:szCs w:val="24"/>
          <w:lang w:val="hr-HR"/>
        </w:rPr>
      </w:pPr>
    </w:p>
    <w:p w:rsidRDefault="00815280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1716E" w:rsidRPr="0061716E">
        <w:rPr>
          <w:rFonts w:hAnsi="Times New Roman" w:ascii="Times New Roman"/>
          <w:szCs w:val="24"/>
          <w:lang w:val="hr-HR"/>
        </w:rPr>
        <w:t>„I.</w:t>
      </w:r>
      <w:r w:rsidR="0061716E" w:rsidRPr="0061716E">
        <w:rPr>
          <w:rFonts w:hAnsi="Times New Roman" w:ascii="Times New Roman"/>
          <w:szCs w:val="24"/>
          <w:lang w:val="hr-HR"/>
        </w:rPr>
        <w:tab/>
        <w:t xml:space="preserve">Otvara se postupak izvanredne uprave: 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a)</w:t>
      </w:r>
      <w:r w:rsidRPr="0061716E">
        <w:rPr>
          <w:rFonts w:hAnsi="Times New Roman" w:ascii="Times New Roman"/>
          <w:szCs w:val="24"/>
          <w:lang w:val="hr-HR"/>
        </w:rPr>
        <w:tab/>
        <w:t>nad dužnikom AGROKOR koncern za upravljanje društvima, proizvodnju i trgovinu poljoprivrednim proizvodima, dioničko društvo Zagreb (Grad Zagreb) Trg Dražena Petrovića br.3, OIB:05937759187,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b) nad dužnikovim povezanim i ovisnim društvima: 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1)</w:t>
      </w:r>
      <w:r w:rsidRPr="0061716E">
        <w:rPr>
          <w:rFonts w:hAnsi="Times New Roman" w:ascii="Times New Roman"/>
          <w:szCs w:val="24"/>
          <w:lang w:val="hr-HR"/>
        </w:rPr>
        <w:tab/>
        <w:t>AGROKOR - TRGOVINA d.o.o. sa sjedištem u Zagrebu, Trg Dražena Petrovića 3, OIB: 40715974731 (100%), koje društvo drži udjele u društvu: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AGROKOR-ENERGIJA d.o.o. sa sjedištem u Zagrebu, Trg Dražena Petrovića 3, OIB: 43546169521 (100%) koje društvo drži udjele/dionice u društvima: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a) </w:t>
      </w:r>
      <w:r w:rsidRPr="0061716E">
        <w:rPr>
          <w:rFonts w:hAnsi="Times New Roman" w:ascii="Times New Roman"/>
          <w:szCs w:val="24"/>
          <w:lang w:val="hr-HR"/>
        </w:rPr>
        <w:tab/>
        <w:t>A.N.P. Energija d.o.o.,</w:t>
      </w:r>
      <w:r w:rsidRPr="0061716E">
        <w:rPr>
          <w:rFonts w:hAnsi="Times New Roman" w:ascii="Times New Roman"/>
          <w:szCs w:val="24"/>
          <w:lang w:val="hr-HR"/>
        </w:rPr>
        <w:tab/>
        <w:t>Zagreb, Trg Dražena Petrovića 3, OIB: 81033553099 (34,96%), koje društvo drži udjele u društvu: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a-1) </w:t>
      </w:r>
      <w:r w:rsidRPr="0061716E">
        <w:rPr>
          <w:rFonts w:hAnsi="Times New Roman" w:ascii="Times New Roman"/>
          <w:szCs w:val="24"/>
          <w:lang w:val="hr-HR"/>
        </w:rPr>
        <w:tab/>
        <w:t>Energija Gradec d.o.o., Zagreb,</w:t>
      </w:r>
      <w:r w:rsidRPr="0061716E">
        <w:rPr>
          <w:rFonts w:hAnsi="Times New Roman" w:ascii="Times New Roman"/>
          <w:szCs w:val="24"/>
          <w:lang w:val="hr-HR"/>
        </w:rPr>
        <w:tab/>
        <w:t>Trg Dražena Petrovića 3, OIB: 83373928482 (100,00%)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2)</w:t>
      </w:r>
      <w:r w:rsidRPr="0061716E">
        <w:rPr>
          <w:rFonts w:hAnsi="Times New Roman" w:ascii="Times New Roman"/>
          <w:szCs w:val="24"/>
          <w:lang w:val="hr-HR"/>
        </w:rPr>
        <w:tab/>
        <w:t>AGROLAGUNA d. d. sa sjedištem u Poreču, Mate Vlašića 34, OIB: 84196188473, (34,21%);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3)</w:t>
      </w:r>
      <w:r w:rsidRPr="0061716E">
        <w:rPr>
          <w:rFonts w:hAnsi="Times New Roman" w:ascii="Times New Roman"/>
          <w:szCs w:val="24"/>
          <w:lang w:val="hr-HR"/>
        </w:rPr>
        <w:tab/>
        <w:t>BELJE d.d. Darda sa sjedištem u Dardi, Svetog Ivana Krstitelja 1a, OIB: 92404445155, (BLJE-R-A 29,17%, BLJE-R-B 74,77%);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4)</w:t>
      </w:r>
      <w:r w:rsidRPr="0061716E">
        <w:rPr>
          <w:rFonts w:hAnsi="Times New Roman" w:ascii="Times New Roman"/>
          <w:szCs w:val="24"/>
          <w:lang w:val="hr-HR"/>
        </w:rPr>
        <w:tab/>
        <w:t>Belje Agro-vet d.o.o., Darda, Mece, Kokingrad 4, OIB 78769491591 (Belje d.d.100%)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5)</w:t>
      </w:r>
      <w:r w:rsidRPr="0061716E">
        <w:rPr>
          <w:rFonts w:hAnsi="Times New Roman" w:ascii="Times New Roman"/>
          <w:szCs w:val="24"/>
          <w:lang w:val="hr-HR"/>
        </w:rPr>
        <w:tab/>
        <w:t>JAMNICA d.d. sa sjedištem u Zagrebu, Getaldićeva 3, OIB: 05050436541 (75,92%), koje društvo drži udjele/dionice u društvima: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MLADINA d.d. sa sjedištem u Jastrebarskom, Bana Josipa Jelačića 85 ,OIB: 00233318664, (60,89%);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ii.</w:t>
      </w:r>
      <w:r w:rsidRPr="0061716E">
        <w:rPr>
          <w:rFonts w:hAnsi="Times New Roman" w:ascii="Times New Roman"/>
          <w:szCs w:val="24"/>
          <w:lang w:val="hr-HR"/>
        </w:rPr>
        <w:tab/>
        <w:t>ROTO DINAMIC d.o.o. sa sjedištem u Zagrebu, Samoborska cesta 102, OIB: 24723122482, (100%), koje društvo drži udjele u društvu: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a)</w:t>
      </w:r>
      <w:r w:rsidRPr="0061716E">
        <w:rPr>
          <w:rFonts w:hAnsi="Times New Roman" w:ascii="Times New Roman"/>
          <w:szCs w:val="24"/>
          <w:lang w:val="hr-HR"/>
        </w:rPr>
        <w:tab/>
        <w:t xml:space="preserve">       VINARIJA NOVIGRAD d.o.o., Rijeka, Tome Strižića 8, OIB: 67539583469 (100 %)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lastRenderedPageBreak/>
        <w:t>iii.</w:t>
      </w:r>
      <w:r w:rsidRPr="0061716E">
        <w:rPr>
          <w:rFonts w:hAnsi="Times New Roman" w:ascii="Times New Roman"/>
          <w:szCs w:val="24"/>
          <w:lang w:val="hr-HR"/>
        </w:rPr>
        <w:tab/>
        <w:t>DB Kantun Veleprodaja d.o.o. sa sjedištem u Zagrebu, Samoborska cesta 102, OIB: 57339268482 (Roto Dinamic 100%)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6)</w:t>
      </w:r>
      <w:r w:rsidRPr="0061716E">
        <w:rPr>
          <w:rFonts w:hAnsi="Times New Roman" w:ascii="Times New Roman"/>
          <w:szCs w:val="24"/>
          <w:lang w:val="hr-HR"/>
        </w:rPr>
        <w:tab/>
        <w:t>KONZUM d.d. sa sjedištem u Zagrebu, Marijana Čavića 1/a, OIB: 29955634590 (61,78%) koje društvo drži udjele/dionice u društvima: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PIK Vrbovec d.d. sa sjedištem u Vrbovcu, Zagrebačka 148, OIB: 78909170415 (87,07%), koje društvo drži udjele u društvu: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a)</w:t>
      </w:r>
      <w:r w:rsidRPr="0061716E">
        <w:rPr>
          <w:rFonts w:hAnsi="Times New Roman" w:ascii="Times New Roman"/>
          <w:szCs w:val="24"/>
          <w:lang w:val="hr-HR"/>
        </w:rPr>
        <w:tab/>
        <w:t>Industrija mesa d.o.o., Zagreb, Trg Dražena Petrovića 3, OIB: 75501147946 (100%)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ii.</w:t>
      </w:r>
      <w:r w:rsidRPr="0061716E">
        <w:rPr>
          <w:rFonts w:hAnsi="Times New Roman" w:ascii="Times New Roman"/>
          <w:szCs w:val="24"/>
          <w:lang w:val="hr-HR"/>
        </w:rPr>
        <w:tab/>
        <w:t>Žitnjak d.d. sa sjedištem u Zagrebu, Marijana Čavića 8, OIB: 25435300118, Marijana Čavića 8 (80,43%);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iii.</w:t>
      </w:r>
      <w:r w:rsidRPr="0061716E">
        <w:rPr>
          <w:rFonts w:hAnsi="Times New Roman" w:ascii="Times New Roman"/>
          <w:szCs w:val="24"/>
          <w:lang w:val="hr-HR"/>
        </w:rPr>
        <w:tab/>
        <w:t>Euroviba d.o.o. sa sjedištem u Zagrebu, Marijana Čavića 1/a, OIB: 19818276224 ([94,55] 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iv.</w:t>
      </w:r>
      <w:r w:rsidRPr="0061716E">
        <w:rPr>
          <w:rFonts w:hAnsi="Times New Roman" w:ascii="Times New Roman"/>
          <w:szCs w:val="24"/>
          <w:lang w:val="hr-HR"/>
        </w:rPr>
        <w:tab/>
        <w:t>KRKA d.o.o. sa sjedištem u Šibeniku, Bana Josipa Jelačića 13, OIB: 45256190469 ([82,41] 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v.</w:t>
      </w:r>
      <w:r w:rsidRPr="0061716E">
        <w:rPr>
          <w:rFonts w:hAnsi="Times New Roman" w:ascii="Times New Roman"/>
          <w:szCs w:val="24"/>
          <w:lang w:val="hr-HR"/>
        </w:rPr>
        <w:tab/>
        <w:t>MULTIPLUS CARD d.o.o. sa sjedištem u Zagrebu, Trg Dražena Petrovića 3, OIB: 18207737728 ([75] 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vi.</w:t>
      </w:r>
      <w:r w:rsidRPr="0061716E">
        <w:rPr>
          <w:rFonts w:hAnsi="Times New Roman" w:ascii="Times New Roman"/>
          <w:szCs w:val="24"/>
          <w:lang w:val="hr-HR"/>
        </w:rPr>
        <w:tab/>
        <w:t>Aureum Stella d.o.o., sa sjedištem u Zagrebu, Marijana Čavića 1/a, OIB: 92567161547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vii.</w:t>
      </w:r>
      <w:r w:rsidRPr="0061716E">
        <w:rPr>
          <w:rFonts w:hAnsi="Times New Roman" w:ascii="Times New Roman"/>
          <w:szCs w:val="24"/>
          <w:lang w:val="hr-HR"/>
        </w:rPr>
        <w:tab/>
        <w:t>Bio zone d.o.o. sa sjedištem u Zagrebu, Marijana Čavića 1/a, OIB: 69838261198 (100%)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viii.</w:t>
      </w:r>
      <w:r w:rsidRPr="0061716E">
        <w:rPr>
          <w:rFonts w:hAnsi="Times New Roman" w:ascii="Times New Roman"/>
          <w:szCs w:val="24"/>
          <w:lang w:val="hr-HR"/>
        </w:rPr>
        <w:tab/>
        <w:t>Jolly projekti jedan d..o.o. sa sjedištem u Drnišu, Trg kralja Tomislava 2, OIB: 17172717699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ix.</w:t>
      </w:r>
      <w:r w:rsidRPr="0061716E">
        <w:rPr>
          <w:rFonts w:hAnsi="Times New Roman" w:ascii="Times New Roman"/>
          <w:szCs w:val="24"/>
          <w:lang w:val="hr-HR"/>
        </w:rPr>
        <w:tab/>
        <w:t>SK -735 d.o.o. sa sjedištem u Zagrebu, Marijana Čavića 1 /A, OIB: 81441487023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x.</w:t>
      </w:r>
      <w:r w:rsidRPr="0061716E">
        <w:rPr>
          <w:rFonts w:hAnsi="Times New Roman" w:ascii="Times New Roman"/>
          <w:szCs w:val="24"/>
          <w:lang w:val="hr-HR"/>
        </w:rPr>
        <w:tab/>
        <w:t>Latere Terram d.o.o.  sa sjedištem u Zagrebu, Marijana Čavića 1 /A, OIB: 68289779337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xi.</w:t>
      </w:r>
      <w:r w:rsidRPr="0061716E">
        <w:rPr>
          <w:rFonts w:hAnsi="Times New Roman" w:ascii="Times New Roman"/>
          <w:szCs w:val="24"/>
          <w:lang w:val="hr-HR"/>
        </w:rPr>
        <w:tab/>
        <w:t>Pet-prom ulaganja d.o.o. sa sjedištem u Zagrebu, Marijana Čavića 1 /A, OIB: 77713684270 (100%)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xii.</w:t>
      </w:r>
      <w:r w:rsidRPr="0061716E">
        <w:rPr>
          <w:rFonts w:hAnsi="Times New Roman" w:ascii="Times New Roman"/>
          <w:szCs w:val="24"/>
          <w:lang w:val="hr-HR"/>
        </w:rPr>
        <w:tab/>
        <w:t>VELPRO CENTAR d.o.o. sa sjedištem u Zagrebu, Marijana Čavića 1, 0IB: 46660800468 (100%)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xiii.  </w:t>
      </w:r>
      <w:r w:rsidRPr="0061716E">
        <w:rPr>
          <w:rFonts w:hAnsi="Times New Roman" w:ascii="Times New Roman"/>
          <w:szCs w:val="24"/>
          <w:lang w:val="hr-HR"/>
        </w:rPr>
        <w:tab/>
        <w:t>TERRA ARGENTA d.o.o., Vukovar, Sajmište 113/c, OIB 20453182684 (95%)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7)</w:t>
      </w:r>
      <w:r w:rsidRPr="0061716E">
        <w:rPr>
          <w:rFonts w:hAnsi="Times New Roman" w:ascii="Times New Roman"/>
          <w:szCs w:val="24"/>
          <w:lang w:val="hr-HR"/>
        </w:rPr>
        <w:tab/>
        <w:t>LEDO d.d. sa sjedištem u Zagrebu, Čavićeva 1a, OIB: 87955947581 (48,11%) koje društvo drži udjele u društvu:;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IRIDA d.o.o sa sjedištem u Daruvaru, Petra Zrinskog 34, OIB: 72383446154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8)</w:t>
      </w:r>
      <w:r w:rsidRPr="0061716E">
        <w:rPr>
          <w:rFonts w:hAnsi="Times New Roman" w:ascii="Times New Roman"/>
          <w:szCs w:val="24"/>
          <w:lang w:val="hr-HR"/>
        </w:rPr>
        <w:tab/>
        <w:t>L.G. Moslavina d.o.o. sa sjedištem u Zagrebu, Trg Dražena Petrovića 3, OIB: 55613437019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9)</w:t>
      </w:r>
      <w:r w:rsidRPr="0061716E">
        <w:rPr>
          <w:rFonts w:hAnsi="Times New Roman" w:ascii="Times New Roman"/>
          <w:szCs w:val="24"/>
          <w:lang w:val="hr-HR"/>
        </w:rPr>
        <w:tab/>
        <w:t xml:space="preserve">mStart d.o.o. sa sjedištem u Zagrebu, Slavonska avenija 11a, OIB: 19895453012 (100%), koje društvo drži udjele u društvu: 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MONDO-TERA d.o.o., Zagreb,</w:t>
      </w:r>
      <w:r w:rsidRPr="0061716E">
        <w:rPr>
          <w:rFonts w:hAnsi="Times New Roman" w:ascii="Times New Roman"/>
          <w:szCs w:val="24"/>
          <w:lang w:val="hr-HR"/>
        </w:rPr>
        <w:tab/>
        <w:t>Marijana Čavića 1/a, OIB: 14072680184 (100,00 %)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10)</w:t>
      </w:r>
      <w:r w:rsidRPr="0061716E">
        <w:rPr>
          <w:rFonts w:hAnsi="Times New Roman" w:ascii="Times New Roman"/>
          <w:szCs w:val="24"/>
          <w:lang w:val="hr-HR"/>
        </w:rPr>
        <w:tab/>
        <w:t>PIK-VINKOVCI d.d. sa sjedištem u Vinkovcima, Matije Gupca 130, OIB: 17774531631 (42,06%)</w:t>
      </w:r>
      <w:r w:rsidR="003E25AF">
        <w:rPr>
          <w:rFonts w:hAnsi="Times New Roman" w:ascii="Times New Roman"/>
          <w:szCs w:val="24"/>
          <w:lang w:val="hr-HR"/>
        </w:rPr>
        <w:t>, koje društvo drži udjele/dionice u društvima: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i. </w:t>
      </w:r>
      <w:r w:rsidRPr="0061716E">
        <w:rPr>
          <w:rFonts w:hAnsi="Times New Roman" w:ascii="Times New Roman"/>
          <w:szCs w:val="24"/>
          <w:lang w:val="hr-HR"/>
        </w:rPr>
        <w:tab/>
      </w:r>
      <w:r w:rsidRPr="0061716E">
        <w:rPr>
          <w:rFonts w:hAnsi="Times New Roman" w:ascii="Times New Roman"/>
          <w:szCs w:val="24"/>
          <w:lang w:val="hr-HR"/>
        </w:rPr>
        <w:tab/>
        <w:t>EKO BIOGRAD d.o.o., Vinkovci, Matije Gupca 130, OIB: 42005576448, (100,00 %)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ii. </w:t>
      </w:r>
      <w:r w:rsidRPr="0061716E">
        <w:rPr>
          <w:rFonts w:hAnsi="Times New Roman" w:ascii="Times New Roman"/>
          <w:szCs w:val="24"/>
          <w:lang w:val="hr-HR"/>
        </w:rPr>
        <w:tab/>
        <w:t>FELIX d.o.o. Vinkovci, Vinkovci, Matije Gupca 130, OIB: 94397504836, (100,00 %)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iii. </w:t>
      </w:r>
      <w:r w:rsidRPr="0061716E">
        <w:rPr>
          <w:rFonts w:hAnsi="Times New Roman" w:ascii="Times New Roman"/>
          <w:szCs w:val="24"/>
          <w:lang w:val="hr-HR"/>
        </w:rPr>
        <w:tab/>
        <w:t>Poljoprivreda j.d.o.o., Vinkovci, Matije Gupca 130, OIB: 06919626383 (100,00 %)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11)</w:t>
      </w:r>
      <w:r w:rsidRPr="0061716E">
        <w:rPr>
          <w:rFonts w:hAnsi="Times New Roman" w:ascii="Times New Roman"/>
          <w:szCs w:val="24"/>
          <w:lang w:val="hr-HR"/>
        </w:rPr>
        <w:tab/>
        <w:t>ROTO ULAGANJA d.o.o. sa sjedištem u Rijeci, Tome Strižića 8, OIB: 28189962659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12)</w:t>
      </w:r>
      <w:r w:rsidRPr="0061716E">
        <w:rPr>
          <w:rFonts w:hAnsi="Times New Roman" w:ascii="Times New Roman"/>
          <w:szCs w:val="24"/>
          <w:lang w:val="hr-HR"/>
        </w:rPr>
        <w:tab/>
        <w:t>SOLANA PAG d.d. sa sjedištem u Pagu, Svilno bb, OIB: 34949147151 (96,93%);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lastRenderedPageBreak/>
        <w:t>13)</w:t>
      </w:r>
      <w:r w:rsidRPr="0061716E">
        <w:rPr>
          <w:rFonts w:hAnsi="Times New Roman" w:ascii="Times New Roman"/>
          <w:szCs w:val="24"/>
          <w:lang w:val="hr-HR"/>
        </w:rPr>
        <w:tab/>
        <w:t>TISAK d.d. sa sjedištem u Zagrebu, Slavonska avenija</w:t>
      </w:r>
      <w:r w:rsidR="003E25AF">
        <w:rPr>
          <w:rFonts w:hAnsi="Times New Roman" w:ascii="Times New Roman"/>
          <w:szCs w:val="24"/>
          <w:lang w:val="hr-HR"/>
        </w:rPr>
        <w:t xml:space="preserve"> 11a, OIB: 75917721668 (51,34%), koje društvo drži udjele/dionice u društvima: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Backstage d.o.o., Zagreb, Slavonska avenija 11 a, OIB: 84411860203 (50%)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ii.</w:t>
      </w:r>
      <w:r w:rsidRPr="0061716E">
        <w:rPr>
          <w:rFonts w:hAnsi="Times New Roman" w:ascii="Times New Roman"/>
          <w:szCs w:val="24"/>
          <w:lang w:val="hr-HR"/>
        </w:rPr>
        <w:tab/>
        <w:t>Tisak-usluge d.o.o, Zagreb, Slavonska avenija 11 a, OIB: 85003955783 (100%)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iii.</w:t>
      </w:r>
      <w:r w:rsidRPr="0061716E">
        <w:rPr>
          <w:rFonts w:hAnsi="Times New Roman" w:ascii="Times New Roman"/>
          <w:szCs w:val="24"/>
          <w:lang w:val="hr-HR"/>
        </w:rPr>
        <w:tab/>
        <w:t>Tisak inPost d.o.o., Zagreb, Slavonska avenija 11 a, OIB 21436767937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iv.</w:t>
      </w:r>
      <w:r w:rsidRPr="0061716E">
        <w:rPr>
          <w:rFonts w:hAnsi="Times New Roman" w:ascii="Times New Roman"/>
          <w:szCs w:val="24"/>
          <w:lang w:val="hr-HR"/>
        </w:rPr>
        <w:tab/>
        <w:t>PHOTO BOUTIQUE d.o.o.  sa sjedištem u Zagrebu, Heinzelova 60/1, Zagreb, OIB: 73727912033 (100%)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v.</w:t>
      </w:r>
      <w:r w:rsidRPr="0061716E">
        <w:rPr>
          <w:rFonts w:hAnsi="Times New Roman" w:ascii="Times New Roman"/>
          <w:szCs w:val="24"/>
          <w:lang w:val="hr-HR"/>
        </w:rPr>
        <w:tab/>
        <w:t>VJESNIK-USLUGE d.o.o. sa sjedištem u Zagrebu, Slavonska avenija 4, OIB: 21825610728 (27%)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14)</w:t>
      </w:r>
      <w:r w:rsidRPr="0061716E">
        <w:rPr>
          <w:rFonts w:hAnsi="Times New Roman" w:ascii="Times New Roman"/>
          <w:szCs w:val="24"/>
          <w:lang w:val="hr-HR"/>
        </w:rPr>
        <w:tab/>
        <w:t>ZVIJEZDA d.d. sa sjedištem u Zagrebu, Ulica Marijana Čavića 1, OIB: 91492011748, (51,84%) koje društvo drži udjele u društvu: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SOJARA d.o.o. sa sjedištem u Zadru, Ulica 84 Gardijske bojne HV Termiti 40, OIB: 87720689078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15)</w:t>
      </w:r>
      <w:r w:rsidRPr="0061716E">
        <w:rPr>
          <w:rFonts w:hAnsi="Times New Roman" w:ascii="Times New Roman"/>
          <w:szCs w:val="24"/>
          <w:lang w:val="hr-HR"/>
        </w:rPr>
        <w:tab/>
        <w:t>VUKOVARSKI POLJOPRIVREDNO INDUSTRIJSKI KOMBINAT d.d. (VUPIK d.d.) sa sjedištem u Vukovaru, Sajmište 113/C, OIB: 06849543412 (VPIK-R-A 7,26%, VPIK-R-A 7,26%);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16)</w:t>
      </w:r>
      <w:r w:rsidRPr="0061716E">
        <w:rPr>
          <w:rFonts w:hAnsi="Times New Roman" w:ascii="Times New Roman"/>
          <w:szCs w:val="24"/>
          <w:lang w:val="hr-HR"/>
        </w:rPr>
        <w:tab/>
        <w:t>A007 d.o.o. sa sjedištem u Zagrebu, Marijana Čavića 1a, OIB: 42312821469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17)</w:t>
      </w:r>
      <w:r w:rsidRPr="0061716E">
        <w:rPr>
          <w:rFonts w:hAnsi="Times New Roman" w:ascii="Times New Roman"/>
          <w:szCs w:val="24"/>
          <w:lang w:val="hr-HR"/>
        </w:rPr>
        <w:tab/>
        <w:t>360 MARKETING d.o.o. sa sjedištem u Zagrebu, Trg Dražena Petrovića 3, OIB: 76677251901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18)</w:t>
      </w:r>
      <w:r w:rsidRPr="0061716E">
        <w:rPr>
          <w:rFonts w:hAnsi="Times New Roman" w:ascii="Times New Roman"/>
          <w:szCs w:val="24"/>
          <w:lang w:val="hr-HR"/>
        </w:rPr>
        <w:tab/>
        <w:t>ADRIA RETAIL d.o.o. sa sjedištem u Zagrebu, Marijana Čavića 1/a, OIB: 00776795695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19)</w:t>
      </w:r>
      <w:r w:rsidRPr="0061716E">
        <w:rPr>
          <w:rFonts w:hAnsi="Times New Roman" w:ascii="Times New Roman"/>
          <w:szCs w:val="24"/>
          <w:lang w:val="hr-HR"/>
        </w:rPr>
        <w:tab/>
        <w:t>ADRIATICA.NET d.o.o. sa sjedištem u Zagrebu, Izidora Kršnjav</w:t>
      </w:r>
      <w:r w:rsidR="003E25AF">
        <w:rPr>
          <w:rFonts w:hAnsi="Times New Roman" w:ascii="Times New Roman"/>
          <w:szCs w:val="24"/>
          <w:lang w:val="hr-HR"/>
        </w:rPr>
        <w:t>og 1, OIB: 20350489217 (92,35%), koje društvo drži udjele/dionice u društvima: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ATLAS d.d., Dubrovnik, Vukovarska 19, OIB 02041978827 (67,11%)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ii. </w:t>
      </w:r>
      <w:r w:rsidRPr="0061716E">
        <w:rPr>
          <w:rFonts w:hAnsi="Times New Roman" w:ascii="Times New Roman"/>
          <w:szCs w:val="24"/>
          <w:lang w:val="hr-HR"/>
        </w:rPr>
        <w:tab/>
        <w:t>KOMPAS d.o.o., Poreč, Mate Vlašića 20, OIB 13785319050 (100 % ATLAS d.d.)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iii.</w:t>
      </w:r>
      <w:r w:rsidRPr="0061716E">
        <w:rPr>
          <w:rFonts w:hAnsi="Times New Roman" w:ascii="Times New Roman"/>
          <w:szCs w:val="24"/>
          <w:lang w:val="hr-HR"/>
        </w:rPr>
        <w:tab/>
        <w:t>go.adriatica d.o.o., Zagreb, Izidora Kršnjavog 1, OIB: 75299430948 (100,00%)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20)</w:t>
      </w:r>
      <w:r w:rsidRPr="0061716E">
        <w:rPr>
          <w:rFonts w:hAnsi="Times New Roman" w:ascii="Times New Roman"/>
          <w:szCs w:val="24"/>
          <w:lang w:val="hr-HR"/>
        </w:rPr>
        <w:tab/>
        <w:t>ALIQUANTUM ULAGANJA d.o.o. sa sjedištem u Zagrebu, Trg Dražena Petrovića 3, OIB: 25317715808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21)</w:t>
      </w:r>
      <w:r w:rsidRPr="0061716E">
        <w:rPr>
          <w:rFonts w:hAnsi="Times New Roman" w:ascii="Times New Roman"/>
          <w:szCs w:val="24"/>
          <w:lang w:val="hr-HR"/>
        </w:rPr>
        <w:tab/>
        <w:t>HOTEL FORUM d.o.o. sa sjedištem u Zagrebu, Trg Dražena Petrovića 3, OIB: 62755106142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22)</w:t>
      </w:r>
      <w:r w:rsidRPr="0061716E">
        <w:rPr>
          <w:rFonts w:hAnsi="Times New Roman" w:ascii="Times New Roman"/>
          <w:szCs w:val="24"/>
          <w:lang w:val="hr-HR"/>
        </w:rPr>
        <w:tab/>
        <w:t>PLODOVI PODRAVINE d.o.o. sa sjedištem u Ferdinandovcu, Grgura Karlovčana 2/a, OIB: 40177414551 (100%);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23)</w:t>
      </w:r>
      <w:r w:rsidRPr="0061716E">
        <w:rPr>
          <w:rFonts w:hAnsi="Times New Roman" w:ascii="Times New Roman"/>
          <w:szCs w:val="24"/>
          <w:lang w:val="hr-HR"/>
        </w:rPr>
        <w:tab/>
        <w:t>Poliklinika Aviva sa sjedištem u Zagrebu, Nemetova, OIB: 01916835772 (70%);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24)</w:t>
      </w:r>
      <w:r w:rsidRPr="0061716E">
        <w:rPr>
          <w:rFonts w:hAnsi="Times New Roman" w:ascii="Times New Roman"/>
          <w:szCs w:val="24"/>
          <w:lang w:val="hr-HR"/>
        </w:rPr>
        <w:tab/>
        <w:t>RIVIJERA d.d. sa sjedištem u Ičićima, Liburnijska 46, OIB: 80911267020, (91,32%)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25) </w:t>
      </w:r>
      <w:r w:rsidRPr="0061716E">
        <w:rPr>
          <w:rFonts w:hAnsi="Times New Roman" w:ascii="Times New Roman"/>
          <w:szCs w:val="24"/>
          <w:lang w:val="hr-HR"/>
        </w:rPr>
        <w:tab/>
        <w:t>BELJE ABC d.o.o., Beli Manastir, Imre Nagya 1, OIB: 00051870955 (Belje d.d. 100,00 %)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26)</w:t>
      </w:r>
      <w:r w:rsidRPr="0061716E">
        <w:rPr>
          <w:rFonts w:hAnsi="Times New Roman" w:ascii="Times New Roman"/>
          <w:szCs w:val="24"/>
          <w:lang w:val="hr-HR"/>
        </w:rPr>
        <w:tab/>
        <w:t xml:space="preserve">DALMARINA d.o.o., Zagreb, Trg Dražena Petrovića 3, OIB: 88061796935 (80,00%), koje društvo drži udjele u društvu: 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 KONSOLIDATOR d.o.o., Zagreb, Nova Ves 11, Zagreb, OIB: 73678065415 (33,00%)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27)</w:t>
      </w:r>
      <w:r w:rsidRPr="0061716E">
        <w:rPr>
          <w:rFonts w:hAnsi="Times New Roman" w:ascii="Times New Roman"/>
          <w:szCs w:val="24"/>
          <w:lang w:val="hr-HR"/>
        </w:rPr>
        <w:tab/>
        <w:t>GULLIVER TRAVEL d.o.o., Dubrovnik, Obala Stjepana Radića 25, OIB: 25636115130 (30,00 %)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28) </w:t>
      </w:r>
      <w:r w:rsidRPr="0061716E">
        <w:rPr>
          <w:rFonts w:hAnsi="Times New Roman" w:ascii="Times New Roman"/>
          <w:szCs w:val="24"/>
          <w:lang w:val="hr-HR"/>
        </w:rPr>
        <w:tab/>
        <w:t>KARISMA HOTELS ADRIATIC d.o.o,. Zagreb, Trg Dražena Petrovića 3, OIB: 77301543615 (33,00 %)  koje društvo drži udjele</w:t>
      </w:r>
      <w:r w:rsidR="003E25AF">
        <w:rPr>
          <w:rFonts w:hAnsi="Times New Roman" w:ascii="Times New Roman"/>
          <w:szCs w:val="24"/>
          <w:lang w:val="hr-HR"/>
        </w:rPr>
        <w:t>/dionice  u društvima</w:t>
      </w:r>
      <w:r w:rsidRPr="0061716E">
        <w:rPr>
          <w:rFonts w:hAnsi="Times New Roman" w:ascii="Times New Roman"/>
          <w:szCs w:val="24"/>
          <w:lang w:val="hr-HR"/>
        </w:rPr>
        <w:t>: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  ADRIASENSE d.o.o., Zagreb, Trg Dražena Petrovića 3, OIB: 87006524500 (100,00 %)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ii. KHA tri d.o.o., Zagreb, Trg Dražena Petrovića 3, OIB: 23699589651 (100,00 %)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iii. KHA pet d.o.o., Zagreb, Trg Dražena Petrovića 3, OIB: 83931898966 (100,00 %)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iv. HOTELI KOLOČEP d.d., Koločep, Donje Čelo 45, OIB: 30328587951 (95,15 %)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v. HOTELI ŽIVOGOŠĆE d.d., Živogošće, Porat 136, OIB: 88429213928 (KARISMA HOTELS ADRIATIC d.o.o. 64,57 %; ADRIASENSE d.o.o. 31,08 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lastRenderedPageBreak/>
        <w:t xml:space="preserve">29) </w:t>
      </w:r>
      <w:r w:rsidRPr="0061716E">
        <w:rPr>
          <w:rFonts w:hAnsi="Times New Roman" w:ascii="Times New Roman"/>
          <w:szCs w:val="24"/>
          <w:lang w:val="hr-HR"/>
        </w:rPr>
        <w:tab/>
        <w:t>KHA četiri d.o.o., Zagreb, Trg Dražena Petrovića 3, OIB: 34678966530 (25,00 %)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30)        KOR - BROKER d.o.o., Zagreb, Trg Dražena Petrovića 3, OIB: 05673278055 (100,00 %)</w:t>
      </w:r>
    </w:p>
    <w:p w:rsidRDefault="0061716E" w:rsidP="0061716E" w:rsidR="0061716E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31) </w:t>
      </w:r>
      <w:r w:rsidRPr="0061716E">
        <w:rPr>
          <w:rFonts w:hAnsi="Times New Roman" w:ascii="Times New Roman"/>
          <w:szCs w:val="24"/>
          <w:lang w:val="hr-HR"/>
        </w:rPr>
        <w:tab/>
        <w:t>PROJEKTGRADNJA d.o.o., Gornja Vrba, Vrbska ulica 3, OIB: 19659143269, (75,8 %)</w:t>
      </w:r>
    </w:p>
    <w:p w:rsidRDefault="0061716E" w:rsidP="00583025" w:rsidR="00583025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32) </w:t>
      </w:r>
      <w:r w:rsidRPr="0061716E">
        <w:rPr>
          <w:rFonts w:hAnsi="Times New Roman" w:ascii="Times New Roman"/>
          <w:szCs w:val="24"/>
          <w:lang w:val="hr-HR"/>
        </w:rPr>
        <w:tab/>
        <w:t>ZAGREB PLAKAT d.o.o., Zagreb, Koturaška 51, OIB: 32111742300 (49,00 %)“</w:t>
      </w:r>
      <w:r w:rsidRPr="0061716E">
        <w:rPr>
          <w:rFonts w:hAnsi="Times New Roman" w:ascii="Times New Roman"/>
          <w:szCs w:val="24"/>
          <w:lang w:val="hr-HR"/>
        </w:rPr>
        <w:tab/>
      </w:r>
    </w:p>
    <w:p w:rsidRDefault="00583025" w:rsidP="00583025" w:rsidR="00583025">
      <w:pPr>
        <w:jc w:val="both"/>
        <w:rPr>
          <w:rFonts w:hAnsi="Times New Roman" w:ascii="Times New Roman"/>
          <w:szCs w:val="24"/>
          <w:lang w:val="hr-HR"/>
        </w:rPr>
      </w:pPr>
    </w:p>
    <w:p w:rsidRDefault="00583025" w:rsidP="00583025" w:rsidR="008F54BB" w:rsidRPr="0058302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</w:r>
      <w:r w:rsidR="0012512E" w:rsidRPr="00583025">
        <w:rPr>
          <w:rFonts w:hAnsi="Times New Roman" w:ascii="Times New Roman"/>
          <w:szCs w:val="24"/>
          <w:lang w:val="hr-HR"/>
        </w:rPr>
        <w:t>Rokovi iz članka 25. st. 1. Zakona o postupku izvanredne uprave u trgovačkim društvima od sistemskog značaja za Republi</w:t>
      </w:r>
      <w:r w:rsidR="003E25AF" w:rsidRPr="00583025">
        <w:rPr>
          <w:rFonts w:hAnsi="Times New Roman" w:ascii="Times New Roman"/>
          <w:szCs w:val="24"/>
          <w:lang w:val="hr-HR"/>
        </w:rPr>
        <w:t>ku Hrvatsku, za vjerovnike novo</w:t>
      </w:r>
      <w:r w:rsidR="0012512E" w:rsidRPr="00583025">
        <w:rPr>
          <w:rFonts w:hAnsi="Times New Roman" w:ascii="Times New Roman"/>
          <w:szCs w:val="24"/>
          <w:lang w:val="hr-HR"/>
        </w:rPr>
        <w:t>navedenih ovisnih i povezanih društva dužnika teku od objave ovog rješenja na mrežnoj stranici e–oglasna ploča Trgovačkog suda u Zagrebu.</w:t>
      </w:r>
    </w:p>
    <w:p w:rsidRDefault="00815280" w:rsidP="00815280" w:rsidR="008152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36A9C" w:rsidP="00815280" w:rsidR="00136A9C" w:rsidRPr="0004131F">
      <w:pPr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Obrazloženje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3E25AF" w:rsidP="00560BBA" w:rsidR="00560BBA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Izvanredni povjerenik dužnika AGROKOR koncern za upravljanje društvima, proizvodnju i trgovinu poljoprivrednim proizvodima, dioničko društvo Zagreb (Grad Zagreb) Trg Dražena Petrovića br.3, OIB:05937759187,</w:t>
      </w:r>
      <w:r w:rsidR="00815280">
        <w:rPr>
          <w:rFonts w:hAnsi="Times New Roman" w:ascii="Times New Roman"/>
          <w:szCs w:val="24"/>
          <w:lang w:val="hr-HR"/>
        </w:rPr>
        <w:t xml:space="preserve"> je ovaj sud obavijestio da je uvidom u dokumentaciju naknadno</w:t>
      </w:r>
      <w:r w:rsidR="00151B82">
        <w:rPr>
          <w:rFonts w:hAnsi="Times New Roman" w:ascii="Times New Roman"/>
          <w:szCs w:val="24"/>
          <w:lang w:val="hr-HR"/>
        </w:rPr>
        <w:t>, nakon otvaranja postupka izvanredne uprave,</w:t>
      </w:r>
      <w:r w:rsidR="00815280">
        <w:rPr>
          <w:rFonts w:hAnsi="Times New Roman" w:ascii="Times New Roman"/>
          <w:szCs w:val="24"/>
          <w:lang w:val="hr-HR"/>
        </w:rPr>
        <w:t xml:space="preserve"> utvrdio da postoje društva dužnika koja ispunjavaju uvjete iz čl.5.s</w:t>
      </w:r>
      <w:r w:rsidR="00151B82">
        <w:rPr>
          <w:rFonts w:hAnsi="Times New Roman" w:ascii="Times New Roman"/>
          <w:szCs w:val="24"/>
          <w:lang w:val="hr-HR"/>
        </w:rPr>
        <w:t>t</w:t>
      </w:r>
      <w:r w:rsidR="00815280">
        <w:rPr>
          <w:rFonts w:hAnsi="Times New Roman" w:ascii="Times New Roman"/>
          <w:szCs w:val="24"/>
          <w:lang w:val="hr-HR"/>
        </w:rPr>
        <w:t>.2.</w:t>
      </w:r>
      <w:r w:rsidR="0012512E" w:rsidRPr="0012512E">
        <w:rPr>
          <w:rFonts w:hAnsi="Times New Roman" w:ascii="Times New Roman"/>
          <w:szCs w:val="24"/>
          <w:lang w:val="hr-HR"/>
        </w:rPr>
        <w:t xml:space="preserve"> </w:t>
      </w:r>
      <w:r w:rsidR="0012512E">
        <w:rPr>
          <w:rFonts w:hAnsi="Times New Roman" w:ascii="Times New Roman"/>
          <w:szCs w:val="24"/>
          <w:lang w:val="hr-HR"/>
        </w:rPr>
        <w:t xml:space="preserve">Zakona o postupku izvanredne uprave u trgovačkim društvima od sistemskog značaja za Republiku Hrvatsku </w:t>
      </w:r>
      <w:r w:rsidR="00815280">
        <w:rPr>
          <w:rFonts w:hAnsi="Times New Roman" w:ascii="Times New Roman"/>
          <w:szCs w:val="24"/>
          <w:lang w:val="hr-HR"/>
        </w:rPr>
        <w:t>(NN 32/17, u daljnjem tekstu: ZPIU)</w:t>
      </w:r>
      <w:r w:rsidR="00151B82">
        <w:rPr>
          <w:rFonts w:hAnsi="Times New Roman" w:ascii="Times New Roman"/>
          <w:szCs w:val="24"/>
          <w:lang w:val="hr-HR"/>
        </w:rPr>
        <w:t>, a koja nisu bila navedena u prvobitnom dužnikovom prijedlogu podnesenom od strane bivše uprave dužnika, navodeći da se radi</w:t>
      </w:r>
      <w:r w:rsidR="00815280">
        <w:rPr>
          <w:rFonts w:hAnsi="Times New Roman" w:ascii="Times New Roman"/>
          <w:szCs w:val="24"/>
          <w:lang w:val="hr-HR"/>
        </w:rPr>
        <w:t xml:space="preserve"> o društvima u kojima dužnik drži najmanje 25% udjela, koja društva temeljem odredbe čl.5.st.2.ZPIU predstavljaju povezana i ovisna društva dužnika te stoga predlaže dopuniti rješenje posl.br.St-1138/17-3 od 10.travnja 2017.g. o otvaranju postupka izvanredne uprave i imenovanju izvanrednog povjerenika.</w:t>
      </w:r>
    </w:p>
    <w:p w:rsidRDefault="00560BBA" w:rsidP="00560BBA" w:rsidR="00560BBA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</w:p>
    <w:p w:rsidRDefault="00815280" w:rsidP="00560BBA" w:rsidR="00560BBA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Kao dokaz navedenom dostavlja </w:t>
      </w:r>
      <w:r w:rsidR="003E25AF">
        <w:rPr>
          <w:rFonts w:hAnsi="Times New Roman" w:ascii="Times New Roman"/>
          <w:szCs w:val="24"/>
          <w:lang w:val="hr-HR"/>
        </w:rPr>
        <w:t>knjige poslovnih udjela za društva s ograničenom odgovornošću, a za dionička društva potvrdu S</w:t>
      </w:r>
      <w:r>
        <w:rPr>
          <w:rFonts w:hAnsi="Times New Roman" w:ascii="Times New Roman"/>
          <w:szCs w:val="24"/>
          <w:lang w:val="hr-HR"/>
        </w:rPr>
        <w:t xml:space="preserve">redišnjeg klirinškog depozitarnog društva </w:t>
      </w:r>
      <w:r w:rsidR="003E25AF">
        <w:rPr>
          <w:rFonts w:hAnsi="Times New Roman" w:ascii="Times New Roman"/>
          <w:szCs w:val="24"/>
          <w:lang w:val="hr-HR"/>
        </w:rPr>
        <w:t>d.d.,</w:t>
      </w:r>
      <w:r>
        <w:rPr>
          <w:rFonts w:hAnsi="Times New Roman" w:ascii="Times New Roman"/>
          <w:szCs w:val="24"/>
          <w:lang w:val="hr-HR"/>
        </w:rPr>
        <w:t xml:space="preserve"> te</w:t>
      </w:r>
      <w:r w:rsidR="003E25AF">
        <w:rPr>
          <w:rFonts w:hAnsi="Times New Roman" w:ascii="Times New Roman"/>
          <w:szCs w:val="24"/>
          <w:lang w:val="hr-HR"/>
        </w:rPr>
        <w:t xml:space="preserve"> dostavlja i</w:t>
      </w:r>
      <w:r>
        <w:rPr>
          <w:rFonts w:hAnsi="Times New Roman" w:ascii="Times New Roman"/>
          <w:szCs w:val="24"/>
          <w:lang w:val="hr-HR"/>
        </w:rPr>
        <w:t xml:space="preserve"> financijska izvješća za gore navedena ovisna i povezana društva</w:t>
      </w:r>
      <w:r w:rsidR="003E25AF">
        <w:rPr>
          <w:rFonts w:hAnsi="Times New Roman" w:ascii="Times New Roman"/>
          <w:szCs w:val="24"/>
          <w:lang w:val="hr-HR"/>
        </w:rPr>
        <w:t>,</w:t>
      </w:r>
      <w:r w:rsidR="00151B82">
        <w:rPr>
          <w:rFonts w:hAnsi="Times New Roman" w:ascii="Times New Roman"/>
          <w:szCs w:val="24"/>
          <w:lang w:val="hr-HR"/>
        </w:rPr>
        <w:t xml:space="preserve"> sukladno odredbi čl.4,5, 22 i 23 ZPIU</w:t>
      </w:r>
      <w:r>
        <w:rPr>
          <w:rFonts w:hAnsi="Times New Roman" w:ascii="Times New Roman"/>
          <w:szCs w:val="24"/>
          <w:lang w:val="hr-HR"/>
        </w:rPr>
        <w:t>, uvidom u koju dokumentaciju je utvrđeno da se radi o ovisnim i povezanim društvima u smislu odredbe čl.5.st.2.ZPIU jer dužnik u istima drži  25% i više udje</w:t>
      </w:r>
      <w:r w:rsidR="00560BBA">
        <w:rPr>
          <w:rFonts w:hAnsi="Times New Roman" w:ascii="Times New Roman"/>
          <w:szCs w:val="24"/>
          <w:lang w:val="hr-HR"/>
        </w:rPr>
        <w:t>la, bilo izravno bilo posredno.</w:t>
      </w:r>
    </w:p>
    <w:p w:rsidRDefault="00560BBA" w:rsidP="00560BBA" w:rsidR="00560BBA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</w:p>
    <w:p w:rsidRDefault="00815280" w:rsidP="00560BBA" w:rsidR="00560BBA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se radi o ovisnim i povezanim društvima dužnika kod kojih je taj status postojao i kod podnošenja prijedloga dužnika za otvaranjem postupka izvanredne uprave nad dužnikom i njegovim ovisnim i povezanim društvima, koji prijedlog je dužnik ovome sudu podnio dana 07.travnja 2017.g. a sud </w:t>
      </w:r>
      <w:r w:rsidR="00151B82">
        <w:rPr>
          <w:rFonts w:hAnsi="Times New Roman" w:ascii="Times New Roman"/>
          <w:szCs w:val="24"/>
          <w:lang w:val="hr-HR"/>
        </w:rPr>
        <w:t xml:space="preserve">o istom </w:t>
      </w:r>
      <w:r w:rsidR="003E25AF">
        <w:rPr>
          <w:rFonts w:hAnsi="Times New Roman" w:ascii="Times New Roman"/>
          <w:szCs w:val="24"/>
          <w:lang w:val="hr-HR"/>
        </w:rPr>
        <w:t>odlučio dana 10.travnja 2017.g.</w:t>
      </w:r>
      <w:r>
        <w:rPr>
          <w:rFonts w:hAnsi="Times New Roman" w:ascii="Times New Roman"/>
          <w:szCs w:val="24"/>
          <w:lang w:val="hr-HR"/>
        </w:rPr>
        <w:t xml:space="preserve"> rješenjem o otvaranju postupka izvanredne uprave i imenovanjem izvanrednog povjerenika, </w:t>
      </w:r>
      <w:r w:rsidR="00DF6853">
        <w:rPr>
          <w:rFonts w:hAnsi="Times New Roman" w:ascii="Times New Roman"/>
          <w:szCs w:val="24"/>
          <w:lang w:val="hr-HR"/>
        </w:rPr>
        <w:t>to se učinci istog protežu i na gore navedena ovisna i povezana dužnikova društva</w:t>
      </w:r>
      <w:r w:rsidR="00151B82">
        <w:rPr>
          <w:rFonts w:hAnsi="Times New Roman" w:ascii="Times New Roman"/>
          <w:szCs w:val="24"/>
          <w:lang w:val="hr-HR"/>
        </w:rPr>
        <w:t>,</w:t>
      </w:r>
      <w:r w:rsidR="00DF6853">
        <w:rPr>
          <w:rFonts w:hAnsi="Times New Roman" w:ascii="Times New Roman"/>
          <w:szCs w:val="24"/>
          <w:lang w:val="hr-HR"/>
        </w:rPr>
        <w:t xml:space="preserve"> tim više što je sud u rješenju posl.br.St-1138/17-3 od 10.travnja 2017.g. naveo da </w:t>
      </w:r>
      <w:r w:rsidR="0012512E">
        <w:rPr>
          <w:rFonts w:hAnsi="Times New Roman" w:ascii="Times New Roman"/>
          <w:szCs w:val="24"/>
          <w:lang w:val="hr-HR"/>
        </w:rPr>
        <w:t xml:space="preserve">je </w:t>
      </w:r>
      <w:r w:rsidR="00DF6853">
        <w:rPr>
          <w:rFonts w:hAnsi="Times New Roman" w:ascii="Times New Roman"/>
          <w:szCs w:val="24"/>
          <w:lang w:val="hr-HR"/>
        </w:rPr>
        <w:t>dužnik prijedlog za pokretanjem pos</w:t>
      </w:r>
      <w:r w:rsidR="0012512E">
        <w:rPr>
          <w:rFonts w:hAnsi="Times New Roman" w:ascii="Times New Roman"/>
          <w:szCs w:val="24"/>
          <w:lang w:val="hr-HR"/>
        </w:rPr>
        <w:t xml:space="preserve">tupka izvanredne uprave podnio </w:t>
      </w:r>
      <w:r w:rsidR="00DF6853">
        <w:rPr>
          <w:rFonts w:hAnsi="Times New Roman" w:ascii="Times New Roman"/>
          <w:szCs w:val="24"/>
          <w:lang w:val="hr-HR"/>
        </w:rPr>
        <w:t xml:space="preserve">nad dužnikom i nad </w:t>
      </w:r>
      <w:r w:rsidR="00DF6853" w:rsidRPr="003E25AF">
        <w:rPr>
          <w:rFonts w:hAnsi="Times New Roman" w:ascii="Times New Roman"/>
          <w:b/>
          <w:szCs w:val="24"/>
          <w:lang w:val="hr-HR"/>
        </w:rPr>
        <w:t>svim</w:t>
      </w:r>
      <w:r w:rsidR="00DF6853">
        <w:rPr>
          <w:rFonts w:hAnsi="Times New Roman" w:ascii="Times New Roman"/>
          <w:szCs w:val="24"/>
          <w:lang w:val="hr-HR"/>
        </w:rPr>
        <w:t xml:space="preserve"> njegovim ovisnim i povezanim društvima</w:t>
      </w:r>
      <w:r w:rsidR="0012512E">
        <w:rPr>
          <w:rFonts w:hAnsi="Times New Roman" w:ascii="Times New Roman"/>
          <w:szCs w:val="24"/>
          <w:lang w:val="hr-HR"/>
        </w:rPr>
        <w:t xml:space="preserve"> te zbog činjenice da se nad dužnikom i njegovim ovisnim  i povezanim društvima </w:t>
      </w:r>
      <w:r w:rsidR="003E25AF">
        <w:rPr>
          <w:rFonts w:hAnsi="Times New Roman" w:ascii="Times New Roman"/>
          <w:szCs w:val="24"/>
          <w:lang w:val="hr-HR"/>
        </w:rPr>
        <w:t xml:space="preserve">može provoditi samo </w:t>
      </w:r>
      <w:r w:rsidR="0012512E">
        <w:rPr>
          <w:rFonts w:hAnsi="Times New Roman" w:ascii="Times New Roman"/>
          <w:szCs w:val="24"/>
          <w:lang w:val="hr-HR"/>
        </w:rPr>
        <w:t xml:space="preserve">jedan </w:t>
      </w:r>
      <w:r w:rsidR="003E25AF">
        <w:rPr>
          <w:rFonts w:hAnsi="Times New Roman" w:ascii="Times New Roman"/>
          <w:szCs w:val="24"/>
          <w:lang w:val="hr-HR"/>
        </w:rPr>
        <w:t xml:space="preserve"> jedini </w:t>
      </w:r>
      <w:r w:rsidR="0012512E">
        <w:rPr>
          <w:rFonts w:hAnsi="Times New Roman" w:ascii="Times New Roman"/>
          <w:szCs w:val="24"/>
          <w:lang w:val="hr-HR"/>
        </w:rPr>
        <w:t>jedinstveni postupak izvanredne uprave.</w:t>
      </w:r>
    </w:p>
    <w:p w:rsidRDefault="007B2553" w:rsidP="00560BBA" w:rsidR="007B2553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</w:p>
    <w:p w:rsidRDefault="007B2553" w:rsidP="007B2553" w:rsidR="007B2553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Upravo stoga je rješenje o otvaranju postupka </w:t>
      </w:r>
      <w:r w:rsidR="003E25AF">
        <w:rPr>
          <w:rFonts w:hAnsi="Times New Roman" w:ascii="Times New Roman"/>
          <w:szCs w:val="24"/>
          <w:lang w:val="hr-HR"/>
        </w:rPr>
        <w:t>izvanredne uprava dopunjeno kako</w:t>
      </w:r>
      <w:r>
        <w:rPr>
          <w:rFonts w:hAnsi="Times New Roman" w:ascii="Times New Roman"/>
          <w:szCs w:val="24"/>
          <w:lang w:val="hr-HR"/>
        </w:rPr>
        <w:t xml:space="preserve"> je </w:t>
      </w:r>
      <w:r w:rsidR="003E25AF">
        <w:rPr>
          <w:rFonts w:hAnsi="Times New Roman" w:ascii="Times New Roman"/>
          <w:szCs w:val="24"/>
          <w:lang w:val="hr-HR"/>
        </w:rPr>
        <w:t>gore</w:t>
      </w:r>
      <w:r>
        <w:rPr>
          <w:rFonts w:hAnsi="Times New Roman" w:ascii="Times New Roman"/>
          <w:szCs w:val="24"/>
          <w:lang w:val="hr-HR"/>
        </w:rPr>
        <w:t xml:space="preserve"> navedeno, te  odlučeno kao u izreci ovog rješenja pozivom na odredbu čl.339. i 347 </w:t>
      </w:r>
      <w:r w:rsidRPr="007B2553">
        <w:rPr>
          <w:rFonts w:hAnsi="Times New Roman" w:ascii="Times New Roman"/>
          <w:szCs w:val="24"/>
          <w:lang w:val="hr-HR"/>
        </w:rPr>
        <w:t>Zakona o parničnom postupku (NN 53/91, 91/92, 112/99, 88/01, 117/03, 88/05, 2/07 – Odluka USRH, 84/08, 96/08 – Odluka USRH, 123/08 – ISPR., 57/11, 148/11 – proč. tekst, 25/13)</w:t>
      </w:r>
      <w:r>
        <w:rPr>
          <w:rFonts w:hAnsi="Times New Roman" w:ascii="Times New Roman"/>
          <w:szCs w:val="24"/>
          <w:lang w:val="hr-HR"/>
        </w:rPr>
        <w:t xml:space="preserve"> u svezi s odredbama čl.10 i 16.st.6.Stečajnog zakona (NN 71/15) i odredbama čl.8 i 25 ZPIU. </w:t>
      </w:r>
    </w:p>
    <w:p w:rsidRDefault="00816E5A" w:rsidP="00560BBA" w:rsidR="00816E5A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</w:p>
    <w:p w:rsidRDefault="0012512E" w:rsidP="00560BBA" w:rsidR="0012512E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Poštujući ustavno načelo jednakosti stranaka i sudionika, koje svakome jamči </w:t>
      </w:r>
      <w:r w:rsidR="007B2553">
        <w:rPr>
          <w:rFonts w:hAnsi="Times New Roman" w:ascii="Times New Roman"/>
          <w:szCs w:val="24"/>
          <w:lang w:val="hr-HR"/>
        </w:rPr>
        <w:t>jednaku zaštitu prava pred sudovima i drugim tijelima, odlučeno je kao pod točkom II. izreke rješenja.</w:t>
      </w:r>
    </w:p>
    <w:p w:rsidRDefault="00657298" w:rsidR="00DF575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C0000">
        <w:rPr>
          <w:rFonts w:hAnsi="Times New Roman" w:ascii="Times New Roman"/>
          <w:szCs w:val="24"/>
          <w:lang w:val="hr-HR"/>
        </w:rPr>
        <w:tab/>
      </w:r>
    </w:p>
    <w:p w:rsidRDefault="00DF5751" w:rsidP="00DF5751" w:rsidR="00560BBA" w:rsidRPr="00E67AC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136A9C" w:rsidRPr="0004131F">
        <w:rPr>
          <w:rFonts w:hAnsi="Times New Roman" w:ascii="Times New Roman"/>
          <w:szCs w:val="24"/>
          <w:lang w:val="hr-HR"/>
        </w:rPr>
        <w:t>U Zagrebu</w:t>
      </w:r>
      <w:r w:rsidR="00136A9C" w:rsidRPr="00E67ACF">
        <w:rPr>
          <w:rFonts w:hAnsi="Times New Roman" w:ascii="Times New Roman"/>
          <w:szCs w:val="24"/>
          <w:lang w:val="hr-HR"/>
        </w:rPr>
        <w:t xml:space="preserve">, </w:t>
      </w:r>
      <w:r w:rsidR="00E67ACF" w:rsidRPr="00E67ACF">
        <w:rPr>
          <w:rFonts w:hAnsi="Times New Roman" w:ascii="Times New Roman"/>
          <w:szCs w:val="24"/>
          <w:lang w:val="hr-HR"/>
        </w:rPr>
        <w:t>21</w:t>
      </w:r>
      <w:r w:rsidR="00136A9C" w:rsidRPr="00E67ACF">
        <w:rPr>
          <w:rFonts w:hAnsi="Times New Roman" w:ascii="Times New Roman"/>
          <w:szCs w:val="24"/>
          <w:lang w:val="hr-HR"/>
        </w:rPr>
        <w:t>. travnja 20</w:t>
      </w:r>
      <w:r w:rsidR="00D05208" w:rsidRPr="00E67ACF">
        <w:rPr>
          <w:rFonts w:hAnsi="Times New Roman" w:ascii="Times New Roman"/>
          <w:szCs w:val="24"/>
          <w:lang w:val="hr-HR"/>
        </w:rPr>
        <w:t>17</w:t>
      </w:r>
      <w:r w:rsidR="00560BBA" w:rsidRPr="00E67ACF">
        <w:rPr>
          <w:rFonts w:hAnsi="Times New Roman" w:ascii="Times New Roman"/>
          <w:szCs w:val="24"/>
          <w:lang w:val="hr-HR"/>
        </w:rPr>
        <w:t>. godine</w:t>
      </w:r>
    </w:p>
    <w:p w:rsidRDefault="00560BBA" w:rsidR="00560BBA">
      <w:pPr>
        <w:jc w:val="both"/>
        <w:rPr>
          <w:rFonts w:hAnsi="Times New Roman" w:ascii="Times New Roman"/>
          <w:szCs w:val="24"/>
          <w:lang w:val="hr-HR"/>
        </w:rPr>
      </w:pPr>
    </w:p>
    <w:p w:rsidRDefault="00966779" w:rsidR="00966779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560BBA">
        <w:rPr>
          <w:rFonts w:hAnsi="Times New Roman" w:ascii="Times New Roman"/>
          <w:szCs w:val="24"/>
          <w:lang w:val="hr-HR"/>
        </w:rPr>
        <w:t xml:space="preserve">        SUDAC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Nevenka </w:t>
      </w:r>
      <w:r w:rsidR="00657298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>Rstić</w:t>
      </w:r>
      <w:r w:rsidR="00694B3B">
        <w:rPr>
          <w:rFonts w:hAnsi="Times New Roman" w:ascii="Times New Roman"/>
          <w:szCs w:val="24"/>
          <w:lang w:val="hr-HR"/>
        </w:rPr>
        <w:t>,v.r.</w:t>
      </w:r>
    </w:p>
    <w:p w:rsidRDefault="009129C7" w:rsidP="009129C7" w:rsidR="009129C7">
      <w:pPr>
        <w:ind w:left="-567"/>
        <w:jc w:val="both"/>
        <w:rPr>
          <w:rFonts w:hAnsi="Times New Roman" w:ascii="Times New Roman"/>
          <w:szCs w:val="24"/>
          <w:lang w:val="hr-HR"/>
        </w:rPr>
      </w:pPr>
    </w:p>
    <w:p w:rsidRDefault="009129C7" w:rsidP="009129C7" w:rsidR="009129C7">
      <w:pPr>
        <w:ind w:left="-567"/>
        <w:jc w:val="both"/>
        <w:rPr>
          <w:rFonts w:hAnsi="Times New Roman" w:ascii="Times New Roman"/>
          <w:szCs w:val="24"/>
          <w:lang w:val="hr-HR"/>
        </w:rPr>
      </w:pPr>
    </w:p>
    <w:p w:rsidRDefault="009129C7" w:rsidP="009129C7" w:rsidR="009129C7" w:rsidRPr="00E67ACF">
      <w:pPr>
        <w:ind w:left="-567"/>
        <w:jc w:val="both"/>
        <w:rPr>
          <w:rFonts w:hAnsi="Times New Roman" w:ascii="Times New Roman"/>
          <w:i/>
          <w:szCs w:val="24"/>
          <w:lang w:val="hr-HR"/>
        </w:rPr>
      </w:pPr>
      <w:r w:rsidRPr="00E67ACF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9129C7" w:rsidP="009129C7" w:rsidR="009129C7" w:rsidRPr="00E67ACF">
      <w:pPr>
        <w:ind w:left="-567"/>
        <w:jc w:val="both"/>
        <w:rPr>
          <w:rFonts w:hAnsi="Times New Roman" w:ascii="Times New Roman"/>
          <w:i/>
          <w:szCs w:val="24"/>
          <w:lang w:val="hr-HR"/>
        </w:rPr>
      </w:pPr>
      <w:r w:rsidRPr="00E67ACF">
        <w:rPr>
          <w:rFonts w:hAnsi="Times New Roman" w:ascii="Times New Roman"/>
          <w:i/>
          <w:szCs w:val="24"/>
          <w:lang w:val="hr-HR"/>
        </w:rPr>
        <w:t xml:space="preserve">Protiv ovog rješenja žalbu je ovlašten podnijeti podnositelj prijedloga i nadležno Ministarstvo. Ista se podnosi ovome sudu u tri primjerka u roku od tri dana od objave rješenja na mrežnim stranicama e-Oglasna ploča ovog suda, a o istoj odlučuje Visoki trgovački sud RH u roku od osam dana od dana primitka žalbe </w:t>
      </w:r>
    </w:p>
    <w:p w:rsidRDefault="00560BBA" w:rsidR="00560BBA">
      <w:pPr>
        <w:jc w:val="both"/>
        <w:rPr>
          <w:rFonts w:hAnsi="Times New Roman" w:ascii="Times New Roman"/>
          <w:szCs w:val="24"/>
          <w:lang w:val="hr-HR"/>
        </w:rPr>
      </w:pPr>
    </w:p>
    <w:p w:rsidRDefault="00560BBA" w:rsidR="00560BBA">
      <w:pPr>
        <w:jc w:val="both"/>
        <w:rPr>
          <w:rFonts w:hAnsi="Times New Roman" w:ascii="Times New Roman"/>
          <w:szCs w:val="24"/>
          <w:lang w:val="hr-HR"/>
        </w:rPr>
      </w:pPr>
    </w:p>
    <w:p w:rsidRDefault="00694B3B" w:rsidP="00324504" w:rsidR="00694B3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94B3B" w:rsidP="00324504" w:rsidR="00694B3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94B3B" w:rsidR="00694B3B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136A9C" w:rsidP="006C0000" w:rsidR="00136A9C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 xml:space="preserve">1. </w:t>
      </w:r>
      <w:r w:rsidR="00966779" w:rsidRPr="00694B3B">
        <w:rPr>
          <w:rFonts w:hAnsi="Times New Roman" w:ascii="Times New Roman"/>
          <w:color w:val="FFFFFF"/>
          <w:szCs w:val="24"/>
          <w:lang w:val="hr-HR"/>
        </w:rPr>
        <w:t>Podnositelju prijedloga AGROKOR d.d.</w:t>
      </w:r>
    </w:p>
    <w:p w:rsidRDefault="00966779" w:rsidP="006C0000" w:rsidR="00966779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2. Ministarstvo gospodarstva, poduzetništva i obrta</w:t>
      </w:r>
    </w:p>
    <w:p w:rsidRDefault="00966779" w:rsidP="006C0000" w:rsidR="00966779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3.Vlada RH</w:t>
      </w:r>
    </w:p>
    <w:p w:rsidRDefault="00966779" w:rsidP="006C0000" w:rsidR="00966779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4.e-Oglasna ploča ovog suda</w:t>
      </w:r>
    </w:p>
    <w:p w:rsidRDefault="00966779" w:rsidP="006C0000" w:rsidR="00966779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5. sudski registar ovog suda</w:t>
      </w:r>
      <w:r w:rsidR="004F114D" w:rsidRPr="00694B3B">
        <w:rPr>
          <w:rFonts w:hAnsi="Times New Roman" w:ascii="Times New Roman"/>
          <w:color w:val="FFFFFF"/>
          <w:szCs w:val="24"/>
          <w:lang w:val="hr-HR"/>
        </w:rPr>
        <w:t xml:space="preserve"> (neposredno)</w:t>
      </w:r>
    </w:p>
    <w:p w:rsidRDefault="00966779" w:rsidP="006C0000" w:rsidR="00966779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6. sudskim registrima trgovačkih sudova prema sjedištu</w:t>
      </w:r>
      <w:r w:rsidR="004F114D" w:rsidRPr="00694B3B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Pr="00694B3B">
        <w:rPr>
          <w:rFonts w:hAnsi="Times New Roman" w:ascii="Times New Roman"/>
          <w:color w:val="FFFFFF"/>
          <w:szCs w:val="24"/>
          <w:lang w:val="hr-HR"/>
        </w:rPr>
        <w:t xml:space="preserve">povezanih i ovisnih </w:t>
      </w:r>
      <w:r w:rsidR="00151B82" w:rsidRPr="00694B3B">
        <w:rPr>
          <w:rFonts w:hAnsi="Times New Roman" w:ascii="Times New Roman"/>
          <w:color w:val="FFFFFF"/>
          <w:szCs w:val="24"/>
          <w:lang w:val="hr-HR"/>
        </w:rPr>
        <w:t>društava dužnika</w:t>
      </w:r>
      <w:r w:rsidRPr="00694B3B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966779" w:rsidP="006C0000" w:rsidR="00966779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7. FINA</w:t>
      </w:r>
    </w:p>
    <w:p w:rsidRDefault="00966779" w:rsidP="006C0000" w:rsidR="00966779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8. Porezna uprava</w:t>
      </w:r>
    </w:p>
    <w:p w:rsidRDefault="00966779" w:rsidP="006C0000" w:rsidR="00966779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9. Ministarstvo pravosuđa RH</w:t>
      </w:r>
      <w:r w:rsidR="00A343D5" w:rsidRPr="00694B3B">
        <w:rPr>
          <w:rFonts w:hAnsi="Times New Roman" w:ascii="Times New Roman"/>
          <w:color w:val="FFFFFF"/>
          <w:szCs w:val="24"/>
          <w:lang w:val="hr-HR"/>
        </w:rPr>
        <w:t>, Zagreb, Ulica grada Vukovara 49</w:t>
      </w:r>
    </w:p>
    <w:p w:rsidRDefault="00966779" w:rsidP="00A343D5" w:rsidR="00A343D5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10. Središnje klirinško depozitarno društvo d.d.</w:t>
      </w:r>
      <w:r w:rsidR="00A343D5" w:rsidRPr="00694B3B">
        <w:rPr>
          <w:rFonts w:hAnsi="Times New Roman" w:ascii="Times New Roman"/>
          <w:color w:val="FFFFFF"/>
          <w:szCs w:val="24"/>
          <w:lang w:val="hr-HR"/>
        </w:rPr>
        <w:t>, Zagreb,  Heinzelova 62a</w:t>
      </w:r>
    </w:p>
    <w:p w:rsidRDefault="00966779" w:rsidP="007B2553" w:rsidR="007B2553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>11. javne knjige, očevi</w:t>
      </w:r>
      <w:r w:rsidR="007B2553" w:rsidRPr="00694B3B">
        <w:rPr>
          <w:rFonts w:hAnsi="Times New Roman" w:ascii="Times New Roman"/>
          <w:color w:val="FFFFFF"/>
          <w:szCs w:val="24"/>
          <w:lang w:val="hr-HR"/>
        </w:rPr>
        <w:t>dnici, registri za dužnika i za</w:t>
      </w:r>
      <w:r w:rsidRPr="00694B3B">
        <w:rPr>
          <w:rFonts w:hAnsi="Times New Roman" w:ascii="Times New Roman"/>
          <w:color w:val="FFFFFF"/>
          <w:szCs w:val="24"/>
          <w:lang w:val="hr-HR"/>
        </w:rPr>
        <w:t xml:space="preserve"> njeg</w:t>
      </w:r>
      <w:r w:rsidR="007B2553" w:rsidRPr="00694B3B">
        <w:rPr>
          <w:rFonts w:hAnsi="Times New Roman" w:ascii="Times New Roman"/>
          <w:color w:val="FFFFFF"/>
          <w:szCs w:val="24"/>
          <w:lang w:val="hr-HR"/>
        </w:rPr>
        <w:t>ova ovisna i povezana društva</w:t>
      </w:r>
    </w:p>
    <w:p w:rsidRDefault="00966779" w:rsidR="00136A9C" w:rsidRPr="00694B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4B3B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sectPr w:rsidSect="00DA083D" w:rsidR="00136A9C" w:rsidRPr="00694B3B">
      <w:headerReference w:type="default" r:id="rId11"/>
      <w:pgSz w:code="9" w:h="16840" w:w="11907"/>
      <w:pgMar w:gutter="0" w:footer="720" w:header="720" w:left="1985" w:bottom="1418" w:right="1134" w:top="90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83D" w:rsidP="00DA083D" w:rsidR="00DA083D">
      <w:r>
        <w:separator/>
      </w:r>
    </w:p>
  </w:endnote>
  <w:endnote w:id="0" w:type="continuationSeparator">
    <w:p w:rsidRDefault="00DA083D" w:rsidP="00DA083D" w:rsidR="00DA0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83D" w:rsidP="00DA083D" w:rsidR="00DA083D">
      <w:r>
        <w:separator/>
      </w:r>
    </w:p>
  </w:footnote>
  <w:footnote w:id="0" w:type="continuationSeparator">
    <w:p w:rsidRDefault="00DA083D" w:rsidP="00DA083D" w:rsidR="00DA0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573245"/>
      <w:docPartObj>
        <w:docPartGallery w:val="Page Numbers (Top of Page)"/>
        <w:docPartUnique/>
      </w:docPartObj>
    </w:sdtPr>
    <w:sdtEndPr/>
    <w:sdtContent>
      <w:p w:rsidRDefault="00DA083D" w:rsidP="00560BBA" w:rsidR="00DA083D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0C9">
          <w:rPr>
            <w:noProof/>
          </w:rPr>
          <w:t>6</w:t>
        </w:r>
        <w:r>
          <w:fldChar w:fldCharType="end"/>
        </w:r>
        <w:r>
          <w:t xml:space="preserve"> </w:t>
        </w:r>
        <w:r>
          <w:tab/>
        </w:r>
        <w:r>
          <w:tab/>
          <w:t>47. St-1138/17</w:t>
        </w:r>
        <w:r w:rsidR="007960C9">
          <w:t>-52</w:t>
        </w:r>
      </w:p>
    </w:sdtContent>
  </w:sdt>
  <w:p w:rsidRDefault="00DA083D" w:rsidR="00DA08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2D72"/>
    <w:multiLevelType w:val="hybridMultilevel"/>
    <w:tmpl w:val="768EA79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4C0CDA"/>
    <w:multiLevelType w:val="hybridMultilevel"/>
    <w:tmpl w:val="2C50810A"/>
    <w:lvl w:tplc="F3B0314A" w:ilvl="0">
      <w:start w:val="1"/>
      <w:numFmt w:val="upperRoman"/>
      <w:lvlText w:val="%1."/>
      <w:lvlJc w:val="left"/>
      <w:pPr>
        <w:ind w:hanging="72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13"/>
      </w:pPr>
    </w:lvl>
    <w:lvl w:tentative="true" w:tplc="041A001B" w:ilvl="2">
      <w:start w:val="1"/>
      <w:numFmt w:val="lowerRoman"/>
      <w:lvlText w:val="%3."/>
      <w:lvlJc w:val="right"/>
      <w:pPr>
        <w:ind w:hanging="180" w:left="1233"/>
      </w:pPr>
    </w:lvl>
    <w:lvl w:tentative="true" w:tplc="041A000F" w:ilvl="3">
      <w:start w:val="1"/>
      <w:numFmt w:val="decimal"/>
      <w:lvlText w:val="%4."/>
      <w:lvlJc w:val="left"/>
      <w:pPr>
        <w:ind w:hanging="360" w:left="1953"/>
      </w:pPr>
    </w:lvl>
    <w:lvl w:tentative="true" w:tplc="041A0019" w:ilvl="4">
      <w:start w:val="1"/>
      <w:numFmt w:val="lowerLetter"/>
      <w:lvlText w:val="%5."/>
      <w:lvlJc w:val="left"/>
      <w:pPr>
        <w:ind w:hanging="360" w:left="2673"/>
      </w:pPr>
    </w:lvl>
    <w:lvl w:tentative="true" w:tplc="041A001B" w:ilvl="5">
      <w:start w:val="1"/>
      <w:numFmt w:val="lowerRoman"/>
      <w:lvlText w:val="%6."/>
      <w:lvlJc w:val="right"/>
      <w:pPr>
        <w:ind w:hanging="180" w:left="3393"/>
      </w:pPr>
    </w:lvl>
    <w:lvl w:tentative="true" w:tplc="041A000F" w:ilvl="6">
      <w:start w:val="1"/>
      <w:numFmt w:val="decimal"/>
      <w:lvlText w:val="%7."/>
      <w:lvlJc w:val="left"/>
      <w:pPr>
        <w:ind w:hanging="360" w:left="4113"/>
      </w:pPr>
    </w:lvl>
    <w:lvl w:tentative="true" w:tplc="041A0019" w:ilvl="7">
      <w:start w:val="1"/>
      <w:numFmt w:val="lowerLetter"/>
      <w:lvlText w:val="%8."/>
      <w:lvlJc w:val="left"/>
      <w:pPr>
        <w:ind w:hanging="360" w:left="4833"/>
      </w:pPr>
    </w:lvl>
    <w:lvl w:tentative="true" w:tplc="041A001B" w:ilvl="8">
      <w:start w:val="1"/>
      <w:numFmt w:val="lowerRoman"/>
      <w:lvlText w:val="%9."/>
      <w:lvlJc w:val="right"/>
      <w:pPr>
        <w:ind w:hanging="180" w:left="5553"/>
      </w:pPr>
    </w:lvl>
  </w:abstractNum>
  <w:abstractNum w:abstractNumId="2">
    <w:nsid w:val="663D0C0A"/>
    <w:multiLevelType w:val="hybridMultilevel"/>
    <w:tmpl w:val="972E50C6"/>
    <w:lvl w:tplc="993044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5064A3"/>
    <w:multiLevelType w:val="hybridMultilevel"/>
    <w:tmpl w:val="DDE2B0DE"/>
    <w:lvl w:tplc="AE626CF2" w:ilvl="0">
      <w:start w:val="1"/>
      <w:numFmt w:val="upperRoman"/>
      <w:lvlText w:val="%1."/>
      <w:lvlJc w:val="left"/>
      <w:pPr>
        <w:ind w:hanging="720" w:left="8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33"/>
      </w:pPr>
    </w:lvl>
    <w:lvl w:tentative="true" w:tplc="041A001B" w:ilvl="2">
      <w:start w:val="1"/>
      <w:numFmt w:val="lowerRoman"/>
      <w:lvlText w:val="%3."/>
      <w:lvlJc w:val="right"/>
      <w:pPr>
        <w:ind w:hanging="180" w:left="1953"/>
      </w:pPr>
    </w:lvl>
    <w:lvl w:tentative="true" w:tplc="041A000F" w:ilvl="3">
      <w:start w:val="1"/>
      <w:numFmt w:val="decimal"/>
      <w:lvlText w:val="%4."/>
      <w:lvlJc w:val="left"/>
      <w:pPr>
        <w:ind w:hanging="360" w:left="2673"/>
      </w:pPr>
    </w:lvl>
    <w:lvl w:tentative="true" w:tplc="041A0019" w:ilvl="4">
      <w:start w:val="1"/>
      <w:numFmt w:val="lowerLetter"/>
      <w:lvlText w:val="%5."/>
      <w:lvlJc w:val="left"/>
      <w:pPr>
        <w:ind w:hanging="360" w:left="3393"/>
      </w:pPr>
    </w:lvl>
    <w:lvl w:tentative="true" w:tplc="041A001B" w:ilvl="5">
      <w:start w:val="1"/>
      <w:numFmt w:val="lowerRoman"/>
      <w:lvlText w:val="%6."/>
      <w:lvlJc w:val="right"/>
      <w:pPr>
        <w:ind w:hanging="180" w:left="4113"/>
      </w:pPr>
    </w:lvl>
    <w:lvl w:tentative="true" w:tplc="041A000F" w:ilvl="6">
      <w:start w:val="1"/>
      <w:numFmt w:val="decimal"/>
      <w:lvlText w:val="%7."/>
      <w:lvlJc w:val="left"/>
      <w:pPr>
        <w:ind w:hanging="360" w:left="4833"/>
      </w:pPr>
    </w:lvl>
    <w:lvl w:tentative="true" w:tplc="041A0019" w:ilvl="7">
      <w:start w:val="1"/>
      <w:numFmt w:val="lowerLetter"/>
      <w:lvlText w:val="%8."/>
      <w:lvlJc w:val="left"/>
      <w:pPr>
        <w:ind w:hanging="360" w:left="5553"/>
      </w:pPr>
    </w:lvl>
    <w:lvl w:tentative="true" w:tplc="041A001B" w:ilvl="8">
      <w:start w:val="1"/>
      <w:numFmt w:val="lowerRoman"/>
      <w:lvlText w:val="%9."/>
      <w:lvlJc w:val="right"/>
      <w:pPr>
        <w:ind w:hanging="180" w:left="6273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31F"/>
    <w:rsid w:val="0004131F"/>
    <w:rsid w:val="000B1E36"/>
    <w:rsid w:val="0012512E"/>
    <w:rsid w:val="00136A9C"/>
    <w:rsid w:val="001500F8"/>
    <w:rsid w:val="00151B82"/>
    <w:rsid w:val="0017083F"/>
    <w:rsid w:val="002249B9"/>
    <w:rsid w:val="003E25AF"/>
    <w:rsid w:val="004F114D"/>
    <w:rsid w:val="00537216"/>
    <w:rsid w:val="00560BBA"/>
    <w:rsid w:val="00583025"/>
    <w:rsid w:val="0061716E"/>
    <w:rsid w:val="00657298"/>
    <w:rsid w:val="00694B3B"/>
    <w:rsid w:val="006C0000"/>
    <w:rsid w:val="006F3181"/>
    <w:rsid w:val="007960C9"/>
    <w:rsid w:val="007B2553"/>
    <w:rsid w:val="007B7257"/>
    <w:rsid w:val="00815280"/>
    <w:rsid w:val="00816E5A"/>
    <w:rsid w:val="0088321A"/>
    <w:rsid w:val="008F54BB"/>
    <w:rsid w:val="009129C7"/>
    <w:rsid w:val="00951401"/>
    <w:rsid w:val="00966779"/>
    <w:rsid w:val="009776B7"/>
    <w:rsid w:val="00A343D5"/>
    <w:rsid w:val="00BE7DB3"/>
    <w:rsid w:val="00CA2C9D"/>
    <w:rsid w:val="00CC091C"/>
    <w:rsid w:val="00D05208"/>
    <w:rsid w:val="00DA083D"/>
    <w:rsid w:val="00DA7694"/>
    <w:rsid w:val="00DF5751"/>
    <w:rsid w:val="00DF6853"/>
    <w:rsid w:val="00E67ACF"/>
    <w:rsid w:val="00F6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257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7257"/>
    <w:rPr>
      <w:rFonts w:cstheme="minorBidi" w:eastAsiaTheme="minorHAnsi"/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A08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083D"/>
    <w:rPr>
      <w:rFonts w:hAnsi="Arial" w:ascii="Arial"/>
      <w:sz w:val="24"/>
      <w:lang w:eastAsia="zh-CN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6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694"/>
    <w:rPr>
      <w:rFonts w:cs="Tahoma" w:hAnsi="Tahoma" w:ascii="Tahoma"/>
      <w:sz w:val="16"/>
      <w:szCs w:val="16"/>
      <w:lang w:eastAsia="zh-CN" w:val="en-GB"/>
    </w:rPr>
  </w:style>
  <w:style w:styleId="Odlomakpopisa" w:type="paragraph">
    <w:name w:val="List Paragraph"/>
    <w:basedOn w:val="Normal"/>
    <w:uiPriority w:val="34"/>
    <w:qFormat/>
    <w:rsid w:val="00617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257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7257"/>
    <w:rPr>
      <w:rFonts w:cstheme="minorBidi" w:eastAsiaTheme="minorHAnsi"/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A08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083D"/>
    <w:rPr>
      <w:rFonts w:ascii="Arial" w:hAnsi="Arial"/>
      <w:sz w:val="24"/>
      <w:lang w:eastAsia="zh-CN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6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694"/>
    <w:rPr>
      <w:rFonts w:ascii="Tahoma" w:cs="Tahoma" w:hAnsi="Tahoma"/>
      <w:sz w:val="16"/>
      <w:szCs w:val="16"/>
      <w:lang w:eastAsia="zh-CN" w:val="en-GB"/>
    </w:rPr>
  </w:style>
  <w:style w:styleId="Odlomakpopisa" w:type="paragraph">
    <w:name w:val="List Paragraph"/>
    <w:basedOn w:val="Normal"/>
    <w:uiPriority w:val="34"/>
    <w:qFormat/>
    <w:rsid w:val="00617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1.dopuna rješenja o otvaranju</izvorni_sadrzaj>
    <derivirana_varijabla naziv="DomainObject.Primjedba_1">1.dopuna rješenja o otvaranju</derivirana_varijabla>
  </DomainObject.Primjedba>
  <DomainObject.Oznaka>
    <izvorni_sadrzaj>St-1138/2017-52</izvorni_sadrzaj>
    <derivirana_varijabla naziv="DomainObject.Oznaka_1">St-1138/2017-52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BRANIMIR ŽARKOVIĆ, iz OD Šavorić i partneri d.o.o.; ŠAVORIĆ &amp; PARTNERI odvjetničko društvo, d.o.o.</izvorni_sadrzaj>
    <derivirana_varijabla naziv="DomainObject.Predmet.ProtustrankaFormated_1">  AGROKOR d.d. zastupanog po punomoćniku BRANIMIR ŽARKOVIĆ, iz OD Šavorić i partneri d.o.o.; ŠAVORIĆ &amp; PARTNERI odvjetničko društvo, d.o.o.</derivirana_varijabla>
  </DomainObject.Predmet.ProtustrankaFormated>
  <DomainObject.Predmet.ProtustrankaFormatedOIB>
    <izvorni_sadrzaj>  AGROKOR d.d., OIB 05937759187 zastupanog po punomoćniku BRANIMIR ŽARKOVIĆ, iz OD Šavorić i partneri d.o.o.; ŠAVORIĆ &amp; PARTNERI odvjetničko društvo, d.o.o.</izvorni_sadrzaj>
    <derivirana_varijabla naziv="DomainObject.Predmet.ProtustrankaFormatedOIB_1">  AGROKOR d.d., OIB 05937759187 zastupanog po punomoćniku BRANIMIR ŽARKOVIĆ, iz OD Šavorić i partneri d.o.o.; ŠAVORIĆ &amp; PARTNERI odvjetničko društvo, d.o.o.</derivirana_varijabla>
  </DomainObject.Predmet.ProtustrankaFormatedOIB>
  <DomainObject.Predmet.ProtustrankaFormatedWithAdress>
    <izvorni_sadrzaj> AGROKOR d.d., Trg Dražena Petrovića 3, 10000 Zagreb zastupanog po punomoćniku BRANIMIR ŽARKOVIĆ, iz OD Šavorić i partneri d.o.o.; ŠAVORIĆ &amp; PARTNERI odvjetničko društvo, d.o.o.</izvorni_sadrzaj>
    <derivirana_varijabla naziv="DomainObject.Predmet.ProtustrankaFormatedWithAdress_1"> AGROKOR d.d., Trg Dražena Petrovića 3, 10000 Zagreb zastupanog po punomoćniku BRANIMIR ŽARKOVIĆ, iz OD Šavorić i partneri d.o.o.; ŠAVORIĆ &amp; PARTNERI odvjetničko društvo, d.o.o.</derivirana_varijabla>
  </DomainObject.Predmet.ProtustrankaFormatedWithAdress>
  <DomainObject.Predmet.ProtustrankaFormatedWithAdressOIB>
    <izvorni_sadrzaj> AGROKOR d.d., OIB 05937759187, Trg Dražena Petrovića 3, 10000 Zagreb zastupanog po punomoćniku BRANIMIR ŽARKOVIĆ, iz OD Šavorić i partneri d.o.o.; ŠAVORIĆ &amp; PARTNERI odvjetničko društvo, d.o.o.</izvorni_sadrzaj>
    <derivirana_varijabla naziv="DomainObject.Predmet.ProtustrankaFormatedWithAdressOIB_1"> AGROKOR d.d., OIB 05937759187, Trg Dražena Petrovića 3, 10000 Zagreb zastupanog po punomoćniku BRANIMIR ŽARKOVIĆ, iz OD Šavorić i partneri d.o.o.; ŠAVORIĆ &amp; PARTNERI odvjetničko društvo, d.o.o.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 zastupanog po punomoćniku BRANIMIR ŽARKOVIĆ, iz OD Šavorić i partneri d.o.o.; ŠAVORIĆ &amp; PARTNERI odvjetničko društvo, d.o.o.</item>
    </izvorni_sadrzaj>
    <derivirana_varijabla naziv="DomainObject.Predmet.ProtuStrankaListFormated_1">
      <item>AGROKOR d.d. zastupanog po punomoćniku BRANIMIR ŽARKOVIĆ, iz OD Šavorić i partneri d.o.o.; ŠAVORIĆ &amp; PARTNERI odvjetničko društvo, d.o.o.</item>
    </derivirana_varijabla>
  </DomainObject.Predmet.ProtuStrankaListFormated>
  <DomainObject.Predmet.ProtuStrankaListFormatedOIB>
    <izvorni_sadrzaj>
      <item>AGROKOR d.d., OIB 05937759187 zastupanog po punomoćniku BRANIMIR ŽARKOVIĆ, iz OD Šavorić i partneri d.o.o.; ŠAVORIĆ &amp; PARTNERI odvjetničko društvo, d.o.o.</item>
    </izvorni_sadrzaj>
    <derivirana_varijabla naziv="DomainObject.Predmet.ProtuStrankaListFormatedOIB_1">
      <item>AGROKOR d.d., OIB 05937759187 zastupanog po punomoćniku BRANIMIR ŽARKOVIĆ, iz OD Šavorić i partneri d.o.o.; ŠAVORIĆ &amp; PARTNERI odvjetničko društvo, d.o.o.</item>
    </derivirana_varijabla>
  </DomainObject.Predmet.ProtuStrankaListFormatedOIB>
  <DomainObject.Predmet.ProtuStrankaListFormatedWithAdress>
    <izvorni_sadrzaj>
      <item>AGROKOR d.d., Trg Dražena Petrovića 3, 10000 Zagreb zastupanog po punomoćniku BRANIMIR ŽARKOVIĆ, iz OD Šavorić i partneri d.o.o.; ŠAVORIĆ &amp; PARTNERI odvjetničko društvo, d.o.o.</item>
    </izvorni_sadrzaj>
    <derivirana_varijabla naziv="DomainObject.Predmet.ProtuStrankaListFormatedWithAdress_1">
      <item>AGROKOR d.d., Trg Dražena Petrovića 3, 10000 Zagreb zastupanog po punomoćniku BRANIMIR ŽARKOVIĆ, iz OD Šavorić i partneri d.o.o.; ŠAVORIĆ &amp; PARTNERI odvjetničko društvo, d.o.o.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BRANIMIR ŽARKOVIĆ, iz OD Šavorić i partneri d.o.o.; ŠAVORIĆ &amp; PARTNERI odvjetničko društvo, d.o.o.</item>
    </izvorni_sadrzaj>
    <derivirana_varijabla naziv="DomainObject.Predmet.ProtuStrankaListFormatedWithAdressOIB_1">
      <item>AGROKOR d.d., OIB 05937759187, Trg Dražena Petrovića 3, 10000 Zagreb zastupanog po punomoćniku BRANIMIR ŽARKOVIĆ, iz OD Šavorić i partneri d.o.o.; ŠAVORIĆ &amp; PARTNERI odvjetničko društvo, d.o.o.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RH MF POREZNA UPRAVA ZAGREB</item>
      <item>MINISTARSTVO GOSPODARSTVA, PODUZETNIŠTVA I OBRTA</item>
      <item>SREDIŠNJE KLIRINŠKO DEPOZITARNO DRUŠTVO, dioničko društvo</item>
      <item>VLADA RH</item>
      <item>HELENA SJAUŠ</item>
      <item>BRANIMIR ŽARKOVIĆ, iz OD Šavorić i partneri d.o.o. punomoćnik sudionika u postupku AGROKOR d.d.</item>
      <item>ŠAVORIĆ &amp; PARTNERI odvjetničko društvo, d.o.o. punomoćnik sudionika u postupku AGROKOR d.d.</item>
    </izvorni_sadrzaj>
    <derivirana_varijabla naziv="DomainObject.Predmet.OstaliListFormated_1">
      <item>RH MF POREZNA UPRAVA ZAGREB</item>
      <item>MINISTARSTVO GOSPODARSTVA, PODUZETNIŠTVA I OBRTA</item>
      <item>SREDIŠNJE KLIRINŠKO DEPOZITARNO DRUŠTVO, dioničko društvo</item>
      <item>VLADA RH</item>
      <item>HELENA SJAUŠ</item>
      <item>BRANIMIR ŽARKOVIĆ, iz OD Šavorić i partneri d.o.o. punomoćnik sudionika u postupku AGROKOR d.d.</item>
      <item>ŠAVORIĆ &amp; PARTNERI odvjetničko društvo, d.o.o. punomoćnik sudionika u postupku AGROKOR d.d.</item>
    </derivirana_varijabla>
  </DomainObject.Predmet.OstaliListFormated>
  <DomainObject.Predmet.OstaliListFormatedOIB>
    <izvorni_sadrzaj>
      <item>RH MF POREZNA UPRAVA ZAGREB</item>
      <item>MINISTARSTVO GOSPODARSTVA, PODUZETNIŠTVA I OBRTA</item>
      <item>SREDIŠNJE KLIRINŠKO DEPOZITARNO DRUŠTVO, dioničko društvo, OIB 64406809162</item>
      <item>VLADA RH</item>
      <item>HELENA SJAUŠ</item>
      <item>BRANIMIR ŽARKOVIĆ, iz OD Šavorić i partneri d.o.o. punomoćnik sudionika u postupku AGROKOR d.d.</item>
      <item>ŠAVORIĆ &amp; PARTNERI odvjetničko društvo, d.o.o., OIB 76399409042 punomoćnik sudionika u postupku AGROKOR d.d.</item>
    </izvorni_sadrzaj>
    <derivirana_varijabla naziv="DomainObject.Predmet.OstaliListFormatedOIB_1">
      <item>RH MF POREZNA UPRAVA ZAGREB</item>
      <item>MINISTARSTVO GOSPODARSTVA, PODUZETNIŠTVA I OBRTA</item>
      <item>SREDIŠNJE KLIRINŠKO DEPOZITARNO DRUŠTVO, dioničko društvo, OIB 64406809162</item>
      <item>VLADA RH</item>
      <item>HELENA SJAUŠ</item>
      <item>BRANIMIR ŽARKOVIĆ, iz OD Šavorić i partneri d.o.o. punomoćnik sudionika u postupku AGROKOR d.d.</item>
      <item>ŠAVORIĆ &amp; PARTNERI odvjetničko društvo, d.o.o., OIB 76399409042 punomoćnik sudionika u postupku AGROKOR d.d.</item>
    </derivirana_varijabla>
  </DomainObject.Predmet.OstaliListFormatedOIB>
  <DomainObject.Predmet.OstaliListFormatedWithAdress>
    <izvorni_sadrzaj>
      <item>RH MF POREZNA UPRAVA ZAGREB, Av. Dubrovnik 32, 10000 Zagreb</item>
      <item>MINISTARSTVO GOSPODARSTVA, PODUZETNIŠTVA I OBRTA, Ul. grada Vukovara 78, 10000 Zagreb</item>
      <item>SREDIŠNJE KLIRINŠKO DEPOZITARNO DRUŠTVO, dioničko društvo, Heinzelova 62a, 10000 Zagreb</item>
      <item>VLADA RH, Trg sv. Marka 2,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Ilica 1A, 10000 Zagreb punomoćnik sudionika u postupku AGROKOR d.d.</item>
    </izvorni_sadrzaj>
    <derivirana_varijabla naziv="DomainObject.Predmet.OstaliListFormatedWithAdress_1">
      <item>RH MF POREZNA UPRAVA ZAGREB, Av. Dubrovnik 32, 10000 Zagreb</item>
      <item>MINISTARSTVO GOSPODARSTVA, PODUZETNIŠTVA I OBRTA, Ul. grada Vukovara 78, 10000 Zagreb</item>
      <item>SREDIŠNJE KLIRINŠKO DEPOZITARNO DRUŠTVO, dioničko društvo, Heinzelova 62a, 10000 Zagreb</item>
      <item>VLADA RH, Trg sv. Marka 2,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Ilica 1A, 10000 Zagreb punomoćnik sudionika u postupku AGROKOR d.d.</item>
    </derivirana_varijabla>
  </DomainObject.Predmet.OstaliListFormatedWithAdress>
  <DomainObject.Predmet.OstaliListFormatedWithAdressOIB>
    <izvorni_sadrzaj>
      <item>RH MF POREZNA UPRAVA ZAGREB, Av. Dubrovnik 32, 10000 Zagreb</item>
      <item>MINISTARSTVO GOSPODARSTVA, PODUZETNIŠTVA I OBRTA, Ul. grada Vukovara 78, 10000 Zagreb</item>
      <item>SREDIŠNJE KLIRINŠKO DEPOZITARNO DRUŠTVO, dioničko društvo, OIB 64406809162, Heinzelova 62a, 10000 Zagreb</item>
      <item>VLADA RH, Trg sv. Marka 2,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OIB 76399409042, Ilica 1A, 10000 Zagreb punomoćnik sudionika u postupku AGROKOR d.d.</item>
    </izvorni_sadrzaj>
    <derivirana_varijabla naziv="DomainObject.Predmet.OstaliListFormatedWithAdressOIB_1">
      <item>RH MF POREZNA UPRAVA ZAGREB, Av. Dubrovnik 32, 10000 Zagreb</item>
      <item>MINISTARSTVO GOSPODARSTVA, PODUZETNIŠTVA I OBRTA, Ul. grada Vukovara 78, 10000 Zagreb</item>
      <item>SREDIŠNJE KLIRINŠKO DEPOZITARNO DRUŠTVO, dioničko društvo, OIB 64406809162, Heinzelova 62a, 10000 Zagreb</item>
      <item>VLADA RH, Trg sv. Marka 2,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OIB 76399409042, Ilica 1A, 10000 Zagreb punomoćnik sudionika u postupku AGROKOR d.d.</item>
    </derivirana_varijabla>
  </DomainObject.Predmet.OstaliListFormatedWithAdressOIB>
  <DomainObject.Predmet.OstaliListNazivFormated>
    <izvorni_sadrzaj>
      <item>RH MF POREZNA UPRAVA ZAGREB</item>
      <item>MINISTARSTVO GOSPODARSTVA, PODUZETNIŠTVA I OBRTA</item>
      <item>SREDIŠNJE KLIRINŠKO DEPOZITARNO DRUŠTVO, dioničko društvo</item>
      <item>VLADA RH</item>
      <item>HELENA SJAUŠ</item>
      <item>BRANIMIR ŽARKOVIĆ, iz OD Šavorić i partneri d.o.o.</item>
      <item>ŠAVORIĆ &amp; PARTNERI odvjetničko društvo, d.o.o.</item>
    </izvorni_sadrzaj>
    <derivirana_varijabla naziv="DomainObject.Predmet.OstaliListNazivFormated_1">
      <item>RH MF POREZNA UPRAVA ZAGREB</item>
      <item>MINISTARSTVO GOSPODARSTVA, PODUZETNIŠTVA I OBRTA</item>
      <item>SREDIŠNJE KLIRINŠKO DEPOZITARNO DRUŠTVO, dioničko društvo</item>
      <item>VLADA RH</item>
      <item>HELENA SJAUŠ</item>
      <item>BRANIMIR ŽARKOVIĆ, iz OD Šavorić i partneri d.o.o.</item>
      <item>ŠAVORIĆ &amp; PARTNERI odvjetničko društvo, d.o.o.</item>
    </derivirana_varijabla>
  </DomainObject.Predmet.OstaliListNazivFormated>
  <DomainObject.Predmet.OstaliListNazivFormatedOIB>
    <izvorni_sadrzaj>
      <item>RH MF POREZNA UPRAVA ZAGREB</item>
      <item>MINISTARSTVO GOSPODARSTVA, PODUZETNIŠTVA I OBRTA</item>
      <item>SREDIŠNJE KLIRINŠKO DEPOZITARNO DRUŠTVO, dioničko društvo, OIB 64406809162</item>
      <item>VLADA RH</item>
      <item>HELENA SJAUŠ</item>
      <item>BRANIMIR ŽARKOVIĆ, iz OD Šavorić i partneri d.o.o.</item>
      <item>ŠAVORIĆ &amp; PARTNERI odvjetničko društvo, d.o.o., OIB 76399409042</item>
    </izvorni_sadrzaj>
    <derivirana_varijabla naziv="DomainObject.Predmet.OstaliListNazivFormatedOIB_1">
      <item>RH MF POREZNA UPRAVA ZAGREB</item>
      <item>MINISTARSTVO GOSPODARSTVA, PODUZETNIŠTVA I OBRTA</item>
      <item>SREDIŠNJE KLIRINŠKO DEPOZITARNO DRUŠTVO, dioničko društvo, OIB 64406809162</item>
      <item>VLADA RH</item>
      <item>HELENA SJAUŠ</item>
      <item>BRANIMIR ŽARKOVIĆ, iz OD Šavorić i partneri d.o.o.</item>
      <item>ŠAVORIĆ &amp; PARTNERI odvjetničko društvo, d.o.o., OIB 76399409042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St-1138/2017-52</izvorni_sadrzaj>
    <derivirana_varijabla naziv="DomainObject.PoslovniBrojDokumenta_1">St-1138/2017-52</derivirana_varijabla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RH MF POREZNA UPRAVA ZAGREB</item>
      <item>MINISTARSTVO GOSPODARSTVA, PODUZETNIŠTVA I OBRTA</item>
      <item>SREDIŠNJE KLIRINŠKO DEPOZITARNO DRUŠTVO, dioničko društvo</item>
      <item>VLADA RH</item>
      <item>HELENA SJAUŠ</item>
      <item>BRANIMIR ŽARKOVIĆ, iz OD Šavorić i partneri d.o.o.</item>
      <item>ŠAVORIĆ &amp; PARTNERI odvjetničko društvo, d.o.o.</item>
    </izvorni_sadrzaj>
    <derivirana_varijabla naziv="DomainObject.Predmet.SudioniciListNaziv_1">
      <item>AGROKOR d.d.</item>
      <item>AGROKOR d.d.</item>
      <item>RH MF POREZNA UPRAVA ZAGREB</item>
      <item>MINISTARSTVO GOSPODARSTVA, PODUZETNIŠTVA I OBRTA</item>
      <item>SREDIŠNJE KLIRINŠKO DEPOZITARNO DRUŠTVO, dioničko društvo</item>
      <item>VLADA RH</item>
      <item>HELENA SJAUŠ</item>
      <item>BRANIMIR ŽARKOVIĆ, iz OD Šavorić i partneri d.o.o.</item>
      <item>ŠAVORIĆ &amp; PARTNERI odvjetničko društvo, d.o.o.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RH MF POREZNA UPRAVA ZAGREB, Av. Dubrovnik 32,10000 Zagreb</item>
      <item>MINISTARSTVO GOSPODARSTVA, PODUZETNIŠTVA I OBRTA, Ul. grada Vukovara 78,10000 Zagreb</item>
      <item>SREDIŠNJE KLIRINŠKO DEPOZITARNO DRUŠTVO, dioničko društvo, OIB 64406809162, Heinzelova 62a,10000 Zagreb</item>
      <item>VLADA RH, Trg sv. Marka 2,10000 Zagreb</item>
      <item>HELENA SJAUŠ, Fra Filipa Grabovca 14,10000 Zagreb</item>
      <item>BRANIMIR ŽARKOVIĆ, iz OD Šavorić i partneri d.o.o., ILica 1a, Neboder-14 /15 kat,10000 Zagreb</item>
      <item>ŠAVORIĆ &amp; PARTNERI odvjetničko društvo, d.o.o., OIB 76399409042, Ilica 1A,10000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RH MF POREZNA UPRAVA ZAGREB, Av. Dubrovnik 32,10000 Zagreb</item>
      <item>MINISTARSTVO GOSPODARSTVA, PODUZETNIŠTVA I OBRTA, Ul. grada Vukovara 78,10000 Zagreb</item>
      <item>SREDIŠNJE KLIRINŠKO DEPOZITARNO DRUŠTVO, dioničko društvo, OIB 64406809162, Heinzelova 62a,10000 Zagreb</item>
      <item>VLADA RH, Trg sv. Marka 2,10000 Zagreb</item>
      <item>HELENA SJAUŠ, Fra Filipa Grabovca 14,10000 Zagreb</item>
      <item>BRANIMIR ŽARKOVIĆ, iz OD Šavorić i partneri d.o.o., ILica 1a, Neboder-14 /15 kat,10000 Zagreb</item>
      <item>ŠAVORIĆ &amp; PARTNERI odvjetničko društvo, d.o.o., OIB 76399409042,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64406809162</item>
      <item>, OIB null</item>
      <item>, OIB null</item>
      <item>, OIB null</item>
      <item>, OIB 76399409042</item>
    </izvorni_sadrzaj>
    <derivirana_varijabla naziv="DomainObject.Predmet.SudioniciListNazivOIB_1">
      <item>, OIB 05937759187</item>
      <item>, OIB 05937759187</item>
      <item>, OIB null</item>
      <item>, OIB null</item>
      <item>, OIB 64406809162</item>
      <item>, OIB null</item>
      <item>, OIB null</item>
      <item>, OIB null</item>
      <item>, OIB 76399409042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9005D-A25B-45AD-A855-675399552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6</properties:Pages>
  <properties:Words>2347</properties:Words>
  <properties:Characters>13151</properties:Characters>
  <properties:Lines>288</properties:Lines>
  <properties:Paragraphs>126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2017-04-18T07:03:00Z</dcterms:created>
  <dc:creator>Sudsko vijeæe</dc:creator>
  <cp:lastModifiedBy>Monika Grbac</cp:lastModifiedBy>
  <cp:lastPrinted>2017-04-21T09:33:00Z</cp:lastPrinted>
  <dcterms:modified xmlns:xsi="http://www.w3.org/2001/XMLSchema-instance" xsi:type="dcterms:W3CDTF">2017-04-21T09:33:00Z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St-1138/2017-52 / Odluka - Dopunsko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