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4d7b" w14:paraId="eeb4d7b" w:rsidRDefault="00F72B72" w:rsidP="00F72B72" w:rsidR="00F72B72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2B72" w:rsidP="00F72B72" w:rsidR="00F72B72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F72B72" w:rsidP="00F72B72" w:rsidR="00F72B72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72B72" w:rsidP="00F72B72" w:rsidR="00F72B72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72B72" w:rsidP="00F72B72" w:rsidR="00F72B72" w:rsidRPr="00814D55"/>
    <w:p w:rsidRDefault="00F72B72" w:rsidP="00F72B72" w:rsidR="00F72B72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TIVOLI TURIST COMMERCE d. o. o. Umag, Ulica Tribje 19, OIB 81628924759, MBS 040129400,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F72B72" w:rsidP="00F72B72" w:rsidR="00F72B72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2B72" w:rsidP="00F72B72" w:rsidR="00F72B72" w:rsidRPr="00814D55">
      <w:pPr>
        <w:jc w:val="center"/>
      </w:pPr>
      <w:r w:rsidRPr="00814D55">
        <w:t>O G L A S</w:t>
      </w:r>
    </w:p>
    <w:p w:rsidRDefault="00F72B72" w:rsidP="00F72B72" w:rsidR="00F72B72" w:rsidRPr="00814D55">
      <w:pPr>
        <w:ind w:firstLine="708"/>
      </w:pPr>
    </w:p>
    <w:p w:rsidRDefault="00F72B72" w:rsidP="00F72B72" w:rsidR="00F72B72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TIVOLI TURIST COMMERCE d. o. o. Umag, Ulica Tribje 19, OIB 81628924759, MBS 040129400,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</w:t>
      </w:r>
      <w:r>
        <w:rPr>
          <w:rFonts w:cs="Times New Roman" w:eastAsia="Times New Roman"/>
          <w:szCs w:val="24"/>
          <w:lang w:eastAsia="hr-HR"/>
        </w:rPr>
        <w:t xml:space="preserve">1. rujna 2015. </w:t>
      </w:r>
      <w:r w:rsidRPr="00814D55">
        <w:rPr>
          <w:rFonts w:cs="Times New Roman" w:eastAsia="Times New Roman"/>
          <w:szCs w:val="24"/>
          <w:lang w:eastAsia="hr-HR"/>
        </w:rPr>
        <w:t xml:space="preserve">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155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F72B72" w:rsidP="00F72B72" w:rsidR="00F72B72" w:rsidRPr="00814D55">
      <w:pPr>
        <w:ind w:firstLine="708"/>
      </w:pPr>
    </w:p>
    <w:p w:rsidRDefault="00F72B72" w:rsidP="00F72B72" w:rsidR="00F72B72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367.262,34 kune</w:t>
      </w:r>
      <w:r w:rsidRPr="00814D55">
        <w:t>.</w:t>
      </w:r>
    </w:p>
    <w:p w:rsidRDefault="00F72B72" w:rsidP="00F72B72" w:rsidR="00F72B72" w:rsidRPr="00814D55"/>
    <w:p w:rsidRDefault="00F72B72" w:rsidP="00F72B72" w:rsidR="00F72B72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 ovlaštene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Oskar Karlatec i Darinka Karlatec,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podnesu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F72B72" w:rsidP="00F72B72" w:rsidR="00F72B72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2B72" w:rsidP="00F72B72" w:rsidR="00F72B72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F72B72" w:rsidP="00F72B72" w:rsidR="00F72B72" w:rsidRPr="00814D55">
      <w:pPr>
        <w:rPr>
          <w:rFonts w:cs="Times New Roman" w:eastAsia="Times New Roman"/>
          <w:szCs w:val="24"/>
          <w:lang w:eastAsia="hr-HR"/>
        </w:rPr>
      </w:pPr>
    </w:p>
    <w:p w:rsidRDefault="00F72B72" w:rsidP="00F72B72" w:rsidR="00F72B72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2B72" w:rsidP="00F72B72" w:rsidR="00F72B72" w:rsidRPr="00814D55">
      <w:pPr>
        <w:ind w:firstLine="708"/>
      </w:pPr>
    </w:p>
    <w:p w:rsidRDefault="00F72B72" w:rsidP="00F72B72" w:rsidR="00F72B72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F72B72" w:rsidP="00F72B72" w:rsidR="00F72B72" w:rsidRPr="00814D55">
      <w:pPr>
        <w:ind w:firstLine="708" w:left="5664"/>
        <w:jc w:val="center"/>
      </w:pPr>
      <w:r w:rsidRPr="00814D55">
        <w:t>Sudska savjetnica</w:t>
      </w:r>
    </w:p>
    <w:p w:rsidRDefault="00F72B72" w:rsidP="00F72B72" w:rsidR="00F72B72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F72B72" w:rsidP="00F72B72" w:rsidR="00F72B72" w:rsidRPr="00EF6993">
      <w:pPr>
        <w:rPr>
          <w:szCs w:val="24"/>
        </w:rPr>
      </w:pPr>
      <w:r w:rsidRPr="00EF6993">
        <w:rPr>
          <w:szCs w:val="24"/>
        </w:rPr>
        <w:t>DNA:</w:t>
      </w:r>
    </w:p>
    <w:p w:rsidRDefault="00F72B72" w:rsidP="00F72B72" w:rsidR="004F5027" w:rsidRPr="00F72B72">
      <w:pPr>
        <w:jc w:val="left"/>
        <w:rPr>
          <w:szCs w:val="24"/>
        </w:rPr>
      </w:pPr>
      <w:r w:rsidRPr="00EF6993">
        <w:rPr>
          <w:szCs w:val="24"/>
        </w:rPr>
        <w:t>- mrežna stranica e-Oglasna ploča sudova (45 dana).</w:t>
      </w:r>
    </w:p>
    <w:sectPr w:rsidR="004F5027" w:rsidRPr="00F72B7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2B72" w:rsidP="00F72B72" w:rsidR="00F72B72">
      <w:r>
        <w:separator/>
      </w:r>
    </w:p>
  </w:endnote>
  <w:endnote w:id="0" w:type="continuationSeparator">
    <w:p w:rsidRDefault="00F72B72" w:rsidP="00F72B72" w:rsidR="00F72B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2B72" w:rsidP="00F72B72" w:rsidR="00F72B72">
      <w:r>
        <w:separator/>
      </w:r>
    </w:p>
  </w:footnote>
  <w:footnote w:id="0" w:type="continuationSeparator">
    <w:p w:rsidRDefault="00F72B72" w:rsidP="00F72B72" w:rsidR="00F72B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B72" w:rsidP="00AF6EC0" w:rsidR="00240B30">
    <w:pPr>
      <w:pStyle w:val="Zaglavlje"/>
      <w:jc w:val="right"/>
    </w:pPr>
    <w:r>
      <w:t>11 St-314/2016-3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5787"/>
    <w:rsid w:val="00122D01"/>
    <w:rsid w:val="004F5027"/>
    <w:rsid w:val="006B5787"/>
    <w:rsid w:val="00F72B7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2B7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2B7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72B7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2B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2B7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72B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B7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22D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D0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D0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D0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D0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2B7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2B7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72B7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2B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2B7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72B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B7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22D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D0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D0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D0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D0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St-314/2016</izvorni_sadrzaj>
    <derivirana_varijabla naziv="DomainObject.Predmet.OznakaBroj_1">St-314/2016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TIVOLI TURIST COMMERCE d.o.o. UMAG</izvorni_sadrzaj>
    <derivirana_varijabla naziv="DomainObject.Predmet.ProtustrankaFormated_1">  TIVOLI TURIST COMMERCE d.o.o. UMAG</derivirana_varijabla>
  </DomainObject.Predmet.ProtustrankaFormated>
  <DomainObject.Predmet.ProtustrankaFormatedOIB>
    <izvorni_sadrzaj>  TIVOLI TURIST COMMERCE d.o.o. UMAG, OIB 81628924759</izvorni_sadrzaj>
    <derivirana_varijabla naziv="DomainObject.Predmet.ProtustrankaFormatedOIB_1">  TIVOLI TURIST COMMERCE d.o.o. UMAG, OIB 81628924759</derivirana_varijabla>
  </DomainObject.Predmet.ProtustrankaFormatedOIB>
  <DomainObject.Predmet.ProtustrankaFormatedWithAdress>
    <izvorni_sadrzaj> TIVOLI TURIST COMMERCE d.o.o. UMAG, Ulica Tribje 19, 52470 Umag</izvorni_sadrzaj>
    <derivirana_varijabla naziv="DomainObject.Predmet.ProtustrankaFormatedWithAdress_1"> TIVOLI TURIST COMMERCE d.o.o. UMAG, Ulica Tribje 19, 52470 Umag</derivirana_varijabla>
  </DomainObject.Predmet.ProtustrankaFormatedWithAdress>
  <DomainObject.Predmet.ProtustrankaFormatedWithAdressOIB>
    <izvorni_sadrzaj> TIVOLI TURIST COMMERCE d.o.o. UMAG, OIB 81628924759, Ulica Tribje 19, 52470 Umag</izvorni_sadrzaj>
    <derivirana_varijabla naziv="DomainObject.Predmet.ProtustrankaFormatedWithAdressOIB_1"> TIVOLI TURIST COMMERCE d.o.o. UMAG, OIB 81628924759, Ulica Tribje 19, 52470 Umag</derivirana_varijabla>
  </DomainObject.Predmet.ProtustrankaFormatedWithAdressOIB>
  <DomainObject.Predmet.ProtustrankaWithAdress>
    <izvorni_sadrzaj>TIVOLI TURIST COMMERCE d.o.o. UMAG Ulica Tribje 19, 52470 Umag</izvorni_sadrzaj>
    <derivirana_varijabla naziv="DomainObject.Predmet.ProtustrankaWithAdress_1">TIVOLI TURIST COMMERCE d.o.o. UMAG Ulica Tribje 19, 52470 Umag</derivirana_varijabla>
  </DomainObject.Predmet.ProtustrankaWithAdress>
  <DomainObject.Predmet.ProtustrankaWithAdressOIB>
    <izvorni_sadrzaj>TIVOLI TURIST COMMERCE d.o.o. UMAG, OIB 81628924759, Ulica Tribje 19, 52470 Umag</izvorni_sadrzaj>
    <derivirana_varijabla naziv="DomainObject.Predmet.ProtustrankaWithAdressOIB_1">TIVOLI TURIST COMMERCE d.o.o. UMAG, OIB 81628924759, Ulica Tribje 19, 52470 Umag</derivirana_varijabla>
  </DomainObject.Predmet.ProtustrankaWithAdressOIB>
  <DomainObject.Predmet.ProtustrankaNazivFormated>
    <izvorni_sadrzaj>TIVOLI TURIST COMMERCE d.o.o. UMAG</izvorni_sadrzaj>
    <derivirana_varijabla naziv="DomainObject.Predmet.ProtustrankaNazivFormated_1">TIVOLI TURIST COMMERCE d.o.o. UMAG</derivirana_varijabla>
  </DomainObject.Predmet.ProtustrankaNazivFormated>
  <DomainObject.Predmet.ProtustrankaNazivFormatedOIB>
    <izvorni_sadrzaj>TIVOLI TURIST COMMERCE d.o.o. UMAG, OIB 81628924759</izvorni_sadrzaj>
    <derivirana_varijabla naziv="DomainObject.Predmet.ProtustrankaNazivFormatedOIB_1">TIVOLI TURIST COMMERCE d.o.o. UMAG, OIB 81628924759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367262.34</izvorni_sadrzaj>
    <derivirana_varijabla naziv="DomainObject.Predmet.TrenutnaVrijednost_1">367262.34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TIVOLI TURIST COMMERCE d.o.o. UMAG</item>
    </izvorni_sadrzaj>
    <derivirana_varijabla naziv="DomainObject.Predmet.ProtuStrankaListFormated_1">
      <item>TIVOLI TURIST COMMERCE d.o.o. UMAG</item>
    </derivirana_varijabla>
  </DomainObject.Predmet.ProtuStrankaListFormated>
  <DomainObject.Predmet.ProtuStrankaListFormatedOIB>
    <izvorni_sadrzaj>
      <item>TIVOLI TURIST COMMERCE d.o.o. UMAG, OIB 81628924759</item>
    </izvorni_sadrzaj>
    <derivirana_varijabla naziv="DomainObject.Predmet.ProtuStrankaListFormatedOIB_1">
      <item>TIVOLI TURIST COMMERCE d.o.o. UMAG, OIB 81628924759</item>
    </derivirana_varijabla>
  </DomainObject.Predmet.ProtuStrankaListFormatedOIB>
  <DomainObject.Predmet.ProtuStrankaListFormatedWithAdress>
    <izvorni_sadrzaj>
      <item>TIVOLI TURIST COMMERCE d.o.o. UMAG, Ulica Tribje 19, 52470 Umag</item>
    </izvorni_sadrzaj>
    <derivirana_varijabla naziv="DomainObject.Predmet.ProtuStrankaListFormatedWithAdress_1">
      <item>TIVOLI TURIST COMMERCE d.o.o. UMAG, Ulica Tribje 19, 52470 Umag</item>
    </derivirana_varijabla>
  </DomainObject.Predmet.ProtuStrankaListFormatedWithAdress>
  <DomainObject.Predmet.ProtuStrankaListFormatedWithAdressOIB>
    <izvorni_sadrzaj>
      <item>TIVOLI TURIST COMMERCE d.o.o. UMAG, OIB 81628924759, Ulica Tribje 19, 52470 Umag</item>
    </izvorni_sadrzaj>
    <derivirana_varijabla naziv="DomainObject.Predmet.ProtuStrankaListFormatedWithAdressOIB_1">
      <item>TIVOLI TURIST COMMERCE d.o.o. UMAG, OIB 81628924759, Ulica Tribje 19, 52470 Umag</item>
    </derivirana_varijabla>
  </DomainObject.Predmet.ProtuStrankaListFormatedWithAdressOIB>
  <DomainObject.Predmet.ProtuStrankaListNazivFormated>
    <izvorni_sadrzaj>
      <item>TIVOLI TURIST COMMERCE d.o.o. UMAG</item>
    </izvorni_sadrzaj>
    <derivirana_varijabla naziv="DomainObject.Predmet.ProtuStrankaListNazivFormated_1">
      <item>TIVOLI TURIST COMMERCE d.o.o. UMAG</item>
    </derivirana_varijabla>
  </DomainObject.Predmet.ProtuStrankaListNazivFormated>
  <DomainObject.Predmet.ProtuStrankaListNazivFormatedOIB>
    <izvorni_sadrzaj>
      <item>TIVOLI TURIST COMMERCE d.o.o. UMAG, OIB 81628924759</item>
    </izvorni_sadrzaj>
    <derivirana_varijabla naziv="DomainObject.Predmet.ProtuStrankaListNazivFormatedOIB_1">
      <item>TIVOLI TURIST COMMERCE d.o.o. UMAG, OIB 81628924759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TIVOLI TURIST COMMERCE d.o.o. UMAG</izvorni_sadrzaj>
    <derivirana_varijabla naziv="DomainObject.Predmet.ProtustrankaIDrugi_1">TIVOLI TURIST COMMERCE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TIVOLI TURIST COMMERCE d.o.o. UMAG, OIB 81628924759, Ulica Tribje 19, 52470 Umag</izvorni_sadrzaj>
    <derivirana_varijabla naziv="DomainObject.Predmet.ProtustrankaIDrugiAdressOIB_1">TIVOLI TURIST COMMERCE d.o.o. UMAG, OIB 81628924759, Ulica Tribje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TIVOLI TURIST COMMERCE d.o.o. UMAG</item>
    </izvorni_sadrzaj>
    <derivirana_varijabla naziv="DomainObject.Predmet.SudioniciListNaziv_1">
      <item>FINANCIJSKA AGENCIJA, RC RIJEKA, PODRUŽNICA PULA, PULA</item>
      <item>TIVOLI TURIST COMMERCE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TIVOLI TURIST COMMERCE d.o.o. UMAG, OIB 81628924759, Ulica Tribje 19,52470 Umag</item>
    </izvorni_sadrzaj>
    <derivirana_varijabla naziv="DomainObject.Predmet.SudioniciListAdressOIB_1">
      <item>FINANCIJSKA AGENCIJA, RC RIJEKA, PODRUŽNICA PULA, PULA, OIB 85821130368, Giardini 5,52100 Pula</item>
      <item>TIVOLI TURIST COMMERCE d.o.o. UMAG, OIB 81628924759, Ulica Tribje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81628924759</item>
    </izvorni_sadrzaj>
    <derivirana_varijabla naziv="DomainObject.Predmet.SudioniciListNazivOIB_1">
      <item>, OIB 85821130368</item>
      <item>, OIB 81628924759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2167</properties:Characters>
  <properties:Lines>47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2016-02-19T13:02:00Z</dcterms:created>
  <dc:creator>Mihaela Kaligari</dc:creator>
  <dc:description/>
  <cp:keywords/>
  <cp:lastModifiedBy>Jasmina Matika</cp:lastModifiedBy>
  <cp:lastPrinted>2016-02-19T13:04:00Z</cp:lastPrinted>
  <dcterms:modified xmlns:xsi="http://www.w3.org/2001/XMLSchema-instance" xsi:type="dcterms:W3CDTF">2016-02-23T13:09:00Z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