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a128" w14:paraId="f5aa128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571265">
        <w:t>1853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71265">
        <w:rPr>
          <w:lang w:val="hr-HR"/>
        </w:rPr>
        <w:t>ALBEST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571265">
        <w:rPr>
          <w:lang w:val="hr-HR"/>
        </w:rPr>
        <w:t>Trogir, Kneza Domagoja 5</w:t>
      </w:r>
      <w:r w:rsidR="007539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571265">
        <w:rPr>
          <w:lang w:val="hr-HR"/>
        </w:rPr>
        <w:t xml:space="preserve"> 01787638694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571265">
        <w:rPr>
          <w:lang w:val="hr-HR"/>
        </w:rPr>
        <w:t>S: 060084892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571265" w:rsidRPr="00571265">
        <w:rPr>
          <w:lang w:val="hr-HR"/>
        </w:rPr>
        <w:t>ALBEST d.o.o., Trogir, Kneza Domagoja 5, OIB: 01787638694, MBS: 060084892</w:t>
      </w:r>
      <w:r w:rsidR="00571265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CC4C68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CC4C68">
        <w:rPr>
          <w:lang w:val="hr-HR"/>
        </w:rPr>
        <w:t>45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C4C68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571265" w:rsidRPr="00571265">
        <w:rPr>
          <w:lang w:val="hr-HR"/>
        </w:rPr>
        <w:t xml:space="preserve">ALBEST d.o.o., Trogir, Kneza Domagoja 5, OIB: 01787638694, MBS: 060084892.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036F61">
        <w:rPr>
          <w:lang w:val="hr-HR"/>
        </w:rPr>
        <w:t>4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E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</w:t>
    </w:r>
    <w:r w:rsidR="00571265">
      <w:t>53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60F12"/>
    <w:rsid w:val="00CC4C68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00E20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0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E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E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E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E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0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E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E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E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E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St-1853/2015</izvorni_sadrzaj>
    <derivirana_varijabla naziv="DomainObject.Predmet.OznakaBroj_1">St-1853/2015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ALBEST društvo s ograničenom odgovornošću za proizvodnju i montažu metalnih konstrukcija</izvorni_sadrzaj>
    <derivirana_varijabla naziv="DomainObject.Predmet.ProtustrankaFormated_1">  ALBEST društvo s ograničenom odgovornošću za proizvodnju i montažu metalnih konstrukcija</derivirana_varijabla>
  </DomainObject.Predmet.ProtustrankaFormated>
  <DomainObject.Predmet.ProtustrankaFormatedOIB>
    <izvorni_sadrzaj>  ALBEST društvo s ograničenom odgovornošću za proizvodnju i montažu metalnih konstrukcija, OIB 01787638694</izvorni_sadrzaj>
    <derivirana_varijabla naziv="DomainObject.Predmet.ProtustrankaFormatedOIB_1">  ALBEST društvo s ograničenom odgovornošću za proizvodnju i montažu metalnih konstrukcija, OIB 01787638694</derivirana_varijabla>
  </DomainObject.Predmet.ProtustrankaFormatedOIB>
  <DomainObject.Predmet.ProtustrankaFormatedWithAdress>
    <izvorni_sadrzaj> ALBEST društvo s ograničenom odgovornošću za proizvodnju i montažu metalnih konstrukcija, Kneza Domagoja 5, 21220 Trogir</izvorni_sadrzaj>
    <derivirana_varijabla naziv="DomainObject.Predmet.ProtustrankaFormatedWithAdress_1"> ALBEST društvo s ograničenom odgovornošću za proizvodnju i montažu metalnih konstrukcija, Kneza Domagoja 5, 21220 Trogir</derivirana_varijabla>
  </DomainObject.Predmet.ProtustrankaFormatedWithAdress>
  <DomainObject.Predmet.ProtustrankaFormatedWithAdressOIB>
    <izvorni_sadrzaj> ALBEST društvo s ograničenom odgovornošću za proizvodnju i montažu metalnih konstrukcija, OIB 01787638694, Kneza Domagoja 5, 21220 Trogir</izvorni_sadrzaj>
    <derivirana_varijabla naziv="DomainObject.Predmet.ProtustrankaFormatedWithAdressOIB_1"> ALBEST društvo s ograničenom odgovornošću za proizvodnju i montažu metalnih konstrukcija, OIB 01787638694, Kneza Domagoja 5, 21220 Trogir</derivirana_varijabla>
  </DomainObject.Predmet.ProtustrankaFormatedWithAdressOIB>
  <DomainObject.Predmet.ProtustrankaWithAdress>
    <izvorni_sadrzaj>ALBEST društvo s ograničenom odgovornošću za proizvodnju i montažu metalnih konstrukcija Kneza Domagoja 5, 21220 Trogir</izvorni_sadrzaj>
    <derivirana_varijabla naziv="DomainObject.Predmet.ProtustrankaWithAdress_1">ALBEST društvo s ograničenom odgovornošću za proizvodnju i montažu metalnih konstrukcija Kneza Domagoja 5, 21220 Trogir</derivirana_varijabla>
  </DomainObject.Predmet.ProtustrankaWithAdress>
  <DomainObject.Predmet.ProtustrankaWithAdressOIB>
    <izvorni_sadrzaj>ALBEST društvo s ograničenom odgovornošću za proizvodnju i montažu metalnih konstrukcija, OIB 01787638694, Kneza Domagoja 5, 21220 Trogir</izvorni_sadrzaj>
    <derivirana_varijabla naziv="DomainObject.Predmet.ProtustrankaWithAdressOIB_1">ALBEST društvo s ograničenom odgovornošću za proizvodnju i montažu metalnih konstrukcija, OIB 01787638694, Kneza Domagoja 5, 21220 Trogir</derivirana_varijabla>
  </DomainObject.Predmet.ProtustrankaWithAdressOIB>
  <DomainObject.Predmet.ProtustrankaNazivFormated>
    <izvorni_sadrzaj>ALBEST društvo s ograničenom odgovornošću za proizvodnju i montažu metalnih konstrukcija</izvorni_sadrzaj>
    <derivirana_varijabla naziv="DomainObject.Predmet.ProtustrankaNazivFormated_1">ALBEST društvo s ograničenom odgovornošću za proizvodnju i montažu metalnih konstrukcija</derivirana_varijabla>
  </DomainObject.Predmet.ProtustrankaNazivFormated>
  <DomainObject.Predmet.ProtustrankaNazivFormatedOIB>
    <izvorni_sadrzaj>ALBEST društvo s ograničenom odgovornošću za proizvodnju i montažu metalnih konstrukcija, OIB 01787638694</izvorni_sadrzaj>
    <derivirana_varijabla naziv="DomainObject.Predmet.ProtustrankaNazivFormatedOIB_1">ALBEST društvo s ograničenom odgovornošću za proizvodnju i montažu metalnih konstrukcija, OIB 01787638694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277070.00</izvorni_sadrzaj>
    <derivirana_varijabla naziv="DomainObject.Predmet.TrenutnaVrijednost_1">277070.00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ALBEST društvo s ograničenom odgovornošću za proizvodnju i montažu metalnih konstrukcija</item>
    </izvorni_sadrzaj>
    <derivirana_varijabla naziv="DomainObject.Predmet.ProtuStrankaListFormated_1">
      <item>ALBEST društvo s ograničenom odgovornošću za proizvodnju i montažu metalnih konstrukcija</item>
    </derivirana_varijabla>
  </DomainObject.Predmet.ProtuStrankaListFormated>
  <DomainObject.Predmet.ProtuStrankaListFormatedOIB>
    <izvorni_sadrzaj>
      <item>ALBEST društvo s ograničenom odgovornošću za proizvodnju i montažu metalnih konstrukcija, OIB 01787638694</item>
    </izvorni_sadrzaj>
    <derivirana_varijabla naziv="DomainObject.Predmet.ProtuStrankaListFormatedOIB_1">
      <item>ALBEST društvo s ograničenom odgovornošću za proizvodnju i montažu metalnih konstrukcija, OIB 01787638694</item>
    </derivirana_varijabla>
  </DomainObject.Predmet.ProtuStrankaListFormatedOIB>
  <DomainObject.Predmet.ProtuStrankaListFormatedWithAdress>
    <izvorni_sadrzaj>
      <item>ALBEST društvo s ograničenom odgovornošću za proizvodnju i montažu metalnih konstrukcija, Kneza Domagoja 5, 21220 Trogir</item>
    </izvorni_sadrzaj>
    <derivirana_varijabla naziv="DomainObject.Predmet.ProtuStrankaListFormatedWithAdress_1">
      <item>ALBEST društvo s ograničenom odgovornošću za proizvodnju i montažu metalnih konstrukcija, Kneza Domagoja 5, 21220 Trogir</item>
    </derivirana_varijabla>
  </DomainObject.Predmet.ProtuStrankaListFormatedWithAdress>
  <DomainObject.Predmet.ProtuStrankaListFormatedWithAdressOIB>
    <izvorni_sadrzaj>
      <item>ALBEST društvo s ograničenom odgovornošću za proizvodnju i montažu metalnih konstrukcija, OIB 01787638694, Kneza Domagoja 5, 21220 Trogir</item>
    </izvorni_sadrzaj>
    <derivirana_varijabla naziv="DomainObject.Predmet.ProtuStrankaListFormatedWithAdressOIB_1">
      <item>ALBEST društvo s ograničenom odgovornošću za proizvodnju i montažu metalnih konstrukcija, OIB 01787638694, Kneza Domagoja 5, 21220 Trogir</item>
    </derivirana_varijabla>
  </DomainObject.Predmet.ProtuStrankaListFormatedWithAdressOIB>
  <DomainObject.Predmet.ProtuStrankaListNazivFormated>
    <izvorni_sadrzaj>
      <item>ALBEST društvo s ograničenom odgovornošću za proizvodnju i montažu metalnih konstrukcija</item>
    </izvorni_sadrzaj>
    <derivirana_varijabla naziv="DomainObject.Predmet.ProtuStrankaListNazivFormated_1">
      <item>ALBEST društvo s ograničenom odgovornošću za proizvodnju i montažu metalnih konstrukcija</item>
    </derivirana_varijabla>
  </DomainObject.Predmet.ProtuStrankaListNazivFormated>
  <DomainObject.Predmet.ProtuStrankaListNazivFormatedOIB>
    <izvorni_sadrzaj>
      <item>ALBEST društvo s ograničenom odgovornošću za proizvodnju i montažu metalnih konstrukcija, OIB 01787638694</item>
    </izvorni_sadrzaj>
    <derivirana_varijabla naziv="DomainObject.Predmet.ProtuStrankaListNazivFormatedOIB_1">
      <item>ALBEST društvo s ograničenom odgovornošću za proizvodnju i montažu metalnih konstrukcija, OIB 01787638694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ALBEST društvo s ograničenom odgovornošću za proizvodnju i montažu metalnih konstrukcija</izvorni_sadrzaj>
    <derivirana_varijabla naziv="DomainObject.Predmet.ProtustrankaIDrugi_1">ALBEST društvo s ograničenom odgovornošću za proizvodnju i montažu metalnih konstrukcija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ALBEST društvo s ograničenom odgovornošću za proizvodnju i montažu metalnih konstrukcija, OIB 01787638694, Kneza Domagoja 5, 21220 Trogir</izvorni_sadrzaj>
    <derivirana_varijabla naziv="DomainObject.Predmet.ProtustrankaIDrugiAdressOIB_1">ALBEST društvo s ograničenom odgovornošću za proizvodnju i montažu metalnih konstrukcija, OIB 01787638694, Kneza Domagoja 5,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ALBEST društvo s ograničenom odgovornošću za proizvodnju i montažu metalnih konstrukcija</item>
      <item>FINANCIJSKA AGENCIJA RC SPLIT</item>
    </izvorni_sadrzaj>
    <derivirana_varijabla naziv="DomainObject.Predmet.SudioniciListNaziv_1">
      <item>ALBEST društvo s ograničenom odgovornošću za proizvodnju i montažu metalnih konstrukcija</item>
      <item>FINANCIJSKA AGENCIJA RC SPLIT</item>
    </derivirana_varijabla>
  </DomainObject.Predmet.SudioniciListNaziv>
  <DomainObject.Predmet.SudioniciListAdressOIB>
    <izvorni_sadrzaj>
      <item>ALBEST društvo s ograničenom odgovornošću za proizvodnju i montažu metalnih konstrukcija, OIB 01787638694, Kneza Domagoja 5,21220 Trogir</item>
      <item>FINANCIJSKA AGENCIJA RC SPLIT, OIB 85821130368, Mažuranićevo šetalište 24b,21000 Split</item>
    </izvorni_sadrzaj>
    <derivirana_varijabla naziv="DomainObject.Predmet.SudioniciListAdressOIB_1">
      <item>ALBEST društvo s ograničenom odgovornošću za proizvodnju i montažu metalnih konstrukcija, OIB 01787638694, Kneza Domagoja 5,21220 Trogir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01787638694</item>
      <item>, OIB 85821130368</item>
    </izvorni_sadrzaj>
    <derivirana_varijabla naziv="DomainObject.Predmet.SudioniciListNazivOIB_1">
      <item>, OIB 01787638694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3288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2016-03-23T09:44:00Z</dcterms:created>
  <dc:creator>Lari Glavaš</dc:creator>
  <cp:lastModifiedBy>Lari Glavaš</cp:lastModifiedBy>
  <cp:lastPrinted>2016-03-23T09:44:00Z</cp:lastPrinted>
  <dcterms:modified xmlns:xsi="http://www.w3.org/2001/XMLSchema-instance" xsi:type="dcterms:W3CDTF">2016-03-23T09:44:00Z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