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39c9" w14:paraId="4d939c9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817ED" w:rsidP="00B817ED" w:rsidR="00B817ED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St-380/2015-22</w:t>
      </w:r>
    </w:p>
    <w:p w:rsidRDefault="00B817ED" w:rsidP="00B817ED" w:rsidR="00B817ED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7. listopada 2016. godine, donio je </w:t>
      </w:r>
    </w:p>
    <w:p w:rsidRDefault="00B817ED" w:rsidP="00B817ED" w:rsidR="00B817ED" w:rsidRPr="00B817ED">
      <w:pPr>
        <w:jc w:val="center"/>
        <w:rPr>
          <w:b/>
        </w:rPr>
      </w:pPr>
      <w:r>
        <w:rPr>
          <w:b/>
        </w:rPr>
        <w:t>Z A K L J U Č A K</w:t>
      </w:r>
    </w:p>
    <w:p w:rsidRDefault="00B817ED" w:rsidP="00B817ED" w:rsidR="00B817ED" w:rsidRPr="00B817ED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po početnoj prodajnoj cijeni od 5.353.398,70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Zagrebačke banke d.d. Zagreb, Antunović TA d.o.o. Zagreb i Republike Hrvatske, Ministarstva financija Porezne uprave. </w:t>
      </w:r>
      <w:r>
        <w:t xml:space="preserve"> </w:t>
      </w:r>
    </w:p>
    <w:p w:rsidRDefault="00B817ED" w:rsidP="00B817ED" w:rsidR="00B817ED" w:rsidRPr="00B817ED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10. studenog 2016. godine u 9,15 sati.</w:t>
      </w:r>
    </w:p>
    <w:p w:rsidRDefault="00B817ED" w:rsidP="00B817ED" w:rsidR="00B817ED">
      <w:pPr>
        <w:jc w:val="both"/>
      </w:pPr>
      <w:r>
        <w:rPr>
          <w:b/>
        </w:rPr>
        <w:t xml:space="preserve">III. </w:t>
      </w:r>
      <w:r>
        <w:t>Uvjeti prodaje</w:t>
      </w:r>
    </w:p>
    <w:p w:rsidRDefault="00B817ED" w:rsidP="00B817ED" w:rsidR="00B817ED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B817ED" w:rsidP="00B817ED" w:rsidR="00B817ED">
      <w:pPr>
        <w:ind w:firstLine="708"/>
        <w:jc w:val="both"/>
      </w:pPr>
      <w:r>
        <w:t>2. Poreze, pristojbe i troškove nastale prodajom nekretnina dužan je platiti kupac.</w:t>
      </w:r>
    </w:p>
    <w:p w:rsidRDefault="00B817ED" w:rsidP="00B817ED" w:rsidR="00B817ED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B817ED" w:rsidP="00B817ED" w:rsidR="00B817ED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8. studenog 2016. godine uplate osiguranje u visini 5% početne cijene utvrđene u točki I ovog zaključka, na račun Trgovačkog suda u Bjelovaru oznake: IBAN 6123900011300000630 s pozivom na broj 05 540-380-15.</w:t>
      </w:r>
    </w:p>
    <w:p w:rsidRDefault="00B817ED" w:rsidP="00B817ED" w:rsidR="00B817ED" w:rsidRPr="00B817ED">
      <w:pPr>
        <w:jc w:val="both"/>
      </w:pPr>
      <w:r>
        <w:t>Potvrdu o uplati osiguranja ponuditelj je dužan predočiti stečajnom sucu prije početka održavanja javne dražbe.</w:t>
      </w:r>
    </w:p>
    <w:p w:rsidRDefault="00B817ED" w:rsidP="00B817ED" w:rsidR="00B817ED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</w:t>
      </w:r>
      <w:r>
        <w:t xml:space="preserve">ože </w:t>
      </w:r>
      <w:proofErr w:type="spellStart"/>
      <w:r>
        <w:t>kupovninu</w:t>
      </w:r>
      <w:proofErr w:type="spellEnd"/>
      <w:r>
        <w:t xml:space="preserve"> u određenom roku.</w:t>
      </w:r>
    </w:p>
    <w:p w:rsidRDefault="00B817ED" w:rsidP="00B817ED" w:rsidR="00B817ED">
      <w:pPr>
        <w:jc w:val="both"/>
      </w:pPr>
    </w:p>
    <w:p w:rsidRDefault="00B817ED" w:rsidP="00B817ED" w:rsidR="00B817ED">
      <w:pPr>
        <w:jc w:val="center"/>
      </w:pPr>
      <w:r>
        <w:lastRenderedPageBreak/>
        <w:t>-2-</w:t>
      </w:r>
    </w:p>
    <w:p w:rsidRDefault="00B817ED" w:rsidP="00B817ED" w:rsidR="00B817ED">
      <w:pPr>
        <w:jc w:val="right"/>
        <w:rPr>
          <w:b/>
        </w:rPr>
      </w:pPr>
      <w:r>
        <w:rPr>
          <w:b/>
        </w:rPr>
        <w:t>3 St-380/2015-22</w:t>
      </w:r>
    </w:p>
    <w:p w:rsidRDefault="00B817ED" w:rsidP="00B817ED" w:rsidR="00B817ED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B817ED" w:rsidP="00B817ED" w:rsidR="00B817ED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B817ED" w:rsidP="00B817ED" w:rsidR="00B817ED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091/7854610.</w:t>
      </w:r>
    </w:p>
    <w:p w:rsidRDefault="00B817ED" w:rsidP="00B817ED" w:rsidR="00B817ED">
      <w:pPr>
        <w:jc w:val="center"/>
      </w:pPr>
      <w:r>
        <w:t>U Bjelovaru, 7. listopada 2016. godine</w:t>
      </w:r>
    </w:p>
    <w:p w:rsidRDefault="00B817ED" w:rsidP="00B817ED" w:rsidR="00B817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B817ED" w:rsidP="00B817ED" w:rsidR="00B817ED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B817ED" w:rsidP="00B817ED" w:rsidR="00B817ED">
      <w:pPr>
        <w:jc w:val="both"/>
      </w:pPr>
    </w:p>
    <w:p w:rsidRDefault="00B817ED" w:rsidP="00B817ED" w:rsidR="00B817ED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B817ED" w:rsidP="00B817ED" w:rsidR="00B817ED">
      <w:pPr>
        <w:jc w:val="both"/>
      </w:pPr>
      <w:proofErr w:type="spellStart"/>
      <w:r>
        <w:t>Rj</w:t>
      </w:r>
      <w:proofErr w:type="spellEnd"/>
      <w:r>
        <w:t>.</w:t>
      </w:r>
    </w:p>
    <w:p w:rsidRDefault="00B817ED" w:rsidP="00B817ED" w:rsidR="00B817ED">
      <w:pPr>
        <w:jc w:val="both"/>
      </w:pPr>
      <w:r>
        <w:t xml:space="preserve">Dna: stečajnom upravitelju - putem pošte i putem e-oglasne ploče </w:t>
      </w:r>
    </w:p>
    <w:p w:rsidRDefault="00B817ED" w:rsidP="00B817ED" w:rsidR="00B817ED">
      <w:pPr>
        <w:jc w:val="both"/>
      </w:pPr>
      <w:r>
        <w:t xml:space="preserve">         B2 KAPITAL d.o.o. Zagreb - putem e-oglasne ploče</w:t>
      </w:r>
    </w:p>
    <w:p w:rsidRDefault="00B817ED" w:rsidP="00B817ED" w:rsidR="00B817ED">
      <w:pPr>
        <w:jc w:val="both"/>
      </w:pPr>
      <w:r>
        <w:t xml:space="preserve">         ZAGREBAČKA BANKA d.d. Zagreb - putem e-oglasne ploče </w:t>
      </w:r>
    </w:p>
    <w:p w:rsidRDefault="00B817ED" w:rsidP="00B817ED" w:rsidR="00B817ED">
      <w:pPr>
        <w:jc w:val="both"/>
      </w:pPr>
      <w:r>
        <w:t xml:space="preserve">         ANTUNOVIĆ TA d.o.o. Zagreb - putem e-oglasne ploče </w:t>
      </w:r>
    </w:p>
    <w:p w:rsidRDefault="00B817ED" w:rsidP="00B817ED" w:rsidR="00B817ED">
      <w:pPr>
        <w:jc w:val="both"/>
      </w:pPr>
      <w:r>
        <w:t xml:space="preserve">         RH, MIN. FIN. POREZNA UPRAVA, Zagreb - putem e-oglasne ploče </w:t>
      </w:r>
    </w:p>
    <w:p w:rsidRDefault="00B817ED" w:rsidP="00B817ED" w:rsidR="00B817ED">
      <w:pPr>
        <w:jc w:val="both"/>
      </w:pPr>
      <w:r>
        <w:t xml:space="preserve">         e-oglasna ploča</w:t>
      </w:r>
    </w:p>
    <w:p w:rsidRDefault="00B817ED" w:rsidP="00B817ED" w:rsidR="00DA0242">
      <w:pPr>
        <w:jc w:val="both"/>
      </w:pPr>
      <w:proofErr w:type="spellStart"/>
      <w:r>
        <w:t>Bj</w:t>
      </w:r>
      <w:proofErr w:type="spellEnd"/>
      <w:r>
        <w:t>. 7.10.2016.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7ED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St-380/2015-22</izvorni_sadrzaj>
    <derivirana_varijabla naziv="DomainObject.Oznaka_1">St-380/2015-22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St-380/2015-22</izvorni_sadrzaj>
    <derivirana_varijabla naziv="DomainObject.PoslovniBrojDokumenta_1">St-380/2015-22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2BB54-5875-4D1D-B972-673305899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3082</properties:Characters>
  <properties:Lines>63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2016-10-07T06:12:00Z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