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a4af0" w14:paraId="89a4af0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C932D3">
        <w:rPr>
          <w:sz w:val="24"/>
          <w:szCs w:val="24"/>
        </w:rPr>
        <w:t>9</w:t>
      </w:r>
      <w:r w:rsidR="00DD1D8F">
        <w:rPr>
          <w:sz w:val="24"/>
          <w:szCs w:val="24"/>
        </w:rPr>
        <w:t>2</w:t>
      </w:r>
      <w:r w:rsidR="00F108F2">
        <w:rPr>
          <w:sz w:val="24"/>
          <w:szCs w:val="24"/>
        </w:rPr>
        <w:t>88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F108F2" w:rsidRPr="00F108F2">
        <w:rPr>
          <w:sz w:val="24"/>
          <w:szCs w:val="24"/>
        </w:rPr>
        <w:t>ASAN PROMET d.o.o. za usluge, OIB: 96917366111, MBS: 080670178, iz Zagreba, 1. Petruševec 4. odv. 82</w:t>
      </w:r>
      <w:r w:rsidR="00006D75">
        <w:rPr>
          <w:sz w:val="24"/>
          <w:szCs w:val="24"/>
        </w:rPr>
        <w:t xml:space="preserve">, </w:t>
      </w:r>
      <w:r w:rsidR="00F3258F" w:rsidRPr="00F3258F">
        <w:rPr>
          <w:sz w:val="24"/>
          <w:szCs w:val="24"/>
        </w:rPr>
        <w:t>10. siječnja 2017.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Otvara se stečajni </w:t>
      </w:r>
      <w:r w:rsidR="00306E5D" w:rsidRPr="00306E5D">
        <w:rPr>
          <w:sz w:val="24"/>
          <w:szCs w:val="24"/>
        </w:rPr>
        <w:t>postupak nad dužnikom</w:t>
      </w:r>
      <w:r w:rsidR="00306E5D">
        <w:rPr>
          <w:sz w:val="24"/>
          <w:szCs w:val="24"/>
        </w:rPr>
        <w:t xml:space="preserve"> </w:t>
      </w:r>
      <w:r w:rsidR="00F108F2" w:rsidRPr="00F108F2">
        <w:rPr>
          <w:sz w:val="24"/>
          <w:szCs w:val="24"/>
        </w:rPr>
        <w:t>ASAN PROMET d.o.o. za usluge, OIB: 96917366111, MBS: 080670178, iz Zagreba, 1. Petruševec 4. odv. 82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F3258F" w:rsidRPr="00F3258F">
        <w:rPr>
          <w:b/>
          <w:sz w:val="24"/>
          <w:szCs w:val="24"/>
        </w:rPr>
        <w:t>10. siječnja 2017.</w:t>
      </w:r>
      <w:r w:rsidR="005D4710">
        <w:rPr>
          <w:b/>
          <w:sz w:val="24"/>
          <w:szCs w:val="24"/>
        </w:rPr>
        <w:t xml:space="preserve"> u 1</w:t>
      </w:r>
      <w:r w:rsidR="00C932D3">
        <w:rPr>
          <w:b/>
          <w:sz w:val="24"/>
          <w:szCs w:val="24"/>
        </w:rPr>
        <w:t>5</w:t>
      </w:r>
      <w:r w:rsidR="005D4710">
        <w:rPr>
          <w:b/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CA2CBE" w:rsidRPr="00CA2CBE">
        <w:t xml:space="preserve"> </w:t>
      </w:r>
      <w:r w:rsidR="00F3258F" w:rsidRPr="00F3258F">
        <w:rPr>
          <w:sz w:val="24"/>
          <w:szCs w:val="24"/>
        </w:rPr>
        <w:t>NIKOLA REMENAR, Velika Gorica, Dubrovačka 14, OIB:48313195864</w:t>
      </w:r>
      <w:r w:rsidR="00F3258F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9F2227">
        <w:rPr>
          <w:sz w:val="24"/>
          <w:szCs w:val="24"/>
        </w:rPr>
        <w:t>13</w:t>
      </w:r>
      <w:r w:rsidRPr="00902179">
        <w:rPr>
          <w:sz w:val="24"/>
          <w:szCs w:val="24"/>
        </w:rPr>
        <w:t xml:space="preserve">. </w:t>
      </w:r>
      <w:r w:rsidR="009F2227">
        <w:rPr>
          <w:sz w:val="24"/>
          <w:szCs w:val="24"/>
        </w:rPr>
        <w:t>siječnja</w:t>
      </w:r>
      <w:r w:rsidRPr="00902179">
        <w:rPr>
          <w:sz w:val="24"/>
          <w:szCs w:val="24"/>
        </w:rPr>
        <w:t xml:space="preserve"> 201</w:t>
      </w:r>
      <w:r w:rsidR="007F32CE">
        <w:rPr>
          <w:sz w:val="24"/>
          <w:szCs w:val="24"/>
        </w:rPr>
        <w:t>6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F3258F" w:rsidRPr="00F3258F">
        <w:rPr>
          <w:sz w:val="24"/>
          <w:szCs w:val="24"/>
        </w:rPr>
        <w:t>10. siječnja 2017.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0C0BB8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264697" w:rsidP="005A5521" w:rsidR="00264697">
      <w:pPr>
        <w:ind w:firstLine="720"/>
        <w:rPr>
          <w:sz w:val="22"/>
          <w:szCs w:val="22"/>
        </w:rPr>
      </w:pPr>
    </w:p>
    <w:p w:rsidRDefault="000C0BB8" w:rsidP="005A5521" w:rsidR="000C0BB8">
      <w:pPr>
        <w:ind w:firstLine="720"/>
        <w:rPr>
          <w:sz w:val="22"/>
          <w:szCs w:val="22"/>
        </w:rPr>
      </w:pPr>
    </w:p>
    <w:p w:rsidRDefault="000C0BB8" w:rsidP="007A1486" w:rsidR="000C0BB8" w:rsidRPr="000C0BB8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0C0BB8">
        <w:rPr>
          <w:sz w:val="24"/>
          <w:szCs w:val="24"/>
        </w:rPr>
        <w:t>Za točnost otpravka - ovlašteni službenik</w:t>
      </w:r>
    </w:p>
    <w:p w:rsidRDefault="000C0BB8" w:rsidP="007A1486" w:rsidR="000C0BB8" w:rsidRPr="000C0BB8">
      <w:pPr>
        <w:ind w:left="720"/>
        <w:rPr>
          <w:sz w:val="24"/>
          <w:szCs w:val="24"/>
        </w:rPr>
      </w:pPr>
      <w:r w:rsidRPr="000C0BB8">
        <w:rPr>
          <w:sz w:val="24"/>
          <w:szCs w:val="24"/>
        </w:rPr>
        <w:tab/>
      </w:r>
      <w:r w:rsidRPr="000C0BB8">
        <w:rPr>
          <w:sz w:val="24"/>
          <w:szCs w:val="24"/>
        </w:rPr>
        <w:tab/>
      </w:r>
      <w:r w:rsidRPr="000C0BB8">
        <w:rPr>
          <w:sz w:val="24"/>
          <w:szCs w:val="24"/>
        </w:rPr>
        <w:tab/>
      </w:r>
      <w:r w:rsidRPr="000C0BB8">
        <w:rPr>
          <w:sz w:val="24"/>
          <w:szCs w:val="24"/>
        </w:rPr>
        <w:tab/>
      </w:r>
      <w:r w:rsidRPr="000C0BB8">
        <w:rPr>
          <w:sz w:val="24"/>
          <w:szCs w:val="24"/>
        </w:rPr>
        <w:tab/>
      </w:r>
      <w:r w:rsidRPr="000C0BB8">
        <w:rPr>
          <w:sz w:val="24"/>
          <w:szCs w:val="24"/>
        </w:rPr>
        <w:tab/>
        <w:t xml:space="preserve">        Ivana Stampf</w:t>
      </w:r>
    </w:p>
    <w:p w:rsidRDefault="000C0BB8" w:rsidP="007A1486" w:rsidR="000C0BB8" w:rsidRPr="000C0BB8">
      <w:pPr>
        <w:ind w:left="720"/>
        <w:rPr>
          <w:sz w:val="24"/>
          <w:szCs w:val="24"/>
        </w:rPr>
      </w:pPr>
    </w:p>
    <w:p w:rsidRDefault="000C0BB8" w:rsidP="005A5521" w:rsidR="000C0BB8" w:rsidRPr="000C0BB8">
      <w:pPr>
        <w:ind w:firstLine="720"/>
        <w:rPr>
          <w:sz w:val="24"/>
          <w:szCs w:val="24"/>
        </w:rPr>
      </w:pPr>
    </w:p>
    <w:p w:rsidRDefault="000C0BB8" w:rsidP="005A5521" w:rsidR="000C0BB8" w:rsidRPr="00E32513">
      <w:pPr>
        <w:ind w:firstLine="720"/>
        <w:rPr>
          <w:sz w:val="24"/>
          <w:szCs w:val="24"/>
        </w:rPr>
      </w:pPr>
    </w:p>
    <w:p w:rsidRDefault="00935ABA" w:rsidR="00935ABA" w:rsidRPr="00E32513">
      <w:pPr>
        <w:rPr>
          <w:sz w:val="24"/>
          <w:szCs w:val="24"/>
        </w:rPr>
      </w:pPr>
    </w:p>
    <w:sectPr w:rsidSect="0099237A" w:rsidR="00935ABA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0B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C932D3">
      <w:rPr>
        <w:sz w:val="24"/>
        <w:szCs w:val="24"/>
      </w:rPr>
      <w:t>9</w:t>
    </w:r>
    <w:r w:rsidR="00B20FBB">
      <w:rPr>
        <w:sz w:val="24"/>
        <w:szCs w:val="24"/>
      </w:rPr>
      <w:t>2</w:t>
    </w:r>
    <w:r w:rsidR="00F108F2">
      <w:rPr>
        <w:sz w:val="24"/>
        <w:szCs w:val="24"/>
      </w:rPr>
      <w:t>88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C0BB8"/>
    <w:rsid w:val="000D4C0E"/>
    <w:rsid w:val="00132A1A"/>
    <w:rsid w:val="0013798A"/>
    <w:rsid w:val="00142251"/>
    <w:rsid w:val="0015574D"/>
    <w:rsid w:val="001577E6"/>
    <w:rsid w:val="00166158"/>
    <w:rsid w:val="00187881"/>
    <w:rsid w:val="001A5EF6"/>
    <w:rsid w:val="001B4A05"/>
    <w:rsid w:val="001C1D4D"/>
    <w:rsid w:val="001D7F35"/>
    <w:rsid w:val="001E2DDE"/>
    <w:rsid w:val="001F0852"/>
    <w:rsid w:val="001F335E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B222F"/>
    <w:rsid w:val="002B5DEF"/>
    <w:rsid w:val="002D2325"/>
    <w:rsid w:val="002E117D"/>
    <w:rsid w:val="002E3BD0"/>
    <w:rsid w:val="002F5DE0"/>
    <w:rsid w:val="00306E5D"/>
    <w:rsid w:val="00315B2E"/>
    <w:rsid w:val="00327DD0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326D"/>
    <w:rsid w:val="007B4DA2"/>
    <w:rsid w:val="007C503F"/>
    <w:rsid w:val="007D1D18"/>
    <w:rsid w:val="007D5F43"/>
    <w:rsid w:val="007D637D"/>
    <w:rsid w:val="007E76F9"/>
    <w:rsid w:val="007F0DDF"/>
    <w:rsid w:val="007F25D8"/>
    <w:rsid w:val="007F32CE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B031B"/>
    <w:rsid w:val="008D10D3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0135"/>
    <w:rsid w:val="009911C4"/>
    <w:rsid w:val="0099237A"/>
    <w:rsid w:val="009A16CD"/>
    <w:rsid w:val="009F2227"/>
    <w:rsid w:val="009F4F61"/>
    <w:rsid w:val="009F69F0"/>
    <w:rsid w:val="00A15FB7"/>
    <w:rsid w:val="00A25F5B"/>
    <w:rsid w:val="00A423AA"/>
    <w:rsid w:val="00A51AB6"/>
    <w:rsid w:val="00A54F33"/>
    <w:rsid w:val="00A873CD"/>
    <w:rsid w:val="00A96362"/>
    <w:rsid w:val="00AB5DBD"/>
    <w:rsid w:val="00AC4070"/>
    <w:rsid w:val="00AD4852"/>
    <w:rsid w:val="00B02146"/>
    <w:rsid w:val="00B02320"/>
    <w:rsid w:val="00B0574A"/>
    <w:rsid w:val="00B20FBB"/>
    <w:rsid w:val="00B44346"/>
    <w:rsid w:val="00B60FDD"/>
    <w:rsid w:val="00B66E9D"/>
    <w:rsid w:val="00B7022D"/>
    <w:rsid w:val="00BA2DE0"/>
    <w:rsid w:val="00BA382A"/>
    <w:rsid w:val="00BC798B"/>
    <w:rsid w:val="00BE128D"/>
    <w:rsid w:val="00BE425E"/>
    <w:rsid w:val="00BE4A95"/>
    <w:rsid w:val="00BF50A3"/>
    <w:rsid w:val="00BF775E"/>
    <w:rsid w:val="00C00CB9"/>
    <w:rsid w:val="00C020B8"/>
    <w:rsid w:val="00C044DE"/>
    <w:rsid w:val="00C26FF0"/>
    <w:rsid w:val="00C343B8"/>
    <w:rsid w:val="00C4037A"/>
    <w:rsid w:val="00C41820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C09AC"/>
    <w:rsid w:val="00CC559D"/>
    <w:rsid w:val="00CD6EBF"/>
    <w:rsid w:val="00CE17F4"/>
    <w:rsid w:val="00CE6177"/>
    <w:rsid w:val="00CF2316"/>
    <w:rsid w:val="00D023F2"/>
    <w:rsid w:val="00D24F35"/>
    <w:rsid w:val="00D2558C"/>
    <w:rsid w:val="00D37F85"/>
    <w:rsid w:val="00D51C80"/>
    <w:rsid w:val="00D65D2C"/>
    <w:rsid w:val="00D743D7"/>
    <w:rsid w:val="00D829A2"/>
    <w:rsid w:val="00D8588B"/>
    <w:rsid w:val="00DB27C6"/>
    <w:rsid w:val="00DD1D8F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333A"/>
    <w:rsid w:val="00E37212"/>
    <w:rsid w:val="00E41051"/>
    <w:rsid w:val="00E42D8E"/>
    <w:rsid w:val="00E436A9"/>
    <w:rsid w:val="00E46EF9"/>
    <w:rsid w:val="00E52F0F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F108F2"/>
    <w:rsid w:val="00F1276B"/>
    <w:rsid w:val="00F20CEA"/>
    <w:rsid w:val="00F268C7"/>
    <w:rsid w:val="00F3258F"/>
    <w:rsid w:val="00F33E6F"/>
    <w:rsid w:val="00F3659C"/>
    <w:rsid w:val="00F80C57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C0B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B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0BB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B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B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C0B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B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BB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B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B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9288</izvorni_sadrzaj>
    <derivirana_varijabla naziv="DomainObject.Predmet.Broj_1">9288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St-9288/2015</izvorni_sadrzaj>
    <derivirana_varijabla naziv="DomainObject.Predmet.OznakaBroj_1">St-9288/2015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ASAN PROMET d.o.o.</izvorni_sadrzaj>
    <derivirana_varijabla naziv="DomainObject.Predmet.ProtustrankaFormated_1">  ASAN PROMET d.o.o.</derivirana_varijabla>
  </DomainObject.Predmet.ProtustrankaFormated>
  <DomainObject.Predmet.ProtustrankaFormatedOIB>
    <izvorni_sadrzaj>  ASAN PROMET d.o.o., OIB 96917366111</izvorni_sadrzaj>
    <derivirana_varijabla naziv="DomainObject.Predmet.ProtustrankaFormatedOIB_1">  ASAN PROMET d.o.o., OIB 96917366111</derivirana_varijabla>
  </DomainObject.Predmet.ProtustrankaFormatedOIB>
  <DomainObject.Predmet.ProtustrankaFormatedWithAdress>
    <izvorni_sadrzaj> ASAN PROMET d.o.o., 1. Petruševec 4. odv. 82, 10000 Zagreb</izvorni_sadrzaj>
    <derivirana_varijabla naziv="DomainObject.Predmet.ProtustrankaFormatedWithAdress_1"> ASAN PROMET d.o.o., 1. Petruševec 4. odv. 82, 10000 Zagreb</derivirana_varijabla>
  </DomainObject.Predmet.ProtustrankaFormatedWithAdress>
  <DomainObject.Predmet.ProtustrankaFormatedWithAdressOIB>
    <izvorni_sadrzaj> ASAN PROMET d.o.o., OIB 96917366111, 1. Petruševec 4. odv. 82, 10000 Zagreb</izvorni_sadrzaj>
    <derivirana_varijabla naziv="DomainObject.Predmet.ProtustrankaFormatedWithAdressOIB_1"> ASAN PROMET d.o.o., OIB 96917366111, 1. Petruševec 4. odv. 82, 10000 Zagreb</derivirana_varijabla>
  </DomainObject.Predmet.ProtustrankaFormatedWithAdressOIB>
  <DomainObject.Predmet.ProtustrankaWithAdress>
    <izvorni_sadrzaj>ASAN PROMET d.o.o. 1. Petruševec 4. odv. 82, 10000 Zagreb</izvorni_sadrzaj>
    <derivirana_varijabla naziv="DomainObject.Predmet.ProtustrankaWithAdress_1">ASAN PROMET d.o.o. 1. Petruševec 4. odv. 82, 10000 Zagreb</derivirana_varijabla>
  </DomainObject.Predmet.ProtustrankaWithAdress>
  <DomainObject.Predmet.ProtustrankaWithAdressOIB>
    <izvorni_sadrzaj>ASAN PROMET d.o.o., OIB 96917366111, 1. Petruševec 4. odv. 82, 10000 Zagreb</izvorni_sadrzaj>
    <derivirana_varijabla naziv="DomainObject.Predmet.ProtustrankaWithAdressOIB_1">ASAN PROMET d.o.o., OIB 96917366111, 1. Petruševec 4. odv. 82, 10000 Zagreb</derivirana_varijabla>
  </DomainObject.Predmet.ProtustrankaWithAdressOIB>
  <DomainObject.Predmet.ProtustrankaNazivFormated>
    <izvorni_sadrzaj>ASAN PROMET d.o.o.</izvorni_sadrzaj>
    <derivirana_varijabla naziv="DomainObject.Predmet.ProtustrankaNazivFormated_1">ASAN PROMET d.o.o.</derivirana_varijabla>
  </DomainObject.Predmet.ProtustrankaNazivFormated>
  <DomainObject.Predmet.ProtustrankaNazivFormatedOIB>
    <izvorni_sadrzaj>ASAN PROMET d.o.o., OIB 96917366111</izvorni_sadrzaj>
    <derivirana_varijabla naziv="DomainObject.Predmet.ProtustrankaNazivFormatedOIB_1">ASAN PROMET d.o.o., OIB 96917366111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ASAN PROMET d.o.o.</item>
    </izvorni_sadrzaj>
    <derivirana_varijabla naziv="DomainObject.Predmet.ProtuStrankaListFormated_1">
      <item>ASAN PROMET d.o.o.</item>
    </derivirana_varijabla>
  </DomainObject.Predmet.ProtuStrankaListFormated>
  <DomainObject.Predmet.ProtuStrankaListFormatedOIB>
    <izvorni_sadrzaj>
      <item>ASAN PROMET d.o.o., OIB 96917366111</item>
    </izvorni_sadrzaj>
    <derivirana_varijabla naziv="DomainObject.Predmet.ProtuStrankaListFormatedOIB_1">
      <item>ASAN PROMET d.o.o., OIB 96917366111</item>
    </derivirana_varijabla>
  </DomainObject.Predmet.ProtuStrankaListFormatedOIB>
  <DomainObject.Predmet.ProtuStrankaListFormatedWithAdress>
    <izvorni_sadrzaj>
      <item>ASAN PROMET d.o.o., 1. Petruševec 4. odv. 82, 10000 Zagreb</item>
    </izvorni_sadrzaj>
    <derivirana_varijabla naziv="DomainObject.Predmet.ProtuStrankaListFormatedWithAdress_1">
      <item>ASAN PROMET d.o.o., 1. Petruševec 4. odv. 82, 10000 Zagreb</item>
    </derivirana_varijabla>
  </DomainObject.Predmet.ProtuStrankaListFormatedWithAdress>
  <DomainObject.Predmet.ProtuStrankaListFormatedWithAdressOIB>
    <izvorni_sadrzaj>
      <item>ASAN PROMET d.o.o., OIB 96917366111, 1. Petruševec 4. odv. 82, 10000 Zagreb</item>
    </izvorni_sadrzaj>
    <derivirana_varijabla naziv="DomainObject.Predmet.ProtuStrankaListFormatedWithAdressOIB_1">
      <item>ASAN PROMET d.o.o., OIB 96917366111, 1. Petruševec 4. odv. 82, 10000 Zagreb</item>
    </derivirana_varijabla>
  </DomainObject.Predmet.ProtuStrankaListFormatedWithAdressOIB>
  <DomainObject.Predmet.ProtuStrankaListNazivFormated>
    <izvorni_sadrzaj>
      <item>ASAN PROMET d.o.o.</item>
    </izvorni_sadrzaj>
    <derivirana_varijabla naziv="DomainObject.Predmet.ProtuStrankaListNazivFormated_1">
      <item>ASAN PROMET d.o.o.</item>
    </derivirana_varijabla>
  </DomainObject.Predmet.ProtuStrankaListNazivFormated>
  <DomainObject.Predmet.ProtuStrankaListNazivFormatedOIB>
    <izvorni_sadrzaj>
      <item>ASAN PROMET d.o.o., OIB 96917366111</item>
    </izvorni_sadrzaj>
    <derivirana_varijabla naziv="DomainObject.Predmet.ProtuStrankaListNazivFormatedOIB_1">
      <item>ASAN PROMET d.o.o., OIB 96917366111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ASAN PROMET d.o.o.</izvorni_sadrzaj>
    <derivirana_varijabla naziv="DomainObject.Predmet.ProtustrankaIDrugi_1">ASAN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ASAN PROMET d.o.o., OIB 96917366111, 1. Petruševec 4. odv. 82, 10000 Zagreb</izvorni_sadrzaj>
    <derivirana_varijabla naziv="DomainObject.Predmet.ProtustrankaIDrugiAdressOIB_1">ASAN PROMET d.o.o., OIB 96917366111, 1. Petruševec 4. odv.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ASAN PROMET d.o.o.</item>
    </izvorni_sadrzaj>
    <derivirana_varijabla naziv="DomainObject.Predmet.SudioniciListNaziv_1">
      <item>FINA Regionalni centar Zagreb</item>
      <item>ASAN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ASAN PROMET d.o.o., OIB 96917366111, 1. Petruševec 4. odv. 82,10000 Zagreb</item>
    </izvorni_sadrzaj>
    <derivirana_varijabla naziv="DomainObject.Predmet.SudioniciListAdressOIB_1">
      <item>FINA Regionalni centar Zagreb, OIB 85821130368, Trg svibanjskih žrtava 1995. 1,10000 Zagreb</item>
      <item>ASAN PROMET d.o.o., OIB 96917366111, 1. Petruševec 4. odv.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96917366111</item>
    </izvorni_sadrzaj>
    <derivirana_varijabla naziv="DomainObject.Predmet.SudioniciListNazivOIB_1">
      <item>, OIB 85821130368</item>
      <item>, OIB 96917366111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405</properties:Words>
  <properties:Characters>2047</properties:Characters>
  <properties:Lines>65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2016-04-20T11:20:00Z</dcterms:created>
  <dc:creator>nmarkovic</dc:creator>
  <cp:lastModifiedBy>Ivana Stampf</cp:lastModifiedBy>
  <cp:lastPrinted>2013-05-27T09:10:00Z</cp:lastPrinted>
  <dcterms:modified xmlns:xsi="http://www.w3.org/2001/XMLSchema-instance" xsi:type="dcterms:W3CDTF">2017-01-10T08:25:00Z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