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53db" w14:paraId="0f553db" w:rsidRDefault="001646B4" w:rsidR="00B15477" w:rsidRPr="001646B4">
      <w:pPr>
        <w15:collapsed w:val="false"/>
      </w:pPr>
      <w:bookmarkStart w:name="_GoBack" w:id="0"/>
      <w:bookmarkEnd w:id="0"/>
      <w:r w:rsidRPr="001646B4">
        <w:t xml:space="preserve">                    </w:t>
      </w:r>
      <w:r w:rsidR="00B15477" w:rsidRPr="001646B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646B4">
      <w:pPr>
        <w:jc w:val="both"/>
      </w:pPr>
    </w:p>
    <w:p w:rsidRDefault="001646B4" w:rsidP="0070027B" w:rsidR="0070027B" w:rsidRPr="001646B4">
      <w:pPr>
        <w:jc w:val="both"/>
      </w:pPr>
      <w:r w:rsidRPr="001646B4">
        <w:t xml:space="preserve">      </w:t>
      </w:r>
      <w:r w:rsidR="0070027B" w:rsidRPr="001646B4">
        <w:t>REPUBLIKA HRVATSKA</w:t>
      </w:r>
    </w:p>
    <w:p w:rsidRDefault="0070027B" w:rsidP="0070027B" w:rsidR="0070027B" w:rsidRPr="001646B4">
      <w:pPr>
        <w:jc w:val="both"/>
      </w:pPr>
      <w:r w:rsidRPr="001646B4">
        <w:t xml:space="preserve">TRGOVAČKI SUD U ZAGREBU                                     </w:t>
      </w:r>
      <w:r w:rsidR="00157D07" w:rsidRPr="001646B4">
        <w:t xml:space="preserve">                     89</w:t>
      </w:r>
      <w:r w:rsidR="00BF4AE4" w:rsidRPr="001646B4">
        <w:t>. St-</w:t>
      </w:r>
      <w:r w:rsidR="00157D07" w:rsidRPr="001646B4">
        <w:t>6843</w:t>
      </w:r>
      <w:r w:rsidR="0075137A" w:rsidRPr="001646B4">
        <w:t>/15</w:t>
      </w:r>
      <w:r w:rsidR="001646B4" w:rsidRPr="001646B4">
        <w:t>-40</w:t>
      </w:r>
    </w:p>
    <w:p w:rsidRDefault="001646B4" w:rsidP="0070027B" w:rsidR="0070027B" w:rsidRPr="001646B4">
      <w:pPr>
        <w:jc w:val="both"/>
      </w:pPr>
      <w:r w:rsidRPr="001646B4">
        <w:t xml:space="preserve">         Zagreb, </w:t>
      </w:r>
      <w:r w:rsidR="0070027B" w:rsidRPr="001646B4">
        <w:t>Amruševa 2/II</w:t>
      </w:r>
    </w:p>
    <w:p w:rsidRDefault="00AE30AB" w:rsidP="00AE30AB" w:rsidR="00AE30AB" w:rsidRPr="001646B4">
      <w:pPr>
        <w:jc w:val="center"/>
      </w:pPr>
    </w:p>
    <w:p w:rsidRDefault="00AE30AB" w:rsidP="00AE30AB" w:rsidR="0070027B" w:rsidRPr="001646B4">
      <w:pPr>
        <w:jc w:val="center"/>
      </w:pPr>
      <w:r w:rsidRPr="001646B4">
        <w:t xml:space="preserve">U   I M E   R E P U B L I K E   H R V A T S K E </w:t>
      </w:r>
    </w:p>
    <w:p w:rsidRDefault="00F24636" w:rsidP="0070027B" w:rsidR="00F24636" w:rsidRPr="001646B4">
      <w:pPr>
        <w:jc w:val="center"/>
      </w:pPr>
    </w:p>
    <w:p w:rsidRDefault="00645B73" w:rsidP="0070027B" w:rsidR="0070027B" w:rsidRPr="001646B4">
      <w:pPr>
        <w:jc w:val="center"/>
      </w:pPr>
      <w:r w:rsidRPr="001646B4">
        <w:t>R J E Š E NJ E</w:t>
      </w:r>
    </w:p>
    <w:p w:rsidRDefault="009301DB" w:rsidP="0070027B" w:rsidR="009301DB" w:rsidRPr="001646B4">
      <w:pPr>
        <w:jc w:val="center"/>
      </w:pPr>
      <w:r w:rsidRPr="001646B4">
        <w:t>i</w:t>
      </w:r>
    </w:p>
    <w:p w:rsidRDefault="009301DB" w:rsidP="0070027B" w:rsidR="009301DB" w:rsidRPr="001646B4">
      <w:pPr>
        <w:jc w:val="center"/>
      </w:pPr>
      <w:r w:rsidRPr="001646B4">
        <w:t>Z A  K LJ U Č A K</w:t>
      </w:r>
    </w:p>
    <w:p w:rsidRDefault="0070027B" w:rsidP="0070027B" w:rsidR="0070027B" w:rsidRPr="001646B4">
      <w:pPr>
        <w:jc w:val="both"/>
      </w:pPr>
    </w:p>
    <w:p w:rsidRDefault="00157D07" w:rsidP="0070027B" w:rsidR="00EB51F8" w:rsidRPr="001646B4">
      <w:pPr>
        <w:jc w:val="both"/>
      </w:pPr>
      <w:r w:rsidRPr="001646B4">
        <w:tab/>
      </w:r>
      <w:r w:rsidR="00061A00" w:rsidRPr="001646B4">
        <w:t xml:space="preserve">Trgovački sud u Zagrebu, po sucu </w:t>
      </w:r>
      <w:r w:rsidRPr="001646B4">
        <w:t>Nikolini Dorić Hadžisejdić</w:t>
      </w:r>
      <w:r w:rsidR="00061A00" w:rsidRPr="001646B4">
        <w:t xml:space="preserve">, </w:t>
      </w:r>
      <w:r w:rsidR="00061A00" w:rsidRPr="001646B4">
        <w:rPr>
          <w:lang w:val="pt-BR"/>
        </w:rPr>
        <w:t>u stečajnom postupku nad</w:t>
      </w:r>
      <w:r w:rsidRPr="001646B4">
        <w:rPr>
          <w:lang w:val="pt-BR"/>
        </w:rPr>
        <w:t xml:space="preserve"> dužnikom</w:t>
      </w:r>
      <w:r w:rsidR="00061A00" w:rsidRPr="001646B4">
        <w:rPr>
          <w:lang w:val="pt-BR"/>
        </w:rPr>
        <w:t xml:space="preserve"> </w:t>
      </w:r>
      <w:r w:rsidRPr="001646B4">
        <w:rPr>
          <w:lang w:val="pt-BR"/>
        </w:rPr>
        <w:t>ŠVENDA I SINOVI d.o.o., Zagreb, Vlaška 58, OIB 13552666752</w:t>
      </w:r>
      <w:r w:rsidR="00DC268C" w:rsidRPr="001646B4">
        <w:t xml:space="preserve">, </w:t>
      </w:r>
      <w:r w:rsidR="00867932" w:rsidRPr="001646B4">
        <w:rPr>
          <w:lang w:val="pt-BR"/>
        </w:rPr>
        <w:t>21</w:t>
      </w:r>
      <w:r w:rsidR="00297CC5" w:rsidRPr="001646B4">
        <w:rPr>
          <w:lang w:val="pt-BR"/>
        </w:rPr>
        <w:t xml:space="preserve">. </w:t>
      </w:r>
      <w:r w:rsidR="004A32CB" w:rsidRPr="001646B4">
        <w:rPr>
          <w:lang w:val="pt-BR"/>
        </w:rPr>
        <w:t>lipnja</w:t>
      </w:r>
      <w:r w:rsidR="0075137A" w:rsidRPr="001646B4">
        <w:rPr>
          <w:lang w:val="pt-BR"/>
        </w:rPr>
        <w:t xml:space="preserve"> 2017</w:t>
      </w:r>
      <w:r w:rsidR="00EB51F8" w:rsidRPr="001646B4">
        <w:rPr>
          <w:lang w:val="pt-BR"/>
        </w:rPr>
        <w:t>.</w:t>
      </w:r>
      <w:r w:rsidR="00EB51F8" w:rsidRPr="001646B4">
        <w:t>,</w:t>
      </w:r>
    </w:p>
    <w:p w:rsidRDefault="00C12410" w:rsidP="0023149C" w:rsidR="00C12410" w:rsidRPr="001646B4">
      <w:pPr>
        <w:jc w:val="both"/>
      </w:pPr>
    </w:p>
    <w:p w:rsidRDefault="00C12410" w:rsidP="00D85CC6" w:rsidR="00C12410" w:rsidRPr="001646B4">
      <w:pPr>
        <w:jc w:val="center"/>
      </w:pPr>
      <w:r w:rsidRPr="001646B4">
        <w:t>r i j e š i o     j e</w:t>
      </w:r>
    </w:p>
    <w:p w:rsidRDefault="00C12410" w:rsidP="00C12410" w:rsidR="00C12410" w:rsidRPr="001646B4">
      <w:r w:rsidRPr="001646B4">
        <w:t xml:space="preserve"> </w:t>
      </w:r>
    </w:p>
    <w:p w:rsidRDefault="0075137A" w:rsidP="0075137A" w:rsidR="00A93839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Određuje se upis stečajne mase iza dužnika </w:t>
      </w:r>
      <w:r w:rsidR="00157D07" w:rsidRPr="001646B4">
        <w:rPr>
          <w:lang w:val="pt-BR"/>
        </w:rPr>
        <w:t>ŠVENDA I SINOVI d.o.o., Zagreb, Vlaška 58, OIB 13552666752</w:t>
      </w:r>
      <w:r w:rsidRPr="001646B4">
        <w:t>, u sudski registar Trgovačkog suda u Zagrebu.</w:t>
      </w:r>
    </w:p>
    <w:p w:rsidRDefault="0075137A" w:rsidP="0075137A" w:rsidR="0075137A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Sjedište stečajne mase </w:t>
      </w:r>
      <w:r w:rsidR="009301DB" w:rsidRPr="001646B4">
        <w:t xml:space="preserve">je na adresi stečajnog upravitelja Zagreb, </w:t>
      </w:r>
      <w:r w:rsidR="00157D07" w:rsidRPr="001646B4">
        <w:t>Česmičkog 10</w:t>
      </w:r>
      <w:r w:rsidR="009301DB" w:rsidRPr="001646B4">
        <w:t>.</w:t>
      </w:r>
    </w:p>
    <w:p w:rsidRDefault="00157D07" w:rsidP="0075137A" w:rsidR="009301DB" w:rsidRPr="001646B4">
      <w:pPr>
        <w:pStyle w:val="Odlomakpopisa"/>
        <w:numPr>
          <w:ilvl w:val="0"/>
          <w:numId w:val="2"/>
        </w:numPr>
        <w:jc w:val="both"/>
      </w:pPr>
      <w:r w:rsidRPr="001646B4">
        <w:t>Dragutin Ježić iz Zagreba, Česmičkoga 10, OIB: 50868688359</w:t>
      </w:r>
      <w:r w:rsidR="009301DB" w:rsidRPr="001646B4">
        <w:t>, zastupa stečajnu masu.</w:t>
      </w:r>
    </w:p>
    <w:p w:rsidRDefault="009301DB" w:rsidP="009301DB" w:rsidR="009301DB" w:rsidRPr="001646B4">
      <w:pPr>
        <w:ind w:left="360"/>
        <w:jc w:val="both"/>
      </w:pPr>
    </w:p>
    <w:p w:rsidRDefault="009301DB" w:rsidP="00D85CC6" w:rsidR="009301DB" w:rsidRPr="001646B4">
      <w:pPr>
        <w:jc w:val="center"/>
      </w:pPr>
      <w:r w:rsidRPr="001646B4">
        <w:t>z a k lj u č i o    je</w:t>
      </w:r>
    </w:p>
    <w:p w:rsidRDefault="009301DB" w:rsidP="009301DB" w:rsidR="009301DB" w:rsidRPr="001646B4">
      <w:pPr>
        <w:jc w:val="both"/>
      </w:pPr>
    </w:p>
    <w:p w:rsidRDefault="00157D07" w:rsidP="009301DB" w:rsidR="009301DB" w:rsidRPr="001646B4">
      <w:pPr>
        <w:jc w:val="both"/>
      </w:pPr>
      <w:r w:rsidRPr="001646B4">
        <w:tab/>
        <w:t>Ovlašćuje se stečajni</w:t>
      </w:r>
      <w:r w:rsidR="009301DB" w:rsidRPr="001646B4">
        <w:t xml:space="preserve"> upravitelj </w:t>
      </w:r>
      <w:r w:rsidRPr="001646B4">
        <w:t>Dragutin Ježić iz Zagreba, Česmičkoga 10, OIB: 50868688359</w:t>
      </w:r>
      <w:r w:rsidR="009301DB" w:rsidRPr="001646B4">
        <w:t>, 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 w:rsidRPr="001646B4">
      <w:pPr>
        <w:jc w:val="center"/>
      </w:pPr>
    </w:p>
    <w:p w:rsidRDefault="00C12410" w:rsidP="00D85CC6" w:rsidR="00C12410" w:rsidRPr="001646B4">
      <w:pPr>
        <w:jc w:val="center"/>
      </w:pPr>
      <w:r w:rsidRPr="001646B4">
        <w:t>Obrazloženje</w:t>
      </w:r>
    </w:p>
    <w:p w:rsidRDefault="00C12410" w:rsidP="00C12410" w:rsidR="00C12410" w:rsidRPr="001646B4"/>
    <w:p w:rsidRDefault="009301DB" w:rsidP="00BF4AE4" w:rsidR="009301DB" w:rsidRPr="001646B4">
      <w:pPr>
        <w:ind w:firstLine="708"/>
        <w:jc w:val="both"/>
        <w:rPr>
          <w:lang w:val="pt-BR"/>
        </w:rPr>
      </w:pPr>
      <w:r w:rsidRPr="001646B4">
        <w:t xml:space="preserve">Rješenjem ovog suda istovremeno je otvoren i zaključen stečajni postupak nad dužnikom </w:t>
      </w:r>
      <w:r w:rsidR="00297CC5" w:rsidRPr="001646B4">
        <w:rPr>
          <w:lang w:val="pt-BR"/>
        </w:rPr>
        <w:t>ŠVENDA I SINOVI d.o.o., Zagreb, Vlaška 58, OIB 13552666752</w:t>
      </w:r>
      <w:r w:rsidRPr="001646B4">
        <w:rPr>
          <w:lang w:val="pt-BR"/>
        </w:rPr>
        <w:t>, koji je, potom, brisan iz sudskog redistra.</w:t>
      </w:r>
    </w:p>
    <w:p w:rsidRDefault="009301DB" w:rsidP="009301DB" w:rsidR="009301DB" w:rsidRPr="001646B4">
      <w:pPr>
        <w:ind w:firstLine="708"/>
        <w:jc w:val="both"/>
        <w:rPr>
          <w:lang w:val="pt-BR"/>
        </w:rPr>
      </w:pPr>
      <w:r w:rsidRPr="001646B4">
        <w:rPr>
          <w:lang w:val="pt-BR"/>
        </w:rPr>
        <w:t>Stečajn</w:t>
      </w:r>
      <w:r w:rsidR="00297CC5" w:rsidRPr="001646B4">
        <w:rPr>
          <w:lang w:val="pt-BR"/>
        </w:rPr>
        <w:t>i</w:t>
      </w:r>
      <w:r w:rsidRPr="001646B4">
        <w:rPr>
          <w:lang w:val="pt-BR"/>
        </w:rPr>
        <w:t xml:space="preserve"> upravitelj predloži</w:t>
      </w:r>
      <w:r w:rsidR="00297CC5" w:rsidRPr="001646B4">
        <w:rPr>
          <w:lang w:val="pt-BR"/>
        </w:rPr>
        <w:t>o</w:t>
      </w:r>
      <w:r w:rsidRPr="001646B4">
        <w:rPr>
          <w:lang w:val="pt-BR"/>
        </w:rPr>
        <w:t xml:space="preserve"> je sudu upisati stečajnu masu iza navedenog dužnika u sudski registar radi </w:t>
      </w:r>
      <w:r w:rsidR="00297CC5" w:rsidRPr="001646B4">
        <w:rPr>
          <w:lang w:val="pt-BR"/>
        </w:rPr>
        <w:t>nenaplaćenih potraživanja prema društvima Komunalac d.o.o. iz Vukovara i Adria Grupa d.o.o. iz Zagreba</w:t>
      </w:r>
      <w:r w:rsidRPr="001646B4">
        <w:rPr>
          <w:lang w:val="pt-BR"/>
        </w:rPr>
        <w:t>. Slijedom navedenog, sud je riješio kao u izreci.</w:t>
      </w:r>
    </w:p>
    <w:p w:rsidRDefault="00C12410" w:rsidP="00C12410" w:rsidR="00C12410" w:rsidRPr="001646B4"/>
    <w:p w:rsidRDefault="00363447" w:rsidP="00363447" w:rsidR="00C12410" w:rsidRPr="001646B4">
      <w:pPr>
        <w:jc w:val="center"/>
      </w:pPr>
      <w:r w:rsidRPr="001646B4">
        <w:t xml:space="preserve">U </w:t>
      </w:r>
      <w:r w:rsidR="00C12410" w:rsidRPr="001646B4">
        <w:t>Zagreb</w:t>
      </w:r>
      <w:r w:rsidR="00CA4E71" w:rsidRPr="001646B4">
        <w:t xml:space="preserve">u </w:t>
      </w:r>
      <w:r w:rsidR="00867932" w:rsidRPr="001646B4">
        <w:t>21</w:t>
      </w:r>
      <w:r w:rsidR="009301DB" w:rsidRPr="001646B4">
        <w:t xml:space="preserve">. </w:t>
      </w:r>
      <w:r w:rsidR="004A32CB" w:rsidRPr="001646B4">
        <w:t>lipnja</w:t>
      </w:r>
      <w:r w:rsidR="009301DB" w:rsidRPr="001646B4">
        <w:t xml:space="preserve"> 2017</w:t>
      </w:r>
      <w:r w:rsidR="00C12410" w:rsidRPr="001646B4">
        <w:t>.</w:t>
      </w:r>
    </w:p>
    <w:p w:rsidRDefault="00C12410" w:rsidP="00C12410" w:rsidR="00C12410" w:rsidRPr="001646B4"/>
    <w:p w:rsidRDefault="006103FB" w:rsidP="001646B4" w:rsidR="006103FB" w:rsidRPr="001646B4">
      <w:pPr>
        <w:pStyle w:val="Tijeloteksta"/>
        <w:ind w:firstLine="612" w:left="5760"/>
        <w:jc w:val="right"/>
      </w:pPr>
      <w:r w:rsidRPr="001646B4">
        <w:t xml:space="preserve"> SUDAC:</w:t>
      </w:r>
    </w:p>
    <w:p w:rsidRDefault="00733C0D" w:rsidP="001646B4" w:rsidR="006103FB" w:rsidRPr="001646B4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 w:rsidR="00297CC5" w:rsidRPr="001646B4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103FB" w:rsidP="001646B4" w:rsidR="006103FB" w:rsidRPr="001646B4">
      <w:pPr>
        <w:pStyle w:val="Podnaslov"/>
        <w:ind w:firstLine="720" w:left="576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103FB" w:rsidR="006103FB" w:rsidRPr="001646B4"/>
    <w:p w:rsidRDefault="00363447" w:rsidP="00C6375B" w:rsidR="00363447" w:rsidRPr="001646B4">
      <w:pPr>
        <w:jc w:val="right"/>
      </w:pPr>
    </w:p>
    <w:p w:rsidRDefault="00B15477" w:rsidP="00C6375B" w:rsidR="00B15477" w:rsidRPr="001646B4">
      <w:pPr>
        <w:jc w:val="right"/>
      </w:pPr>
    </w:p>
    <w:p w:rsidRDefault="00FB52C3" w:rsidP="00FB52C3" w:rsidR="00FB52C3" w:rsidRPr="001646B4">
      <w:pPr>
        <w:jc w:val="both"/>
      </w:pPr>
      <w:r w:rsidRPr="001646B4">
        <w:t>Uputa o pravnom lijeku:</w:t>
      </w:r>
    </w:p>
    <w:p w:rsidRDefault="00FB52C3" w:rsidP="004A32CB" w:rsidR="00FB52C3" w:rsidRPr="001646B4">
      <w:pPr>
        <w:jc w:val="both"/>
      </w:pPr>
      <w:r w:rsidRPr="001646B4">
        <w:t xml:space="preserve">Protiv ovog rješenja može se uložiti žalba Visokom trgovačkom sudu Republike Hrvatske u roku od 8 dana. Žalba  se ulaže  putem ovog suda u 2 primjerka. </w:t>
      </w:r>
    </w:p>
    <w:p w:rsidRDefault="004A32CB" w:rsidP="004A32CB" w:rsidR="004A32CB" w:rsidRPr="001646B4">
      <w:pPr>
        <w:jc w:val="both"/>
      </w:pPr>
      <w:r w:rsidRPr="001646B4">
        <w:t>Protiv zaključka žalba nije dopuštena (čl. 19. st. 7.SZ-a)</w:t>
      </w:r>
    </w:p>
    <w:p w:rsidRDefault="004A32CB" w:rsidP="004A32CB" w:rsidR="004A32CB" w:rsidRPr="001646B4">
      <w:pPr>
        <w:jc w:val="both"/>
      </w:pPr>
    </w:p>
    <w:p w:rsidRDefault="004A32CB" w:rsidP="004A32CB" w:rsidR="004A32CB" w:rsidRPr="001646B4">
      <w:pPr>
        <w:jc w:val="both"/>
      </w:pPr>
    </w:p>
    <w:p w:rsidRDefault="00733C0D" w:rsidP="00C359B6" w:rsidR="00733C0D">
      <w:pPr>
        <w:pStyle w:val="Bezproreda"/>
        <w:ind w:left="4956"/>
        <w:jc w:val="right"/>
      </w:pPr>
      <w:r>
        <w:t>Za točnost otpravka - ovlašteni službenik</w:t>
      </w:r>
    </w:p>
    <w:p w:rsidRDefault="00733C0D" w:rsidP="00C359B6" w:rsidR="00733C0D">
      <w:pPr>
        <w:pStyle w:val="Bezproreda"/>
        <w:ind w:left="4956"/>
        <w:jc w:val="right"/>
      </w:pPr>
      <w:r>
        <w:t>Karmela Dolenc</w:t>
      </w:r>
    </w:p>
    <w:p w:rsidRDefault="00C12410" w:rsidP="00733C0D" w:rsidR="00C12410" w:rsidRPr="001646B4"/>
    <w:sectPr w:rsidSect="00B15477" w:rsidR="00C12410" w:rsidRPr="001646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33C0D">
          <w:rPr>
            <w:noProof/>
          </w:rPr>
          <w:t>2</w:t>
        </w:r>
        <w:r>
          <w:fldChar w:fldCharType="end"/>
        </w:r>
        <w:r w:rsidR="00297CC5">
          <w:tab/>
          <w:t>89. St-6843</w:t>
        </w:r>
        <w:r w:rsidR="00B15477">
          <w:t>/15</w:t>
        </w:r>
        <w:r w:rsidR="001646B4">
          <w:t>-40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57D07"/>
    <w:rsid w:val="001646B4"/>
    <w:rsid w:val="001D0B43"/>
    <w:rsid w:val="0023149C"/>
    <w:rsid w:val="00256900"/>
    <w:rsid w:val="00290380"/>
    <w:rsid w:val="00297CC5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A32CB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D34"/>
    <w:rsid w:val="006F05DF"/>
    <w:rsid w:val="0070027B"/>
    <w:rsid w:val="00733C0D"/>
    <w:rsid w:val="0075137A"/>
    <w:rsid w:val="007859F3"/>
    <w:rsid w:val="007A570C"/>
    <w:rsid w:val="007E349A"/>
    <w:rsid w:val="00830ADC"/>
    <w:rsid w:val="00867932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11D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B52C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St-6843/2015</izvorni_sadrzaj>
    <derivirana_varijabla naziv="DomainObject.Predmet.OznakaBroj_1">St-6843/2015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ŠVENDA I SINOVI d.o.o. zastupanog po punomoćniku MARKO ŠVENDA</izvorni_sadrzaj>
    <derivirana_varijabla naziv="DomainObject.Predmet.ProtustrankaFormated_1">  ŠVENDA I SINOVI d.o.o. zastupanog po punomoćniku MARKO ŠVENDA</derivirana_varijabla>
  </DomainObject.Predmet.ProtustrankaFormated>
  <DomainObject.Predmet.ProtustrankaFormatedOIB>
    <izvorni_sadrzaj>  ŠVENDA I SINOVI d.o.o., OIB 13552666752 zastupanog po punomoćniku MARKO ŠVENDA</izvorni_sadrzaj>
    <derivirana_varijabla naziv="DomainObject.Predmet.ProtustrankaFormatedOIB_1">  ŠVENDA I SINOVI d.o.o., OIB 13552666752 zastupanog po punomoćniku MARKO ŠVENDA</derivirana_varijabla>
  </DomainObject.Predmet.ProtustrankaFormatedOIB>
  <DomainObject.Predmet.ProtustrankaFormatedWithAdress>
    <izvorni_sadrzaj> ŠVENDA I SINOVI d.o.o., Vlaška 58, 10000 Zagreb zastupanog po punomoćniku MARKO ŠVENDA</izvorni_sadrzaj>
    <derivirana_varijabla naziv="DomainObject.Predmet.ProtustrankaFormatedWithAdress_1"> ŠVENDA I SINOVI d.o.o., Vlaška 58, 10000 Zagreb zastupanog po punomoćniku MARKO ŠVENDA</derivirana_varijabla>
  </DomainObject.Predmet.ProtustrankaFormatedWithAdress>
  <DomainObject.Predmet.ProtustrankaFormatedWithAdressOIB>
    <izvorni_sadrzaj> ŠVENDA I SINOVI d.o.o., OIB 13552666752, Vlaška 58, 10000 Zagreb zastupanog po punomoćniku MARKO ŠVENDA</izvorni_sadrzaj>
    <derivirana_varijabla naziv="DomainObject.Predmet.ProtustrankaFormatedWithAdressOIB_1"> ŠVENDA I SINOVI d.o.o., OIB 13552666752, Vlaška 58, 10000 Zagreb zastupanog po punomoćniku MARKO ŠVENDA</derivirana_varijabla>
  </DomainObject.Predmet.ProtustrankaFormatedWithAdressOIB>
  <DomainObject.Predmet.ProtustrankaWithAdress>
    <izvorni_sadrzaj>ŠVENDA I SINOVI d.o.o. Vlaška 58, 10000 Zagreb</izvorni_sadrzaj>
    <derivirana_varijabla naziv="DomainObject.Predmet.ProtustrankaWithAdress_1">ŠVENDA I SINOVI d.o.o. Vlaška 58, 10000 Zagreb</derivirana_varijabla>
  </DomainObject.Predmet.ProtustrankaWithAdress>
  <DomainObject.Predmet.ProtustrankaWithAdressOIB>
    <izvorni_sadrzaj>ŠVENDA I SINOVI d.o.o., OIB 13552666752, Vlaška 58, 10000 Zagreb</izvorni_sadrzaj>
    <derivirana_varijabla naziv="DomainObject.Predmet.ProtustrankaWithAdressOIB_1">ŠVENDA I SINOVI d.o.o., OIB 13552666752, Vlaška 58, 10000 Zagreb</derivirana_varijabla>
  </DomainObject.Predmet.ProtustrankaWithAdressOIB>
  <DomainObject.Predmet.ProtustrankaNazivFormated>
    <izvorni_sadrzaj>ŠVENDA I SINOVI d.o.o.</izvorni_sadrzaj>
    <derivirana_varijabla naziv="DomainObject.Predmet.ProtustrankaNazivFormated_1">ŠVENDA I SINOVI d.o.o.</derivirana_varijabla>
  </DomainObject.Predmet.ProtustrankaNazivFormated>
  <DomainObject.Predmet.ProtustrankaNazivFormatedOIB>
    <izvorni_sadrzaj>ŠVENDA I SINOVI d.o.o., OIB 13552666752</izvorni_sadrzaj>
    <derivirana_varijabla naziv="DomainObject.Predmet.ProtustrankaNazivFormatedOIB_1">ŠVENDA I SINOVI d.o.o., OIB 13552666752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ŠVENDA; VJEROVNICI</izvorni_sadrzaj>
    <derivirana_varijabla naziv="DomainObject.Predmet.StrankaFormated_1">  FINA Regionalni centar Zagreb; MARKO ŠVENDA; VJEROVNICI</derivirana_varijabla>
  </DomainObject.Predmet.StrankaFormated>
  <DomainObject.Predmet.StrankaFormatedOIB>
    <izvorni_sadrzaj>  FINA Regionalni centar Zagreb, OIB 85821130368; MARKO ŠVENDA, OIB 55389489167; VJEROVNICI</izvorni_sadrzaj>
    <derivirana_varijabla naziv="DomainObject.Predmet.StrankaFormatedOIB_1">  FINA Regionalni centar Zagreb, OIB 85821130368; MARKO ŠVENDA, OIB 55389489167; VJEROVNICI</derivirana_varijabla>
  </DomainObject.Predmet.StrankaFormatedOIB>
  <DomainObject.Predmet.StrankaFormatedWithAdress>
    <izvorni_sadrzaj> FINA Regionalni centar Zagreb, Trg svibanjskih žrtava 1995. 1, 10000 Zagreb; MARKO ŠVENDA; VJEROVNICI</izvorni_sadrzaj>
    <derivirana_varijabla naziv="DomainObject.Predmet.StrankaFormatedWithAdress_1"> FINA Regionalni centar Zagreb, Trg svibanjskih žrtava 1995. 1, 10000 Zagreb; MARKO ŠVENDA; VJEROVNICI</derivirana_varijabla>
  </DomainObject.Predmet.StrankaFormatedWithAdress>
  <DomainObject.Predmet.StrankaFormatedWithAdressOIB>
    <izvorni_sadrzaj> FINA Regionalni centar Zagreb, OIB 85821130368, Trg svibanjskih žrtava 1995. 1, 10000 Zagreb; MARKO ŠVENDA, OIB 55389489167; VJEROVNICI</izvorni_sadrzaj>
    <derivirana_varijabla naziv="DomainObject.Predmet.StrankaFormatedWithAdressOIB_1"> FINA Regionalni centar Zagreb, OIB 85821130368, Trg svibanjskih žrtava 1995. 1, 10000 Zagreb; MARKO ŠVENDA, OIB 55389489167; VJEROVNICI</derivirana_varijabla>
  </DomainObject.Predmet.StrankaFormatedWithAdressOIB>
  <DomainObject.Predmet.StrankaWithAdress>
    <izvorni_sadrzaj>FINA Regionalni centar Zagreb Trg svibanjskih žrtava 1995. 1,10000 Zagreb,MARKO ŠVENDA ,VJEROVNICI </izvorni_sadrzaj>
    <derivirana_varijabla naziv="DomainObject.Predmet.StrankaWithAdress_1">FINA Regionalni centar Zagreb Trg svibanjskih žrtava 1995. 1,10000 Zagreb,MARKO ŠVENDA ,VJEROVNICI </derivirana_varijabla>
  </DomainObject.Predmet.StrankaWithAdress>
  <DomainObject.Predmet.StrankaWithAdressOIB>
    <izvorni_sadrzaj>FINA Regionalni centar Zagreb, OIB 85821130368, Trg svibanjskih žrtava 1995. 1,10000 Zagreb,MARKO ŠVENDA, OIB 55389489167,VJEROVNICI</izvorni_sadrzaj>
    <derivirana_varijabla naziv="DomainObject.Predmet.StrankaWithAdressOIB_1">FINA Regionalni centar Zagreb, OIB 85821130368, Trg svibanjskih žrtava 1995. 1,10000 Zagreb,MARKO ŠVENDA, OIB 55389489167,VJEROVNICI</derivirana_varijabla>
  </DomainObject.Predmet.StrankaWithAdressOIB>
  <DomainObject.Predmet.StrankaNazivFormated>
    <izvorni_sadrzaj>FINA Regionalni centar Zagreb,MARKO ŠVENDA,VJEROVNICI</izvorni_sadrzaj>
    <derivirana_varijabla naziv="DomainObject.Predmet.StrankaNazivFormated_1">FINA Regionalni centar Zagreb,MARKO ŠVENDA,VJEROVNICI</derivirana_varijabla>
  </DomainObject.Predmet.StrankaNazivFormated>
  <DomainObject.Predmet.StrankaNazivFormatedOIB>
    <izvorni_sadrzaj>FINA Regionalni centar Zagreb, OIB 85821130368,MARKO ŠVENDA, OIB 55389489167,VJEROVNICI</izvorni_sadrzaj>
    <derivirana_varijabla naziv="DomainObject.Predmet.StrankaNazivFormatedOIB_1">FINA Regionalni centar Zagreb, OIB 85821130368,MARKO ŠVENDA, OIB 55389489167,VJEROVNICI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MARKO ŠVENDA</item>
      <item>VJEROVNICI</item>
    </izvorni_sadrzaj>
    <derivirana_varijabla naziv="DomainObject.Predmet.StrankaListFormated_1">
      <item>FINA Regionalni centar Zagreb</item>
      <item>MARKO ŠVENDA</item>
      <item>VJEROVNICI</item>
    </derivirana_varijabla>
  </DomainObject.Predmet.StrankaListFormated>
  <DomainObject.Predmet.StrankaListFormatedOIB>
    <izvorni_sadrzaj>
      <item>FINA Regionalni centar Zagreb, OIB 85821130368</item>
      <item>MARKO ŠVENDA, OIB 55389489167</item>
      <item>VJEROVNICI</item>
    </izvorni_sadrzaj>
    <derivirana_varijabla naziv="DomainObject.Predmet.StrankaListFormatedOIB_1">
      <item>FINA Regionalni centar Zagreb, OIB 85821130368</item>
      <item>MARKO ŠVENDA, OIB 55389489167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MARKO ŠVENDA</item>
      <item>VJEROVNICI</item>
    </izvorni_sadrzaj>
    <derivirana_varijabla naziv="DomainObject.Predmet.StrankaListFormatedWithAdress_1">
      <item>FINA Regionalni centar Zagreb, Trg svibanjskih žrtava 1995. 1, 10000 Zagreb</item>
      <item>MARKO ŠVENDA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ŠVENDA, OIB 55389489167</item>
      <item>VJEROVNICI</item>
    </izvorni_sadrzaj>
    <derivirana_varijabla naziv="DomainObject.Predmet.StrankaListFormatedWithAdressOIB_1">
      <item>FINA Regionalni centar Zagreb, OIB 85821130368, Trg svibanjskih žrtava 1995. 1, 10000 Zagreb</item>
      <item>MARKO ŠVENDA, OIB 55389489167</item>
      <item>VJEROVNICI</item>
    </derivirana_varijabla>
  </DomainObject.Predmet.StrankaListFormatedWithAdressOIB>
  <DomainObject.Predmet.StrankaListNazivFormated>
    <izvorni_sadrzaj>
      <item>FINA Regionalni centar Zagreb</item>
      <item>MARKO ŠVENDA</item>
      <item>VJEROVNICI</item>
    </izvorni_sadrzaj>
    <derivirana_varijabla naziv="DomainObject.Predmet.StrankaListNazivFormated_1">
      <item>FINA Regionalni centar Zagreb</item>
      <item>MARKO ŠVENDA</item>
      <item>VJEROVNICI</item>
    </derivirana_varijabla>
  </DomainObject.Predmet.StrankaListNazivFormated>
  <DomainObject.Predmet.StrankaListNazivFormatedOIB>
    <izvorni_sadrzaj>
      <item>FINA Regionalni centar Zagreb, OIB 85821130368</item>
      <item>MARKO ŠVENDA, OIB 55389489167</item>
      <item>VJEROVNICI</item>
    </izvorni_sadrzaj>
    <derivirana_varijabla naziv="DomainObject.Predmet.StrankaListNazivFormatedOIB_1">
      <item>FINA Regionalni centar Zagreb, OIB 85821130368</item>
      <item>MARKO ŠVENDA, OIB 55389489167</item>
      <item>VJEROVNICI</item>
    </derivirana_varijabla>
  </DomainObject.Predmet.StrankaListNazivFormatedOIB>
  <DomainObject.Predmet.ProtuStrankaListFormated>
    <izvorni_sadrzaj>
      <item>ŠVENDA I SINOVI d.o.o. zastupanog po punomoćniku MARKO ŠVENDA</item>
    </izvorni_sadrzaj>
    <derivirana_varijabla naziv="DomainObject.Predmet.ProtuStrankaListFormated_1">
      <item>ŠVENDA I SINOVI d.o.o. zastupanog po punomoćniku MARKO ŠVENDA</item>
    </derivirana_varijabla>
  </DomainObject.Predmet.ProtuStrankaListFormated>
  <DomainObject.Predmet.ProtuStrankaListFormatedOIB>
    <izvorni_sadrzaj>
      <item>ŠVENDA I SINOVI d.o.o., OIB 13552666752 zastupanog po punomoćniku MARKO ŠVENDA</item>
    </izvorni_sadrzaj>
    <derivirana_varijabla naziv="DomainObject.Predmet.ProtuStrankaListFormatedOIB_1">
      <item>ŠVENDA I SINOVI d.o.o., OIB 13552666752 zastupanog po punomoćniku MARKO ŠVENDA</item>
    </derivirana_varijabla>
  </DomainObject.Predmet.ProtuStrankaListFormatedOIB>
  <DomainObject.Predmet.ProtuStrankaListFormatedWithAdress>
    <izvorni_sadrzaj>
      <item>ŠVENDA I SINOVI d.o.o., Vlaška 58, 10000 Zagreb zastupanog po punomoćniku MARKO ŠVENDA</item>
    </izvorni_sadrzaj>
    <derivirana_varijabla naziv="DomainObject.Predmet.ProtuStrankaListFormatedWithAdress_1">
      <item>ŠVENDA I SINOVI d.o.o., Vlaška 58, 10000 Zagreb zastupanog po punomoćniku MARKO ŠVENDA</item>
    </derivirana_varijabla>
  </DomainObject.Predmet.ProtuStrankaListFormatedWithAdress>
  <DomainObject.Predmet.ProtuStrankaListFormatedWithAdressOIB>
    <izvorni_sadrzaj>
      <item>ŠVENDA I SINOVI d.o.o., OIB 13552666752, Vlaška 58, 10000 Zagreb zastupanog po punomoćniku MARKO ŠVENDA</item>
    </izvorni_sadrzaj>
    <derivirana_varijabla naziv="DomainObject.Predmet.ProtuStrankaListFormatedWithAdressOIB_1">
      <item>ŠVENDA I SINOVI d.o.o., OIB 13552666752, Vlaška 58, 10000 Zagreb zastupanog po punomoćniku MARKO ŠVENDA</item>
    </derivirana_varijabla>
  </DomainObject.Predmet.ProtuStrankaListFormatedWithAdressOIB>
  <DomainObject.Predmet.ProtuStrankaListNazivFormated>
    <izvorni_sadrzaj>
      <item>ŠVENDA I SINOVI d.o.o.</item>
    </izvorni_sadrzaj>
    <derivirana_varijabla naziv="DomainObject.Predmet.ProtuStrankaListNazivFormated_1">
      <item>ŠVENDA I SINOVI d.o.o.</item>
    </derivirana_varijabla>
  </DomainObject.Predmet.ProtuStrankaListNazivFormated>
  <DomainObject.Predmet.ProtuStrankaListNazivFormatedOIB>
    <izvorni_sadrzaj>
      <item>ŠVENDA I SINOVI d.o.o., OIB 13552666752</item>
    </izvorni_sadrzaj>
    <derivirana_varijabla naziv="DomainObject.Predmet.ProtuStrankaListNazivFormatedOIB_1">
      <item>ŠVENDA I SINOVI d.o.o., OIB 13552666752</item>
    </derivirana_varijabla>
  </DomainObject.Predmet.ProtuStrankaListNazivFormatedOIB>
  <DomainObject.Predmet.OstaliListFormated>
    <izvorni_sadrzaj>
      <item>MARKO ŠVENDA punomoćnik sudionika u postupku ŠVENDA I SINOVI d.o.o.</item>
      <item>RAIFFEISENBANK AUSTRIA d.d.</item>
      <item>Dragutin Ježić</item>
    </izvorni_sadrzaj>
    <derivirana_varijabla naziv="DomainObject.Predmet.OstaliListFormated_1">
      <item>MARKO ŠVENDA punomoćnik sudionika u postupku ŠVENDA I SINOVI d.o.o.</item>
      <item>RAIFFEISENBANK AUSTRIA d.d.</item>
      <item>Dragutin Ježić</item>
    </derivirana_varijabla>
  </DomainObject.Predmet.OstaliListFormated>
  <DomainObject.Predmet.OstaliListFormatedOIB>
    <izvorni_sadrzaj>
      <item>MARKO ŠVENDA, OIB 55389489167 punomoćnik sudionika u postupku ŠVENDA I SINOVI d.o.o.</item>
      <item>RAIFFEISENBANK AUSTRIA d.d.</item>
      <item>Dragutin Ježić, OIB 50868688359</item>
    </izvorni_sadrzaj>
    <derivirana_varijabla naziv="DomainObject.Predmet.OstaliListFormatedOIB_1">
      <item>MARKO ŠVENDA, OIB 55389489167 punomoćnik sudionika u postupku ŠVENDA I SINOVI d.o.o.</item>
      <item>RAIFFEISENBANK AUSTRIA d.d.</item>
      <item>Dragutin Ježić, OIB 50868688359</item>
    </derivirana_varijabla>
  </DomainObject.Predmet.OstaliListFormatedOIB>
  <DomainObject.Predmet.OstaliListFormatedWithAdress>
    <izvorni_sadrzaj>
      <item>MARKO ŠVENDA, Vlaška 58, 10000 Zagreb punomoćnik sudionika u postupku ŠVENDA I SINOVI d.o.o.</item>
      <item>RAIFFEISENBANK AUSTRIA d.d., Petrinjska 59, 10000 Zagreb</item>
      <item>Dragutin Ježić, Česmičkoga Ulica 10, 10000 Zagreb</item>
    </izvorni_sadrzaj>
    <derivirana_varijabla naziv="DomainObject.Predmet.OstaliListFormatedWithAdress_1">
      <item>MARKO ŠVENDA, Vlaška 58, 10000 Zagreb punomoćnik sudionika u postupku ŠVENDA I SINOVI d.o.o.</item>
      <item>RAIFFEISENBANK AUSTRIA d.d., Petrinjska 59, 10000 Zagreb</item>
      <item>Dragutin Ježić, Česmičkoga Ulica 10, 10000 Zagreb</item>
    </derivirana_varijabla>
  </DomainObject.Predmet.OstaliListFormatedWithAdress>
  <DomainObject.Predmet.OstaliListFormatedWithAdressOIB>
    <izvorni_sadrzaj>
      <item>MARKO ŠVENDA, OIB 55389489167, Vlaška 58, 10000 Zagreb punomoćnik sudionika u postupku ŠVENDA I SINOVI d.o.o.</item>
      <item>RAIFFEISENBANK AUSTRIA d.d., Petrinjska 59, 10000 Zagreb</item>
      <item>Dragutin Ježić, OIB 50868688359, Česmičkoga Ulica 10, 10000 Zagreb</item>
    </izvorni_sadrzaj>
    <derivirana_varijabla naziv="DomainObject.Predmet.OstaliListFormatedWithAdressOIB_1">
      <item>MARKO ŠVENDA, OIB 55389489167, Vlaška 58, 10000 Zagreb punomoćnik sudionika u postupku ŠVENDA I SINOVI d.o.o.</item>
      <item>RAIFFEISENBANK AUSTRIA d.d., Petrinjska 59, 10000 Zagreb</item>
      <item>Dragutin Ježić, OIB 50868688359, Česmičkoga Ulica 10, 10000 Zagreb</item>
    </derivirana_varijabla>
  </DomainObject.Predmet.OstaliListFormatedWithAdressOIB>
  <DomainObject.Predmet.OstaliListNazivFormated>
    <izvorni_sadrzaj>
      <item>MARKO ŠVENDA</item>
      <item>RAIFFEISENBANK AUSTRIA d.d.</item>
      <item>Dragutin Ježić</item>
    </izvorni_sadrzaj>
    <derivirana_varijabla naziv="DomainObject.Predmet.OstaliListNazivFormated_1">
      <item>MARKO ŠVENDA</item>
      <item>RAIFFEISENBANK AUSTRIA d.d.</item>
      <item>Dragutin Ježić</item>
    </derivirana_varijabla>
  </DomainObject.Predmet.OstaliListNazivFormated>
  <DomainObject.Predmet.OstaliListNazivFormatedOIB>
    <izvorni_sadrzaj>
      <item>MARKO ŠVENDA, OIB 55389489167</item>
      <item>RAIFFEISENBANK AUSTRIA d.d.</item>
      <item>Dragutin Ježić, OIB 50868688359</item>
    </izvorni_sadrzaj>
    <derivirana_varijabla naziv="DomainObject.Predmet.OstaliListNazivFormatedOIB_1">
      <item>MARKO ŠVENDA, OIB 55389489167</item>
      <item>RAIFFEISENBANK AUSTRIA d.d.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ŠVENDA I SINOVI d.o.o.</izvorni_sadrzaj>
    <derivirana_varijabla naziv="DomainObject.Predmet.ProtustrankaIDrugi_1">ŠVENDA I SINOVI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ŠVENDA I SINOVI d.o.o., OIB 13552666752, Vlaška 58, 10000 Zagreb</izvorni_sadrzaj>
    <derivirana_varijabla naziv="DomainObject.Predmet.ProtustrankaIDrugiAdressOIB_1">ŠVENDA I SINOVI d.o.o., OIB 13552666752,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>14. ožujka 2017.</izvorni_sadrzaj>
    <derivirana_varijabla naziv="DomainObject.Predmet.OdlukaRjesenje.DatumPravomocnosti_1">14. ožujka 2017.</derivirana_varijabla>
  </DomainObject.Predmet.OdlukaRjesenje.DatumPravomocnosti>
  <DomainObject.Predmet.OdlukaRjesenje.Oznaka>
    <izvorni_sadrzaj>St-6843/2015-32</izvorni_sadrzaj>
    <derivirana_varijabla naziv="DomainObject.Predmet.OdlukaRjesenje.Oznaka_1">St-6843/2015-32</derivirana_varijabla>
  </DomainObject.Predmet.OdlukaRjesenje.Oznaka>
  <DomainObject.Predmet.SudioniciListNaziv>
    <izvorni_sadrzaj>
      <item>FINA Regionalni centar Zagreb</item>
      <item>ŠVENDA I SINOVI d.o.o.</item>
      <item>MARKO ŠVENDA</item>
      <item>MARKO ŠVENDA</item>
      <item>RAIFFEISENBANK AUSTRIA d.d.</item>
      <item>Dragutin Ježić</item>
      <item>VJEROVNICI</item>
    </izvorni_sadrzaj>
    <derivirana_varijabla naziv="DomainObject.Predmet.SudioniciListNaziv_1">
      <item>FINA Regionalni centar Zagreb</item>
      <item>ŠVENDA I SINOVI d.o.o.</item>
      <item>MARKO ŠVENDA</item>
      <item>MARKO ŠVENDA</item>
      <item>RAIFFEISENBANK AUSTRIA d.d.</item>
      <item>Dragutin Ježić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  <item>Dragutin Ježić, OIB 50868688359, Česmičkoga Ulica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  <item>Dragutin Ježić, OIB 50868688359, Česmičkoga Ulica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13552666752</item>
      <item>, OIB 55389489167</item>
      <item>, OIB 55389489167</item>
      <item>, OIB null</item>
      <item>, OIB 50868688359</item>
      <item>, OIB null</item>
    </izvorni_sadrzaj>
    <derivirana_varijabla naziv="DomainObject.Predmet.SudioniciListNazivOIB_1">
      <item>, OIB 85821130368</item>
      <item>, OIB 13552666752</item>
      <item>, OIB 55389489167</item>
      <item>, OIB 55389489167</item>
      <item>, OIB null</item>
      <item>, OIB 50868688359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1476</properties:Characters>
  <properties:Lines>56</properties:Lines>
  <properties:Paragraphs>25</properties:Paragraphs>
  <properties:TotalTime>134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Karmela Dolenc</cp:lastModifiedBy>
  <cp:lastPrinted>2017-06-21T10:36:00Z</cp:lastPrinted>
  <dcterms:modified xmlns:xsi="http://www.w3.org/2001/XMLSchema-instance" xsi:type="dcterms:W3CDTF">2017-06-21T10:36:00Z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