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ef8b" w14:paraId="e05ef8b" w:rsidRDefault="003D5288" w:rsidP="003D5288" w:rsidR="003D5288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bookmarkStart w:name="_GoBack" w:id="0"/>
      <w:bookmarkEnd w:id="0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D6474C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noProof/>
        </w:rPr>
        <w:t xml:space="preserve">       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288" w:rsidP="003D5288" w:rsid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Republika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Hrvatska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Zadar,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Dr.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Franje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Tuđmana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35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 I M E  R E P U B L I K E  H R V A T S K E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 J E Š E N J E</w:t>
      </w:r>
    </w:p>
    <w:p w:rsidRDefault="003D5288" w:rsidP="003D5288" w:rsidR="003D5288" w:rsidRPr="00612DC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color w:val="FF0000"/>
          <w:sz w:val="24"/>
          <w:szCs w:val="24"/>
          <w:lang w:eastAsia="hr-HR" w:val="en-GB"/>
        </w:rPr>
      </w:pP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Trgovački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savjetnici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Anamariji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Kovačić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Milković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Regionalnog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centra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Perivoj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L.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Marune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1, od </w:t>
      </w:r>
      <w:r w:rsidR="00C71075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="00612DC3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915CB2" w:rsidRPr="00915CB2">
        <w:rPr>
          <w:rFonts w:cs="Times New Roman" w:hAnsi="Times New Roman" w:ascii="Times New Roman"/>
          <w:sz w:val="24"/>
          <w:szCs w:val="24"/>
        </w:rPr>
        <w:t xml:space="preserve">AEDIFICIUM MARIS d.o.o., Primošten, Bilo </w:t>
      </w:r>
      <w:proofErr w:type="spellStart"/>
      <w:r w:rsidR="00915CB2" w:rsidRPr="00915CB2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915CB2" w:rsidRPr="00915CB2">
        <w:rPr>
          <w:rFonts w:cs="Times New Roman" w:hAnsi="Times New Roman" w:ascii="Times New Roman"/>
          <w:sz w:val="24"/>
          <w:szCs w:val="24"/>
        </w:rPr>
        <w:t>, OIB: 76447349478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A520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15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="002A77A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2018. </w:t>
      </w:r>
    </w:p>
    <w:p w:rsidRDefault="003D5288" w:rsidP="003D5288" w:rsidR="003D5288" w:rsidRPr="00915CB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r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 e š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 j e</w:t>
      </w:r>
    </w:p>
    <w:p w:rsidRDefault="003D5288" w:rsidP="003D5288" w:rsidR="003D5288" w:rsidRPr="00915CB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I.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915CB2" w:rsidRPr="00915CB2">
        <w:rPr>
          <w:rFonts w:cs="Times New Roman" w:hAnsi="Times New Roman" w:ascii="Times New Roman"/>
          <w:sz w:val="24"/>
          <w:szCs w:val="24"/>
        </w:rPr>
        <w:t xml:space="preserve">AEDIFICIUM MARIS d.o.o., Primošten, Bilo </w:t>
      </w:r>
      <w:proofErr w:type="spellStart"/>
      <w:r w:rsidR="00915CB2" w:rsidRPr="00915CB2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915CB2" w:rsidRPr="00915CB2">
        <w:rPr>
          <w:rFonts w:cs="Times New Roman" w:hAnsi="Times New Roman" w:ascii="Times New Roman"/>
          <w:sz w:val="24"/>
          <w:szCs w:val="24"/>
        </w:rPr>
        <w:t>, OIB: 76447349478</w:t>
      </w:r>
      <w:r w:rsidR="009C63D7" w:rsidRPr="00915CB2">
        <w:rPr>
          <w:rFonts w:cs="Times New Roman" w:hAnsi="Times New Roman" w:ascii="Times New Roman"/>
          <w:sz w:val="24"/>
          <w:szCs w:val="24"/>
        </w:rPr>
        <w:t>. Stečajni postupak otvoren je dana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5A52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15</w:t>
      </w:r>
      <w:r w:rsidR="00CB333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 w:rsidR="002A77A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studenog</w:t>
      </w:r>
      <w:proofErr w:type="spellEnd"/>
      <w:r w:rsidR="00CB3332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="00751DFA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2018.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r w:rsidR="005A5200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11</w:t>
      </w:r>
      <w:r w:rsidR="00C70B09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30</w:t>
      </w:r>
      <w:r w:rsidR="00C70B09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sati</w:t>
      </w:r>
      <w:r w:rsidR="009C63D7"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,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kada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objavljeno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mrežnoj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stranici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e-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Oglasna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ploča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D5288" w:rsidP="003D5288" w:rsidR="003D5288" w:rsidRPr="00915CB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5A520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C70B09"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stečajnu upraviteljicu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imenuje </w:t>
      </w:r>
      <w:r w:rsidRPr="00915CB2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se </w:t>
      </w:r>
      <w:r w:rsidR="002162B2" w:rsidRPr="005A520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Marica Nekić iz Zadra, Put </w:t>
      </w:r>
      <w:proofErr w:type="spellStart"/>
      <w:r w:rsidR="002162B2" w:rsidRPr="005A5200">
        <w:rPr>
          <w:rFonts w:cs="Times New Roman" w:hAnsi="Times New Roman" w:ascii="Times New Roman"/>
          <w:color w:themeColor="text1" w:val="000000"/>
          <w:sz w:val="24"/>
          <w:szCs w:val="24"/>
        </w:rPr>
        <w:t>Gazića</w:t>
      </w:r>
      <w:proofErr w:type="spellEnd"/>
      <w:r w:rsidR="002162B2" w:rsidRPr="005A520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14A, OIB: 75245904208</w:t>
      </w:r>
      <w:r w:rsidR="00326A19" w:rsidRPr="005A5200">
        <w:rPr>
          <w:rFonts w:cs="Times New Roman" w:hAnsi="Times New Roman" w:ascii="Times New Roman"/>
          <w:color w:themeColor="text1" w:val="000000"/>
          <w:sz w:val="24"/>
          <w:szCs w:val="24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III.</w:t>
      </w:r>
      <w:r w:rsidRPr="00915CB2">
        <w:rPr>
          <w:rFonts w:cs="Times New Roman" w:eastAsia="Times New Roman" w:hAnsi="Times New Roman" w:ascii="Times New Roman"/>
          <w:b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Zaključuje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stečajni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postupak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915CB2">
        <w:rPr>
          <w:rFonts w:cs="Times New Roman" w:hAnsi="Times New Roman" w:ascii="Times New Roman"/>
          <w:sz w:val="24"/>
          <w:szCs w:val="24"/>
        </w:rPr>
        <w:t xml:space="preserve"> </w:t>
      </w:r>
      <w:r w:rsidR="00C71075" w:rsidRPr="00915CB2">
        <w:rPr>
          <w:rFonts w:cs="Times New Roman" w:hAnsi="Times New Roman" w:ascii="Times New Roman"/>
          <w:sz w:val="24"/>
          <w:szCs w:val="24"/>
        </w:rPr>
        <w:t xml:space="preserve">AEDIFICIUM MARIS d.o.o., Primošten, Bilo </w:t>
      </w:r>
      <w:proofErr w:type="spellStart"/>
      <w:r w:rsidR="00C71075" w:rsidRPr="00915CB2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C71075" w:rsidRPr="00915CB2">
        <w:rPr>
          <w:rFonts w:cs="Times New Roman" w:hAnsi="Times New Roman" w:ascii="Times New Roman"/>
          <w:sz w:val="24"/>
          <w:szCs w:val="24"/>
        </w:rPr>
        <w:t>, OIB: 76447349478</w:t>
      </w:r>
      <w:r w:rsidRPr="00915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D5288" w:rsidP="003D5288" w:rsidR="003D5288" w:rsidRPr="00915CB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027DD2" w:rsidR="00027DD2" w:rsidRPr="00915CB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IV. 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Nakon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pravomoćnosti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9C63D7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,</w:t>
      </w:r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će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brisati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sudskog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registra</w:t>
      </w:r>
      <w:proofErr w:type="spellEnd"/>
      <w:r w:rsidR="00027DD2" w:rsidRP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.</w:t>
      </w:r>
    </w:p>
    <w:p w:rsidRDefault="003D5288" w:rsidP="003D5288" w:rsidR="003D5288" w:rsidRPr="003D5288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Obrazloženje</w:t>
      </w:r>
      <w:proofErr w:type="spellEnd"/>
    </w:p>
    <w:p w:rsidRDefault="003D5288" w:rsidP="003D5288" w:rsidR="003D5288" w:rsidRPr="00D6474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027DD2" w:rsid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Split,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Šibenik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je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15CB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20</w:t>
      </w:r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="00612DC3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kolovoza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2018.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uvodno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označenim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D6474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kona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(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Narodne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novine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broj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71/15 </w:t>
      </w:r>
      <w:proofErr w:type="spellStart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 w:rsidR="00FD3563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104/17</w:t>
      </w:r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dalje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tekstu</w:t>
      </w:r>
      <w:proofErr w:type="spellEnd"/>
      <w:r w:rsidRPr="00D6474C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: SZ).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S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obzirom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da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bile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ispunjene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pretpostavke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428. SZ-a,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sukladno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430</w:t>
      </w:r>
      <w:r w:rsidR="009C63D7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SZ-a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objavio</w:t>
      </w:r>
      <w:proofErr w:type="spell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11. </w:t>
      </w:r>
      <w:proofErr w:type="spellStart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rujna</w:t>
      </w:r>
      <w:proofErr w:type="spellEnd"/>
      <w:r w:rsidR="00C71075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2018. </w:t>
      </w:r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oglasnoj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ploči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suda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kojim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dostaviti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javnobilježnički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ovjerovljen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popis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imovine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obveza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propisanom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obrazcu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Istim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pozvani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dužnikovi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najkasnije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45 dana od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objave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predložiti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nad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predujmiti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sredstva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namirenje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troškova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upozorenje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pravne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posljedice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nepodnošenja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istog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Osobe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ovlaštene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zastupanje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zakonu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15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postupile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predmetnom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pozivu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Oglasa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niti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vjerovnici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ostavljenom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roku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od 45 dana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podnijeli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prijedlog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otvaranjem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redovnog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postupka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</w:p>
    <w:p w:rsidRDefault="00027DD2" w:rsidP="00027DD2" w:rsidR="00027DD2" w:rsidRPr="003D528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lastRenderedPageBreak/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gore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navedenog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smatra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se da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dužnik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nesposoban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za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plaćanje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, pa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stoga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temeljem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431.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st.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1.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2. SZ-a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odlučeno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kao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u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točkama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ovog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rješenja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.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Izbor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stečajnog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upravitelja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odabran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je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primjenom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odredbe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čl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. 432. SZ-a (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točka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 xml:space="preserve"> II </w:t>
      </w:r>
      <w:proofErr w:type="spellStart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izreke</w:t>
      </w:r>
      <w:proofErr w:type="spellEnd"/>
      <w:r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 w:val="en-GB"/>
        </w:rPr>
        <w:t>).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Zadru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5A520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15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="002A77A2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studenog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2018.  </w:t>
      </w: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B42458" w:rsidP="009C63D7" w:rsidR="003D5288" w:rsidRPr="003D52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-ovlaštena službenica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C63D7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B3332">
        <w:rPr>
          <w:rFonts w:cs="Times New Roman" w:hAnsi="Times New Roman" w:ascii="Times New Roman"/>
          <w:sz w:val="24"/>
          <w:szCs w:val="24"/>
        </w:rPr>
        <w:t xml:space="preserve">    </w:t>
      </w:r>
      <w:r w:rsidR="003D5288" w:rsidRPr="003D5288">
        <w:rPr>
          <w:rFonts w:cs="Times New Roman" w:hAnsi="Times New Roman" w:ascii="Times New Roman"/>
          <w:sz w:val="24"/>
          <w:szCs w:val="24"/>
        </w:rPr>
        <w:t>Sudska savjetnica</w:t>
      </w:r>
    </w:p>
    <w:p w:rsidRDefault="00B42458" w:rsidP="00A62F08" w:rsidR="003D5288" w:rsidRPr="003D52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Anita Basa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ab/>
      </w:r>
      <w:r w:rsidR="004E134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3D5288" w:rsidRPr="003D5288">
        <w:rPr>
          <w:rFonts w:cs="Times New Roman" w:hAnsi="Times New Roman" w:ascii="Times New Roman"/>
          <w:sz w:val="24"/>
          <w:szCs w:val="24"/>
        </w:rPr>
        <w:t xml:space="preserve"> Anamarija Kovačić Milković</w:t>
      </w:r>
      <w:r>
        <w:rPr>
          <w:rFonts w:cs="Times New Roman" w:hAnsi="Times New Roman" w:ascii="Times New Roman"/>
          <w:sz w:val="24"/>
          <w:szCs w:val="24"/>
        </w:rPr>
        <w:t>, v.r.</w:t>
      </w:r>
    </w:p>
    <w:p w:rsidRDefault="003D5288" w:rsidP="00D6474C" w:rsidR="003D5288">
      <w:pPr>
        <w:spacing w:lineRule="auto" w:line="240" w:after="0"/>
        <w:ind w:left="6372"/>
        <w:jc w:val="right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</w:t>
      </w:r>
    </w:p>
    <w:p w:rsidRDefault="003D5288" w:rsidP="003D5288" w:rsidR="003D5288" w:rsidRPr="003D5288">
      <w:pPr>
        <w:tabs>
          <w:tab w:pos="267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</w:t>
      </w:r>
      <w:r w:rsidR="009C63D7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Uputa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pravnom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lijeku</w:t>
      </w:r>
      <w:proofErr w:type="spellEnd"/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:</w:t>
      </w:r>
    </w:p>
    <w:p w:rsidRDefault="00A62F08" w:rsidP="00A62F08" w:rsidR="003D5288" w:rsidRPr="003D5288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        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se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roku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od 8 dana od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dostave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pisanog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otpravka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putem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u tri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istovjetna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primjerka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19. SZ-a). O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odlučuje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pojedinac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suda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ne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odgađa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Protiv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ovog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rješenja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žalbu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može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izjaviti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i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osoba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ovlaštena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zastupanje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zakonu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do dana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nastupanja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pravnih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posljedica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otvaranja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(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128. </w:t>
      </w:r>
      <w:proofErr w:type="spellStart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8. SZ-a).</w:t>
      </w: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tabs>
          <w:tab w:pos="3331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3D5288" w:rsidP="003D5288" w:rsidR="003D5288" w:rsidRPr="003D528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DN-a:</w:t>
      </w:r>
    </w:p>
    <w:p w:rsidRDefault="00C70B09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Stečajnoj upraviteljici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uz izjavu i potvrdu o imenovanju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dužniku </w:t>
      </w:r>
    </w:p>
    <w:p w:rsidRDefault="009C63D7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Podnositelju zahtjeva: </w:t>
      </w:r>
      <w:r w:rsidR="003D5288"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 u Šibeniku, Građansko-upravnom odjelu 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RH, Ministarstvo financija, Porezna uprava Šibenik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odmah radi upisa činjenice otvaranja skraćenoga stečajnog post.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registru nakon pravomoćnosti radi brisanja dužnika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3D5288" w:rsidP="003D5288" w:rsidR="003D5288" w:rsidRPr="003D528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D5288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D5288" w:rsidP="003D5288" w:rsidR="003D5288" w:rsidRPr="003D528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80B94" w:rsidR="00080B94"/>
    <w:sectPr w:rsidSect="003D5288" w:rsidR="00080B9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288" w:rsidP="003D5288" w:rsidR="003D5288">
      <w:pPr>
        <w:spacing w:lineRule="auto" w:line="240" w:after="0"/>
      </w:pPr>
      <w:r>
        <w:separator/>
      </w:r>
    </w:p>
  </w:endnote>
  <w:end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288" w:rsidP="003D5288" w:rsidR="003D5288">
      <w:pPr>
        <w:spacing w:lineRule="auto" w:line="240" w:after="0"/>
      </w:pPr>
      <w:r>
        <w:separator/>
      </w:r>
    </w:p>
  </w:footnote>
  <w:footnote w:id="0" w:type="continuationSeparator">
    <w:p w:rsidRDefault="003D5288" w:rsidP="003D5288" w:rsidR="003D52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>-2-</w:t>
    </w:r>
    <w:r w:rsidRPr="003D5288">
      <w:ptab w:leader="none" w:relativeTo="margin" w:alignment="right"/>
    </w:r>
    <w:r>
      <w:t>Poslovni broj: 6 St-</w:t>
    </w:r>
    <w:r w:rsidR="00915CB2">
      <w:t>290</w:t>
    </w:r>
    <w:r>
      <w:t>/2018-</w:t>
    </w:r>
    <w:r w:rsidR="005A5200">
      <w:t>9</w:t>
    </w:r>
    <w: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353DB4">
    <w:pPr>
      <w:pStyle w:val="Zaglavlje"/>
    </w:pPr>
    <w:r w:rsidRPr="003D5288">
      <w:ptab w:leader="none" w:relativeTo="margin" w:alignment="center"/>
    </w:r>
    <w:r>
      <w:t xml:space="preserve">-3-                    </w:t>
    </w:r>
    <w:r w:rsidRPr="003D5288">
      <w:ptab w:leader="none" w:relativeTo="margin" w:alignment="right"/>
    </w:r>
    <w:r>
      <w:t>Poslovni broj: 6 St-</w:t>
    </w:r>
    <w:r w:rsidR="00836F0D">
      <w:t>234</w:t>
    </w:r>
    <w:r>
      <w:t>/2018-</w:t>
    </w:r>
    <w:r w:rsidR="00690C20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288" w:rsidR="000051EF">
    <w:pPr>
      <w:pStyle w:val="Zaglavlje"/>
    </w:pPr>
    <w:r>
      <w:ptab w:leader="none" w:relativeTo="margin" w:alignment="center"/>
    </w:r>
    <w:r>
      <w:ptab w:leader="none" w:relativeTo="margin" w:alignment="right"/>
    </w:r>
    <w:r>
      <w:t>Poslovni broj: 6 St-</w:t>
    </w:r>
    <w:r w:rsidR="00915CB2">
      <w:t>290</w:t>
    </w:r>
    <w:r>
      <w:t>/2018-</w:t>
    </w:r>
    <w:r w:rsidR="005A5200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defaultTabStop w:val="708"/>
  <w:hyphenationZone w:val="425"/>
  <w:evenAndOddHeaders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288"/>
    <w:rsid w:val="00027DD2"/>
    <w:rsid w:val="00080B94"/>
    <w:rsid w:val="00086797"/>
    <w:rsid w:val="0010555A"/>
    <w:rsid w:val="002162B2"/>
    <w:rsid w:val="002A77A2"/>
    <w:rsid w:val="002D5D09"/>
    <w:rsid w:val="00326A19"/>
    <w:rsid w:val="003D5288"/>
    <w:rsid w:val="004E1345"/>
    <w:rsid w:val="0050470F"/>
    <w:rsid w:val="005432A0"/>
    <w:rsid w:val="005A5200"/>
    <w:rsid w:val="005E66F1"/>
    <w:rsid w:val="00612DC3"/>
    <w:rsid w:val="00690C20"/>
    <w:rsid w:val="00751DFA"/>
    <w:rsid w:val="00836F0D"/>
    <w:rsid w:val="00915CB2"/>
    <w:rsid w:val="009C63D7"/>
    <w:rsid w:val="009F3EED"/>
    <w:rsid w:val="00A62F08"/>
    <w:rsid w:val="00B131F4"/>
    <w:rsid w:val="00B42458"/>
    <w:rsid w:val="00B630C9"/>
    <w:rsid w:val="00BE31E9"/>
    <w:rsid w:val="00C70B09"/>
    <w:rsid w:val="00C71075"/>
    <w:rsid w:val="00CB3332"/>
    <w:rsid w:val="00D3535D"/>
    <w:rsid w:val="00D6474C"/>
    <w:rsid w:val="00DC1CC5"/>
    <w:rsid w:val="00FD3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D52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45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4245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4245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4245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D52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528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D5288"/>
  </w:style>
  <w:style w:styleId="Tekstbalonia" w:type="paragraph">
    <w:name w:val="Balloon Text"/>
    <w:basedOn w:val="Normal"/>
    <w:link w:val="TekstbaloniaChar"/>
    <w:uiPriority w:val="99"/>
    <w:semiHidden/>
    <w:unhideWhenUsed/>
    <w:rsid w:val="003D528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528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2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24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424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424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424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AEDIFICIUM MARIS društvo s ograničenom odgovornošću za turizam i trgovinu</izvorni_sadrzaj>
    <derivirana_varijabla naziv="DomainObject.Predmet.ProtustrankaFormated_1">  AEDIFICIUM MARIS društvo s ograničenom odgovornošću za turizam i trgovinu</derivirana_varijabla>
  </DomainObject.Predmet.ProtustrankaFormated>
  <DomainObject.Predmet.ProtustrankaFormatedOIB>
    <izvorni_sadrzaj>  AEDIFICIUM MARIS društvo s ograničenom odgovornošću za turizam i trgovinu, OIB 76447349478</izvorni_sadrzaj>
    <derivirana_varijabla naziv="DomainObject.Predmet.ProtustrankaFormatedOIB_1">  AEDIFICIUM MARIS društvo s ograničenom odgovornošću za turizam i trgovinu, OIB 76447349478</derivirana_varijabla>
  </DomainObject.Predmet.ProtustrankaFormatedOIB>
  <DomainObject.Predmet.ProtustrankaFormatedWithAdress>
    <izvorni_sadrzaj> AEDIFICIUM MARIS društvo s ograničenom odgovornošću za turizam i trgovinu, Bilo/bb, 22202 Primošten</izvorni_sadrzaj>
    <derivirana_varijabla naziv="DomainObject.Predmet.ProtustrankaFormatedWithAdress_1"> AEDIFICIUM MARIS društvo s ograničenom odgovornošću za turizam i trgovinu, Bilo/bb, 22202 Primošten</derivirana_varijabla>
  </DomainObject.Predmet.ProtustrankaFormatedWithAdress>
  <DomainObject.Predmet.ProtustrankaFormatedWithAdressOIB>
    <izvorni_sadrzaj> AEDIFICIUM MARIS društvo s ograničenom odgovornošću za turizam i trgovinu, OIB 76447349478, Bilo/bb, 22202 Primošten</izvorni_sadrzaj>
    <derivirana_varijabla naziv="DomainObject.Predmet.ProtustrankaFormatedWithAdressOIB_1"> AEDIFICIUM MARIS društvo s ograničenom odgovornošću za turizam i trgovinu, OIB 76447349478, Bilo/bb, 22202 Primošten</derivirana_varijabla>
  </DomainObject.Predmet.ProtustrankaFormatedWithAdressOIB>
  <DomainObject.Predmet.ProtustrankaWithAdress>
    <izvorni_sadrzaj>AEDIFICIUM MARIS društvo s ograničenom odgovornošću za turizam i trgovinu Bilo/bb, 22202 Primošten</izvorni_sadrzaj>
    <derivirana_varijabla naziv="DomainObject.Predmet.ProtustrankaWithAdress_1">AEDIFICIUM MARIS društvo s ograničenom odgovornošću za turizam i trgovinu Bilo/bb, 22202 Primošten</derivirana_varijabla>
  </DomainObject.Predmet.ProtustrankaWithAdress>
  <DomainObject.Predmet.ProtustrankaWithAdressOIB>
    <izvorni_sadrzaj>AEDIFICIUM MARIS društvo s ograničenom odgovornošću za turizam i trgovinu, OIB 76447349478, Bilo/bb, 22202 Primošten</izvorni_sadrzaj>
    <derivirana_varijabla naziv="DomainObject.Predmet.ProtustrankaWithAdressOIB_1">AEDIFICIUM MARIS društvo s ograničenom odgovornošću za turizam i trgovinu, OIB 76447349478, Bilo/bb, 22202 Primošten</derivirana_varijabla>
  </DomainObject.Predmet.ProtustrankaWithAdressOIB>
  <DomainObject.Predmet.ProtustrankaNazivFormated>
    <izvorni_sadrzaj>AEDIFICIUM MARIS društvo s ograničenom odgovornošću za turizam i trgovinu</izvorni_sadrzaj>
    <derivirana_varijabla naziv="DomainObject.Predmet.ProtustrankaNazivFormated_1">AEDIFICIUM MARIS društvo s ograničenom odgovornošću za turizam i trgovinu</derivirana_varijabla>
  </DomainObject.Predmet.ProtustrankaNazivFormated>
  <DomainObject.Predmet.ProtustrankaNazivFormatedOIB>
    <izvorni_sadrzaj>AEDIFICIUM MARIS društvo s ograničenom odgovornošću za turizam i trgovinu, OIB 76447349478</izvorni_sadrzaj>
    <derivirana_varijabla naziv="DomainObject.Predmet.ProtustrankaNazivFormatedOIB_1">AEDIFICIUM MARIS društvo s ograničenom odgovornošću za turizam i trgovinu, OIB 76447349478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Luje Marune 1, 22000 Šibenik</izvorni_sadrzaj>
    <derivirana_varijabla naziv="DomainObject.Predmet.StrankaFormatedWithAdress_1"> FINA-Podružnica Šibenik, Perivoj Luje Marune 1, 22000 Šibenik</derivirana_varijabla>
  </DomainObject.Predmet.StrankaFormatedWithAdress>
  <DomainObject.Predmet.StrankaFormatedWithAdressOIB>
    <izvorni_sadrzaj> FINA-Podružnica Šibenik, OIB 85821130368, Perivoj Luje Marune 1, 22000 Šibenik</izvorni_sadrzaj>
    <derivirana_varijabla naziv="DomainObject.Predmet.StrankaFormatedWithAdressOIB_1"> FINA-Podružnica Šibenik, OIB 85821130368, Perivoj Luje Marune 1, 22000 Šibenik</derivirana_varijabla>
  </DomainObject.Predmet.StrankaFormatedWithAdressOIB>
  <DomainObject.Predmet.StrankaWithAdress>
    <izvorni_sadrzaj>FINA-Podružnica Šibenik Perivoj Luje Marune 1,22000 Šibenik</izvorni_sadrzaj>
    <derivirana_varijabla naziv="DomainObject.Predmet.StrankaWithAdress_1">FINA-Podružnica Šibenik Perivoj Luje Marune 1,22000 Šibenik</derivirana_varijabla>
  </DomainObject.Predmet.StrankaWithAdress>
  <DomainObject.Predmet.StrankaWithAdressOIB>
    <izvorni_sadrzaj>FINA-Podružnica Šibenik, OIB 85821130368, Perivoj Luje Marune 1,22000 Šibenik</izvorni_sadrzaj>
    <derivirana_varijabla naziv="DomainObject.Predmet.StrankaWithAdressOIB_1">FINA-Podružnica Šibenik, OIB 85821130368, Perivoj Luje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Luje Marune 1, 22000 Šibenik</item>
    </izvorni_sadrzaj>
    <derivirana_varijabla naziv="DomainObject.Predmet.StrankaListFormatedWithAdress_1">
      <item>FINA-Podružnica Šibenik, Perivoj Luje Marune 1, 22000 Šibenik</item>
    </derivirana_varijabla>
  </DomainObject.Predmet.StrankaListFormatedWithAdress>
  <DomainObject.Predmet.StrankaListFormatedWithAdressOIB>
    <izvorni_sadrzaj>
      <item>FINA-Podružnica Šibenik, OIB 85821130368, Perivoj Luje Marune 1, 22000 Šibenik</item>
    </izvorni_sadrzaj>
    <derivirana_varijabla naziv="DomainObject.Predmet.StrankaListFormatedWithAdressOIB_1">
      <item>FINA-Podružnica Šibenik, OIB 85821130368, Perivoj Luje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AEDIFICIUM MARIS društvo s ograničenom odgovornošću za turizam i trgovinu</item>
    </izvorni_sadrzaj>
    <derivirana_varijabla naziv="DomainObject.Predmet.ProtuStrankaListFormated_1">
      <item>AEDIFICIUM MARIS društvo s ograničenom odgovornošću za turizam i trgovinu</item>
    </derivirana_varijabla>
  </DomainObject.Predmet.ProtuStrankaListFormated>
  <DomainObject.Predmet.ProtuStrankaListFormatedOIB>
    <izvorni_sadrzaj>
      <item>AEDIFICIUM MARIS društvo s ograničenom odgovornošću za turizam i trgovinu, OIB 76447349478</item>
    </izvorni_sadrzaj>
    <derivirana_varijabla naziv="DomainObject.Predmet.ProtuStrankaListFormatedOIB_1">
      <item>AEDIFICIUM MARIS društvo s ograničenom odgovornošću za turizam i trgovinu, OIB 76447349478</item>
    </derivirana_varijabla>
  </DomainObject.Predmet.ProtuStrankaListFormatedOIB>
  <DomainObject.Predmet.ProtuStrankaListFormatedWithAdress>
    <izvorni_sadrzaj>
      <item>AEDIFICIUM MARIS društvo s ograničenom odgovornošću za turizam i trgovinu, Bilo/bb, 22202 Primošten</item>
    </izvorni_sadrzaj>
    <derivirana_varijabla naziv="DomainObject.Predmet.ProtuStrankaListFormatedWithAdress_1">
      <item>AEDIFICIUM MARIS društvo s ograničenom odgovornošću za turizam i trgovinu, Bilo/bb, 22202 Primošten</item>
    </derivirana_varijabla>
  </DomainObject.Predmet.ProtuStrankaListFormatedWithAdress>
  <DomainObject.Predmet.ProtuStrankaListFormatedWithAdressOIB>
    <izvorni_sadrzaj>
      <item>AEDIFICIUM MARIS društvo s ograničenom odgovornošću za turizam i trgovinu, OIB 76447349478, Bilo/bb, 22202 Primošten</item>
    </izvorni_sadrzaj>
    <derivirana_varijabla naziv="DomainObject.Predmet.ProtuStrankaListFormatedWithAdressOIB_1">
      <item>AEDIFICIUM MARIS društvo s ograničenom odgovornošću za turizam i trgovinu, OIB 76447349478, Bilo/bb, 22202 Primošten</item>
    </derivirana_varijabla>
  </DomainObject.Predmet.ProtuStrankaListFormatedWithAdressOIB>
  <DomainObject.Predmet.ProtuStrankaListNazivFormated>
    <izvorni_sadrzaj>
      <item>AEDIFICIUM MARIS društvo s ograničenom odgovornošću za turizam i trgovinu</item>
    </izvorni_sadrzaj>
    <derivirana_varijabla naziv="DomainObject.Predmet.ProtuStrankaListNazivFormated_1">
      <item>AEDIFICIUM MARIS društvo s ograničenom odgovornošću za turizam i trgovinu</item>
    </derivirana_varijabla>
  </DomainObject.Predmet.ProtuStrankaListNazivFormated>
  <DomainObject.Predmet.ProtuStrankaListNazivFormatedOIB>
    <izvorni_sadrzaj>
      <item>AEDIFICIUM MARIS društvo s ograničenom odgovornošću za turizam i trgovinu, OIB 76447349478</item>
    </izvorni_sadrzaj>
    <derivirana_varijabla naziv="DomainObject.Predmet.ProtuStrankaListNazivFormatedOIB_1">
      <item>AEDIFICIUM MARIS društvo s ograničenom odgovornošću za turizam i trgovinu, OIB 76447349478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AEDIFICIUM MARIS društvo s ograničenom odgovornošću za turizam i trgovinu</izvorni_sadrzaj>
    <derivirana_varijabla naziv="DomainObject.Predmet.ProtustrankaIDrugi_1">AEDIFICIUM MARIS društvo s ograničenom odgovornošću za turizam i trgovinu</derivirana_varijabla>
  </DomainObject.Predmet.ProtustrankaIDrugi>
  <DomainObject.Predmet.StrankaIDrugiAdressOIB>
    <izvorni_sadrzaj>FINA-Podružnica Šibenik, OIB 85821130368, Perivoj Luje Marune 1, 22000 Šibenik</izvorni_sadrzaj>
    <derivirana_varijabla naziv="DomainObject.Predmet.StrankaIDrugiAdressOIB_1">FINA-Podružnica Šibenik, OIB 85821130368, Perivoj Luje Marune 1, 22000 Šibenik</derivirana_varijabla>
  </DomainObject.Predmet.StrankaIDrugiAdressOIB>
  <DomainObject.Predmet.ProtustrankaIDrugiAdressOIB>
    <izvorni_sadrzaj>AEDIFICIUM MARIS društvo s ograničenom odgovornošću za turizam i trgovinu, OIB 76447349478, Bilo/bb, 22202 Primošten</izvorni_sadrzaj>
    <derivirana_varijabla naziv="DomainObject.Predmet.ProtustrankaIDrugiAdressOIB_1">AEDIFICIUM MARIS društvo s ograničenom odgovornošću za turizam i trgovinu, OIB 76447349478, Bilo/bb,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AEDIFICIUM MARIS društvo s ograničenom odgovornošću za turizam i trgovinu</item>
    </izvorni_sadrzaj>
    <derivirana_varijabla naziv="DomainObject.Predmet.SudioniciListNaziv_1">
      <item>FINA-Podružnica Šibenik</item>
      <item>AEDIFICIUM MARIS društvo s ograničenom odgovornošću za turizam i trgovinu</item>
    </derivirana_varijabla>
  </DomainObject.Predmet.SudioniciListNaziv>
  <DomainObject.Predmet.SudioniciListAdressOIB>
    <izvorni_sadrzaj>
      <item>FINA-Podružnica Šibenik, OIB 85821130368, Perivoj Luje Marune 1,22000 Šibenik</item>
      <item>AEDIFICIUM MARIS društvo s ograničenom odgovornošću za turizam i trgovinu, OIB 76447349478, Bilo/bb,22202 Primošten</item>
    </izvorni_sadrzaj>
    <derivirana_varijabla naziv="DomainObject.Predmet.SudioniciListAdressOIB_1">
      <item>FINA-Podružnica Šibenik, OIB 85821130368, Perivoj Luje Marune 1,22000 Šibenik</item>
      <item>AEDIFICIUM MARIS društvo s ograničenom odgovornošću za turizam i trgovinu, OIB 76447349478, Bilo/bb,22202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76447349478</item>
    </izvorni_sadrzaj>
    <derivirana_varijabla naziv="DomainObject.Predmet.SudioniciListNazivOIB_1">
      <item>, OIB 85821130368</item>
      <item>, OIB 76447349478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St-290/2018-5</izvorni_sadrzaj>
    <derivirana_varijabla naziv="DomainObject.PredzadnjaOdlukaIzPredmeta.Oznaka_1">St-290/2018-5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2940</properties:Characters>
  <properties:Lines>78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2018-11-14T07:34:00Z</dcterms:created>
  <dc:creator>Anamarija Kovačić Milković</dc:creator>
  <cp:lastModifiedBy>Anamarija Kovačić Milković</cp:lastModifiedBy>
  <cp:lastPrinted>2018-11-15T10:27:00Z</cp:lastPrinted>
  <dcterms:modified xmlns:xsi="http://www.w3.org/2001/XMLSchema-instance" xsi:type="dcterms:W3CDTF">2018-11-15T10:28:00Z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(6-St-290-18-otvaranje i zaključenje-ŠIBENIK.docx)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