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d73a" w14:paraId="53fd73a" w:rsidRDefault="000631F6" w:rsidP="000631F6" w:rsidR="000631F6" w:rsidRPr="00545E9E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545E9E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545E9E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545E9E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545E9E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545E9E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545E9E">
        <w:rPr>
          <w:rFonts w:hAnsi="Times New Roman" w:ascii="Times New Roman"/>
          <w:sz w:val="22"/>
          <w:szCs w:val="22"/>
          <w:lang w:eastAsia="en-US" w:val="hr-HR"/>
        </w:rPr>
        <w:tab/>
      </w:r>
      <w:r w:rsidRPr="00545E9E">
        <w:rPr>
          <w:rFonts w:hAnsi="Times New Roman" w:ascii="Times New Roman"/>
          <w:sz w:val="22"/>
          <w:szCs w:val="22"/>
          <w:lang w:eastAsia="en-US" w:val="hr-HR"/>
        </w:rPr>
        <w:tab/>
      </w:r>
      <w:r w:rsidRPr="00545E9E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545E9E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545E9E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545E9E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545E9E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545E9E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545E9E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545E9E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545E9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545E9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45E9E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545E9E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545E9E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545E9E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545E9E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545E9E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545E9E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FF6753" w:rsidRPr="00545E9E">
        <w:rPr>
          <w:rFonts w:hAnsi="Times New Roman" w:ascii="Times New Roman"/>
          <w:sz w:val="22"/>
          <w:szCs w:val="22"/>
        </w:rPr>
        <w:t xml:space="preserve"> OCTAVUS </w:t>
      </w:r>
      <w:proofErr w:type="spellStart"/>
      <w:r w:rsidR="00FF6753" w:rsidRPr="00545E9E">
        <w:rPr>
          <w:rFonts w:hAnsi="Times New Roman" w:ascii="Times New Roman"/>
          <w:sz w:val="22"/>
          <w:szCs w:val="22"/>
        </w:rPr>
        <w:t>d.o.o</w:t>
      </w:r>
      <w:proofErr w:type="spellEnd"/>
      <w:r w:rsidR="00FF6753" w:rsidRPr="00545E9E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FF6753" w:rsidRPr="00545E9E">
        <w:rPr>
          <w:rFonts w:hAnsi="Times New Roman" w:ascii="Times New Roman"/>
          <w:sz w:val="22"/>
          <w:szCs w:val="22"/>
        </w:rPr>
        <w:t>za</w:t>
      </w:r>
      <w:proofErr w:type="spellEnd"/>
      <w:r w:rsidR="00FF6753" w:rsidRPr="00545E9E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FF6753" w:rsidRPr="00545E9E">
        <w:rPr>
          <w:rFonts w:hAnsi="Times New Roman" w:ascii="Times New Roman"/>
          <w:sz w:val="22"/>
          <w:szCs w:val="22"/>
        </w:rPr>
        <w:t>poslovanje</w:t>
      </w:r>
      <w:proofErr w:type="spellEnd"/>
      <w:proofErr w:type="gramEnd"/>
      <w:r w:rsidR="00FF6753" w:rsidRPr="00545E9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F6753" w:rsidRPr="00545E9E">
        <w:rPr>
          <w:rFonts w:hAnsi="Times New Roman" w:ascii="Times New Roman"/>
          <w:sz w:val="22"/>
          <w:szCs w:val="22"/>
        </w:rPr>
        <w:t>nekretninama</w:t>
      </w:r>
      <w:proofErr w:type="spellEnd"/>
      <w:r w:rsidR="00FF6753" w:rsidRPr="00545E9E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FF6753" w:rsidRPr="00545E9E">
        <w:rPr>
          <w:rFonts w:hAnsi="Times New Roman" w:ascii="Times New Roman"/>
          <w:sz w:val="22"/>
          <w:szCs w:val="22"/>
        </w:rPr>
        <w:t>Ploče</w:t>
      </w:r>
      <w:proofErr w:type="spellEnd"/>
      <w:r w:rsidR="00FF6753" w:rsidRPr="00545E9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FF6753" w:rsidRPr="00545E9E">
        <w:rPr>
          <w:rFonts w:hAnsi="Times New Roman" w:ascii="Times New Roman"/>
          <w:sz w:val="22"/>
          <w:szCs w:val="22"/>
        </w:rPr>
        <w:t>Kralja</w:t>
      </w:r>
      <w:proofErr w:type="spellEnd"/>
      <w:r w:rsidR="00FF6753" w:rsidRPr="00545E9E">
        <w:rPr>
          <w:rFonts w:hAnsi="Times New Roman" w:ascii="Times New Roman"/>
          <w:sz w:val="22"/>
          <w:szCs w:val="22"/>
        </w:rPr>
        <w:t xml:space="preserve"> Petra </w:t>
      </w:r>
      <w:proofErr w:type="spellStart"/>
      <w:r w:rsidR="00FF6753" w:rsidRPr="00545E9E">
        <w:rPr>
          <w:rFonts w:hAnsi="Times New Roman" w:ascii="Times New Roman"/>
          <w:sz w:val="22"/>
          <w:szCs w:val="22"/>
        </w:rPr>
        <w:t>Svačića</w:t>
      </w:r>
      <w:proofErr w:type="spellEnd"/>
      <w:r w:rsidR="00FF6753" w:rsidRPr="00545E9E">
        <w:rPr>
          <w:rFonts w:hAnsi="Times New Roman" w:ascii="Times New Roman"/>
          <w:sz w:val="22"/>
          <w:szCs w:val="22"/>
        </w:rPr>
        <w:t xml:space="preserve"> 10, MBS: 090024146 OIB: 84606754063</w:t>
      </w:r>
      <w:r w:rsidR="00405038" w:rsidRPr="00545E9E">
        <w:rPr>
          <w:rFonts w:hAnsi="Times New Roman" w:ascii="Times New Roman"/>
          <w:sz w:val="22"/>
          <w:szCs w:val="22"/>
        </w:rPr>
        <w:t xml:space="preserve">, </w:t>
      </w:r>
      <w:r w:rsidRPr="00545E9E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76094" w:rsidRPr="00545E9E">
        <w:rPr>
          <w:rFonts w:hAnsi="Times New Roman" w:ascii="Times New Roman"/>
          <w:sz w:val="22"/>
          <w:szCs w:val="22"/>
          <w:lang w:val="hr-HR"/>
        </w:rPr>
        <w:t>14</w:t>
      </w:r>
      <w:r w:rsidR="003B06EF" w:rsidRPr="00545E9E">
        <w:rPr>
          <w:rFonts w:hAnsi="Times New Roman" w:ascii="Times New Roman"/>
          <w:sz w:val="22"/>
          <w:szCs w:val="22"/>
          <w:lang w:val="hr-HR"/>
        </w:rPr>
        <w:t xml:space="preserve">. srpnja </w:t>
      </w:r>
      <w:r w:rsidR="00CA0DA7" w:rsidRPr="00545E9E">
        <w:rPr>
          <w:rFonts w:hAnsi="Times New Roman" w:ascii="Times New Roman"/>
          <w:sz w:val="22"/>
          <w:szCs w:val="22"/>
          <w:lang w:val="hr-HR"/>
        </w:rPr>
        <w:t>2016</w:t>
      </w:r>
      <w:r w:rsidRPr="00545E9E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B03169" w:rsidP="00997BA9" w:rsidR="00B03169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545E9E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545E9E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</w:rPr>
        <w:t>I</w:t>
      </w:r>
      <w:r w:rsidRPr="00545E9E">
        <w:rPr>
          <w:rFonts w:hAnsi="Times New Roman" w:ascii="Times New Roman"/>
          <w:sz w:val="22"/>
          <w:szCs w:val="22"/>
        </w:rPr>
        <w:t xml:space="preserve">   </w:t>
      </w:r>
      <w:r w:rsidR="0074774C" w:rsidRPr="00545E9E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545E9E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545E9E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545E9E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545E9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545E9E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545E9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545E9E">
        <w:rPr>
          <w:rFonts w:hAnsi="Times New Roman" w:ascii="Times New Roman"/>
          <w:sz w:val="22"/>
          <w:szCs w:val="22"/>
        </w:rPr>
        <w:t>nad</w:t>
      </w:r>
      <w:proofErr w:type="spellEnd"/>
      <w:r w:rsidR="00EE69E5" w:rsidRPr="00545E9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545E9E">
        <w:rPr>
          <w:rFonts w:hAnsi="Times New Roman" w:ascii="Times New Roman"/>
          <w:sz w:val="22"/>
          <w:szCs w:val="22"/>
        </w:rPr>
        <w:t>dužnikom</w:t>
      </w:r>
      <w:proofErr w:type="spellEnd"/>
      <w:r w:rsidR="00FF6753" w:rsidRPr="00545E9E">
        <w:rPr>
          <w:rFonts w:hAnsi="Times New Roman" w:ascii="Times New Roman"/>
          <w:sz w:val="22"/>
          <w:szCs w:val="22"/>
        </w:rPr>
        <w:t xml:space="preserve"> OCTAVUS </w:t>
      </w:r>
      <w:proofErr w:type="spellStart"/>
      <w:r w:rsidR="00FF6753" w:rsidRPr="00545E9E">
        <w:rPr>
          <w:rFonts w:hAnsi="Times New Roman" w:ascii="Times New Roman"/>
          <w:sz w:val="22"/>
          <w:szCs w:val="22"/>
        </w:rPr>
        <w:t>d.o.o</w:t>
      </w:r>
      <w:proofErr w:type="spellEnd"/>
      <w:r w:rsidR="00FF6753" w:rsidRPr="00545E9E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FF6753" w:rsidRPr="00545E9E">
        <w:rPr>
          <w:rFonts w:hAnsi="Times New Roman" w:ascii="Times New Roman"/>
          <w:sz w:val="22"/>
          <w:szCs w:val="22"/>
        </w:rPr>
        <w:t>za</w:t>
      </w:r>
      <w:proofErr w:type="spellEnd"/>
      <w:r w:rsidR="00FF6753" w:rsidRPr="00545E9E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FF6753" w:rsidRPr="00545E9E">
        <w:rPr>
          <w:rFonts w:hAnsi="Times New Roman" w:ascii="Times New Roman"/>
          <w:sz w:val="22"/>
          <w:szCs w:val="22"/>
        </w:rPr>
        <w:t>poslovanje</w:t>
      </w:r>
      <w:proofErr w:type="spellEnd"/>
      <w:proofErr w:type="gramEnd"/>
      <w:r w:rsidR="00FF6753" w:rsidRPr="00545E9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F6753" w:rsidRPr="00545E9E">
        <w:rPr>
          <w:rFonts w:hAnsi="Times New Roman" w:ascii="Times New Roman"/>
          <w:sz w:val="22"/>
          <w:szCs w:val="22"/>
        </w:rPr>
        <w:t>nekretninama</w:t>
      </w:r>
      <w:proofErr w:type="spellEnd"/>
      <w:r w:rsidR="00FF6753" w:rsidRPr="00545E9E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FF6753" w:rsidRPr="00545E9E">
        <w:rPr>
          <w:rFonts w:hAnsi="Times New Roman" w:ascii="Times New Roman"/>
          <w:sz w:val="22"/>
          <w:szCs w:val="22"/>
        </w:rPr>
        <w:t>Ploče</w:t>
      </w:r>
      <w:proofErr w:type="spellEnd"/>
      <w:r w:rsidR="00FF6753" w:rsidRPr="00545E9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FF6753" w:rsidRPr="00545E9E">
        <w:rPr>
          <w:rFonts w:hAnsi="Times New Roman" w:ascii="Times New Roman"/>
          <w:sz w:val="22"/>
          <w:szCs w:val="22"/>
        </w:rPr>
        <w:t>Kralja</w:t>
      </w:r>
      <w:proofErr w:type="spellEnd"/>
      <w:r w:rsidR="00FF6753" w:rsidRPr="00545E9E">
        <w:rPr>
          <w:rFonts w:hAnsi="Times New Roman" w:ascii="Times New Roman"/>
          <w:sz w:val="22"/>
          <w:szCs w:val="22"/>
        </w:rPr>
        <w:t xml:space="preserve"> Petra </w:t>
      </w:r>
      <w:proofErr w:type="spellStart"/>
      <w:r w:rsidR="00FF6753" w:rsidRPr="00545E9E">
        <w:rPr>
          <w:rFonts w:hAnsi="Times New Roman" w:ascii="Times New Roman"/>
          <w:sz w:val="22"/>
          <w:szCs w:val="22"/>
        </w:rPr>
        <w:t>Svačića</w:t>
      </w:r>
      <w:proofErr w:type="spellEnd"/>
      <w:r w:rsidR="00FF6753" w:rsidRPr="00545E9E">
        <w:rPr>
          <w:rFonts w:hAnsi="Times New Roman" w:ascii="Times New Roman"/>
          <w:sz w:val="22"/>
          <w:szCs w:val="22"/>
        </w:rPr>
        <w:t xml:space="preserve"> 10, MBS: 090024146 OIB: 84606754063</w:t>
      </w:r>
      <w:r w:rsidR="008B47A2" w:rsidRPr="00545E9E">
        <w:rPr>
          <w:rFonts w:hAnsi="Times New Roman" w:ascii="Times New Roman"/>
          <w:sz w:val="22"/>
          <w:szCs w:val="22"/>
        </w:rPr>
        <w:t>,</w:t>
      </w:r>
      <w:r w:rsidR="00405038" w:rsidRPr="00545E9E">
        <w:rPr>
          <w:rFonts w:hAnsi="Times New Roman" w:ascii="Times New Roman"/>
          <w:sz w:val="22"/>
          <w:szCs w:val="22"/>
        </w:rPr>
        <w:t xml:space="preserve"> </w:t>
      </w:r>
      <w:r w:rsidR="00576094" w:rsidRPr="00545E9E">
        <w:rPr>
          <w:rFonts w:hAnsi="Times New Roman" w:ascii="Times New Roman"/>
          <w:sz w:val="22"/>
          <w:szCs w:val="22"/>
          <w:lang w:val="hr-HR"/>
        </w:rPr>
        <w:t>dana 14</w:t>
      </w:r>
      <w:r w:rsidR="003B06EF" w:rsidRPr="00545E9E">
        <w:rPr>
          <w:rFonts w:hAnsi="Times New Roman" w:ascii="Times New Roman"/>
          <w:sz w:val="22"/>
          <w:szCs w:val="22"/>
          <w:lang w:val="hr-HR"/>
        </w:rPr>
        <w:t xml:space="preserve">. srpnja 2016. godine </w:t>
      </w:r>
      <w:r w:rsidR="002810F6" w:rsidRPr="00545E9E">
        <w:rPr>
          <w:rFonts w:hAnsi="Times New Roman" w:ascii="Times New Roman"/>
          <w:sz w:val="22"/>
          <w:szCs w:val="22"/>
        </w:rPr>
        <w:t xml:space="preserve">u </w:t>
      </w:r>
      <w:r w:rsidR="00545E9E" w:rsidRPr="00545E9E">
        <w:rPr>
          <w:rFonts w:hAnsi="Times New Roman" w:ascii="Times New Roman"/>
          <w:sz w:val="22"/>
          <w:szCs w:val="22"/>
        </w:rPr>
        <w:t>14.</w:t>
      </w:r>
      <w:r w:rsidR="00811B31">
        <w:rPr>
          <w:rFonts w:hAnsi="Times New Roman" w:ascii="Times New Roman"/>
          <w:sz w:val="22"/>
          <w:szCs w:val="22"/>
        </w:rPr>
        <w:t>25</w:t>
      </w:r>
      <w:r w:rsidR="00545E9E" w:rsidRPr="00545E9E">
        <w:rPr>
          <w:rFonts w:hAnsi="Times New Roman" w:ascii="Times New Roman"/>
          <w:sz w:val="22"/>
          <w:szCs w:val="22"/>
        </w:rPr>
        <w:t xml:space="preserve"> </w:t>
      </w:r>
      <w:r w:rsidR="00C14FA7" w:rsidRPr="00545E9E">
        <w:rPr>
          <w:rFonts w:hAnsi="Times New Roman" w:ascii="Times New Roman"/>
          <w:sz w:val="22"/>
          <w:szCs w:val="22"/>
        </w:rPr>
        <w:t xml:space="preserve"> </w:t>
      </w:r>
      <w:r w:rsidR="002810F6" w:rsidRPr="00545E9E">
        <w:rPr>
          <w:rFonts w:hAnsi="Times New Roman" w:ascii="Times New Roman"/>
          <w:sz w:val="22"/>
          <w:szCs w:val="22"/>
        </w:rPr>
        <w:t>sati</w:t>
      </w:r>
      <w:r w:rsidR="00EE69E5" w:rsidRPr="00545E9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545E9E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545E9E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545E9E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545E9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545E9E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545E9E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545E9E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545E9E">
      <w:pPr>
        <w:pStyle w:val="BodyText21"/>
        <w:rPr>
          <w:rFonts w:hAnsi="Times New Roman" w:ascii="Times New Roman"/>
          <w:sz w:val="22"/>
          <w:szCs w:val="22"/>
        </w:rPr>
      </w:pPr>
      <w:r w:rsidRPr="00545E9E">
        <w:rPr>
          <w:rFonts w:hAnsi="Times New Roman" w:ascii="Times New Roman"/>
          <w:b/>
          <w:sz w:val="22"/>
          <w:szCs w:val="22"/>
        </w:rPr>
        <w:t>II</w:t>
      </w:r>
      <w:r w:rsidRPr="00545E9E">
        <w:rPr>
          <w:rFonts w:hAnsi="Times New Roman" w:ascii="Times New Roman"/>
          <w:sz w:val="22"/>
          <w:szCs w:val="22"/>
        </w:rPr>
        <w:t xml:space="preserve">   </w:t>
      </w:r>
      <w:r w:rsidR="0074774C" w:rsidRPr="00545E9E">
        <w:rPr>
          <w:rFonts w:hAnsi="Times New Roman" w:ascii="Times New Roman"/>
          <w:sz w:val="22"/>
          <w:szCs w:val="22"/>
        </w:rPr>
        <w:tab/>
      </w:r>
      <w:r w:rsidR="00EE69E5" w:rsidRPr="00545E9E">
        <w:rPr>
          <w:rFonts w:hAnsi="Times New Roman" w:ascii="Times New Roman"/>
          <w:sz w:val="22"/>
          <w:szCs w:val="22"/>
        </w:rPr>
        <w:t xml:space="preserve">Za stečajnog upravitelja imenuje </w:t>
      </w:r>
      <w:r w:rsidR="00545E9E" w:rsidRPr="00545E9E">
        <w:rPr>
          <w:rFonts w:hAnsi="Times New Roman" w:ascii="Times New Roman"/>
          <w:sz w:val="22"/>
          <w:szCs w:val="22"/>
        </w:rPr>
        <w:t xml:space="preserve"> STJEPAN LOVIĆ, Zagreb, </w:t>
      </w:r>
      <w:proofErr w:type="spellStart"/>
      <w:r w:rsidR="00545E9E" w:rsidRPr="00545E9E">
        <w:rPr>
          <w:rFonts w:hAnsi="Times New Roman" w:ascii="Times New Roman"/>
          <w:sz w:val="22"/>
          <w:szCs w:val="22"/>
        </w:rPr>
        <w:t>Preradovićeva</w:t>
      </w:r>
      <w:proofErr w:type="spellEnd"/>
      <w:r w:rsidR="00545E9E" w:rsidRPr="00545E9E">
        <w:rPr>
          <w:rFonts w:hAnsi="Times New Roman" w:ascii="Times New Roman"/>
          <w:sz w:val="22"/>
          <w:szCs w:val="22"/>
        </w:rPr>
        <w:t xml:space="preserve"> 13, OIB: 25964288839.</w:t>
      </w:r>
    </w:p>
    <w:p w:rsidRDefault="00C76584" w:rsidP="009E4F0E" w:rsidR="00C76584" w:rsidRPr="00545E9E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B42D99" w:rsidR="008B47A2" w:rsidRPr="00545E9E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545E9E">
        <w:rPr>
          <w:rFonts w:hAnsi="Times New Roman" w:ascii="Times New Roman"/>
          <w:sz w:val="22"/>
          <w:szCs w:val="22"/>
          <w:lang w:val="hr-HR"/>
        </w:rPr>
        <w:tab/>
      </w:r>
      <w:r w:rsidR="00EE69E5" w:rsidRPr="00545E9E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576094" w:rsidRPr="00545E9E">
        <w:rPr>
          <w:rFonts w:hAnsi="Times New Roman" w:ascii="Times New Roman"/>
          <w:sz w:val="22"/>
          <w:szCs w:val="22"/>
        </w:rPr>
        <w:t xml:space="preserve"> </w:t>
      </w:r>
      <w:r w:rsidR="00FF6753" w:rsidRPr="00545E9E">
        <w:rPr>
          <w:rFonts w:hAnsi="Times New Roman" w:ascii="Times New Roman"/>
          <w:sz w:val="22"/>
          <w:szCs w:val="22"/>
        </w:rPr>
        <w:t xml:space="preserve">OCTAVUS </w:t>
      </w:r>
      <w:proofErr w:type="spellStart"/>
      <w:r w:rsidR="00FF6753" w:rsidRPr="00545E9E">
        <w:rPr>
          <w:rFonts w:hAnsi="Times New Roman" w:ascii="Times New Roman"/>
          <w:sz w:val="22"/>
          <w:szCs w:val="22"/>
        </w:rPr>
        <w:t>d.o.o</w:t>
      </w:r>
      <w:proofErr w:type="spellEnd"/>
      <w:r w:rsidR="00FF6753" w:rsidRPr="00545E9E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FF6753" w:rsidRPr="00545E9E">
        <w:rPr>
          <w:rFonts w:hAnsi="Times New Roman" w:ascii="Times New Roman"/>
          <w:sz w:val="22"/>
          <w:szCs w:val="22"/>
        </w:rPr>
        <w:t>za</w:t>
      </w:r>
      <w:proofErr w:type="spellEnd"/>
      <w:r w:rsidR="00FF6753" w:rsidRPr="00545E9E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FF6753" w:rsidRPr="00545E9E">
        <w:rPr>
          <w:rFonts w:hAnsi="Times New Roman" w:ascii="Times New Roman"/>
          <w:sz w:val="22"/>
          <w:szCs w:val="22"/>
        </w:rPr>
        <w:t>poslovanje</w:t>
      </w:r>
      <w:proofErr w:type="spellEnd"/>
      <w:proofErr w:type="gramEnd"/>
      <w:r w:rsidR="00FF6753" w:rsidRPr="00545E9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F6753" w:rsidRPr="00545E9E">
        <w:rPr>
          <w:rFonts w:hAnsi="Times New Roman" w:ascii="Times New Roman"/>
          <w:sz w:val="22"/>
          <w:szCs w:val="22"/>
        </w:rPr>
        <w:t>nekretninama</w:t>
      </w:r>
      <w:proofErr w:type="spellEnd"/>
      <w:r w:rsidR="00FF6753" w:rsidRPr="00545E9E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FF6753" w:rsidRPr="00545E9E">
        <w:rPr>
          <w:rFonts w:hAnsi="Times New Roman" w:ascii="Times New Roman"/>
          <w:sz w:val="22"/>
          <w:szCs w:val="22"/>
        </w:rPr>
        <w:t>Ploče</w:t>
      </w:r>
      <w:proofErr w:type="spellEnd"/>
      <w:r w:rsidR="00FF6753" w:rsidRPr="00545E9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FF6753" w:rsidRPr="00545E9E">
        <w:rPr>
          <w:rFonts w:hAnsi="Times New Roman" w:ascii="Times New Roman"/>
          <w:sz w:val="22"/>
          <w:szCs w:val="22"/>
        </w:rPr>
        <w:t>Kralja</w:t>
      </w:r>
      <w:proofErr w:type="spellEnd"/>
      <w:r w:rsidR="00FF6753" w:rsidRPr="00545E9E">
        <w:rPr>
          <w:rFonts w:hAnsi="Times New Roman" w:ascii="Times New Roman"/>
          <w:sz w:val="22"/>
          <w:szCs w:val="22"/>
        </w:rPr>
        <w:t xml:space="preserve"> Petra </w:t>
      </w:r>
      <w:proofErr w:type="spellStart"/>
      <w:r w:rsidR="00FF6753" w:rsidRPr="00545E9E">
        <w:rPr>
          <w:rFonts w:hAnsi="Times New Roman" w:ascii="Times New Roman"/>
          <w:sz w:val="22"/>
          <w:szCs w:val="22"/>
        </w:rPr>
        <w:t>Svačića</w:t>
      </w:r>
      <w:proofErr w:type="spellEnd"/>
      <w:r w:rsidR="00FF6753" w:rsidRPr="00545E9E">
        <w:rPr>
          <w:rFonts w:hAnsi="Times New Roman" w:ascii="Times New Roman"/>
          <w:sz w:val="22"/>
          <w:szCs w:val="22"/>
        </w:rPr>
        <w:t xml:space="preserve"> 10, MBS: 090024146 OIB: 84606754063.</w:t>
      </w:r>
    </w:p>
    <w:p w:rsidRDefault="00FF6753" w:rsidP="00B42D99" w:rsidR="00FF6753" w:rsidRPr="00545E9E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545E9E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545E9E">
        <w:rPr>
          <w:rFonts w:hAnsi="Times New Roman" w:ascii="Times New Roman"/>
          <w:sz w:val="22"/>
          <w:szCs w:val="22"/>
          <w:lang w:val="hr-HR"/>
        </w:rPr>
        <w:tab/>
      </w:r>
      <w:r w:rsidR="00B2463B" w:rsidRPr="00545E9E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545E9E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545E9E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545E9E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545E9E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545E9E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545E9E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545E9E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545E9E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545E9E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45E9E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545E9E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545E9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45E9E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545E9E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545E9E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545E9E">
        <w:rPr>
          <w:rFonts w:hAnsi="Times New Roman" w:ascii="Times New Roman"/>
          <w:sz w:val="22"/>
          <w:szCs w:val="22"/>
          <w:lang w:val="hr-HR"/>
        </w:rPr>
        <w:t>-a</w:t>
      </w:r>
      <w:r w:rsidRPr="00545E9E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545E9E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45E9E">
        <w:rPr>
          <w:rFonts w:hAnsi="Times New Roman" w:ascii="Times New Roman"/>
          <w:sz w:val="22"/>
          <w:szCs w:val="22"/>
          <w:lang w:val="hr-HR"/>
        </w:rPr>
        <w:tab/>
      </w:r>
      <w:r w:rsidR="00802A6B" w:rsidRPr="00545E9E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545E9E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545E9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545E9E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545E9E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545E9E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545E9E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FF6753" w:rsidRPr="00545E9E">
        <w:rPr>
          <w:rFonts w:hAnsi="Times New Roman" w:ascii="Times New Roman"/>
          <w:sz w:val="22"/>
          <w:szCs w:val="22"/>
          <w:lang w:val="hr-HR"/>
        </w:rPr>
        <w:t>suda 29</w:t>
      </w:r>
      <w:r w:rsidR="008B47A2" w:rsidRPr="00545E9E">
        <w:rPr>
          <w:rFonts w:hAnsi="Times New Roman" w:ascii="Times New Roman"/>
          <w:sz w:val="22"/>
          <w:szCs w:val="22"/>
          <w:lang w:val="hr-HR"/>
        </w:rPr>
        <w:t xml:space="preserve">. veljače </w:t>
      </w:r>
      <w:r w:rsidR="003B06EF" w:rsidRPr="00545E9E">
        <w:rPr>
          <w:rFonts w:hAnsi="Times New Roman" w:ascii="Times New Roman"/>
          <w:sz w:val="22"/>
          <w:szCs w:val="22"/>
          <w:lang w:val="hr-HR"/>
        </w:rPr>
        <w:t>2016</w:t>
      </w:r>
      <w:r w:rsidR="007B143D" w:rsidRPr="00545E9E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545E9E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545E9E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545E9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45E9E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545E9E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545E9E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545E9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545E9E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545E9E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545E9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545E9E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545E9E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545E9E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545E9E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545E9E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AE7FE2" w:rsidP="00AE7FE2" w:rsidR="00AE7FE2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45E9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545E9E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545E9E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545E9E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545E9E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545E9E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545E9E">
        <w:rPr>
          <w:rFonts w:hAnsi="Times New Roman" w:ascii="Times New Roman"/>
          <w:sz w:val="22"/>
          <w:szCs w:val="22"/>
          <w:lang w:val="hr-HR"/>
        </w:rPr>
        <w:t>n</w:t>
      </w:r>
      <w:r w:rsidRPr="00545E9E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545E9E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545E9E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545E9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545E9E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545E9E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545E9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545E9E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545E9E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545E9E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545E9E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545E9E">
        <w:rPr>
          <w:rFonts w:hAnsi="Times New Roman" w:ascii="Times New Roman"/>
          <w:sz w:val="22"/>
          <w:szCs w:val="22"/>
          <w:lang w:val="hr-HR"/>
        </w:rPr>
        <w:t>užnik</w:t>
      </w:r>
      <w:r w:rsidRPr="00545E9E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545E9E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545E9E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545E9E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545E9E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545E9E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545E9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576094" w:rsidRPr="00545E9E">
        <w:rPr>
          <w:rFonts w:hAnsi="Times New Roman" w:ascii="Times New Roman"/>
          <w:b/>
          <w:sz w:val="22"/>
          <w:szCs w:val="22"/>
          <w:lang w:val="hr-HR"/>
        </w:rPr>
        <w:t xml:space="preserve"> 14</w:t>
      </w:r>
      <w:r w:rsidR="003B06EF" w:rsidRPr="00545E9E">
        <w:rPr>
          <w:rFonts w:hAnsi="Times New Roman" w:ascii="Times New Roman"/>
          <w:b/>
          <w:sz w:val="22"/>
          <w:szCs w:val="22"/>
          <w:lang w:val="hr-HR"/>
        </w:rPr>
        <w:t>. srpnja</w:t>
      </w:r>
      <w:r w:rsidR="007B143D" w:rsidRPr="00545E9E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 w:rsidRPr="00545E9E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D44D4F" w:rsidRPr="00545E9E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545E9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545E9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545E9E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545E9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545E9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545E9E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941DD2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545E9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545E9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545E9E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545E9E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545E9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545E9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545E9E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545E9E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545E9E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545E9E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45E9E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545E9E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545E9E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545E9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545E9E">
        <w:rPr>
          <w:rFonts w:hAnsi="Times New Roman" w:ascii="Times New Roman"/>
          <w:b/>
          <w:sz w:val="22"/>
          <w:szCs w:val="22"/>
          <w:lang w:val="hr-HR"/>
        </w:rPr>
        <w:t>-</w:t>
      </w:r>
      <w:r w:rsidRPr="00545E9E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545E9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545E9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545E9E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45E9E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D85FF7" w:rsidR="00D85FF7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45E9E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576094" w:rsidP="00D85FF7" w:rsidR="00576094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45E9E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FF6753" w:rsidRPr="00545E9E">
        <w:rPr>
          <w:rFonts w:hAnsi="Times New Roman" w:ascii="Times New Roman"/>
          <w:sz w:val="22"/>
          <w:szCs w:val="22"/>
          <w:lang w:val="hr-HR"/>
        </w:rPr>
        <w:t xml:space="preserve"> Hypo Alpe-</w:t>
      </w:r>
      <w:proofErr w:type="spellStart"/>
      <w:r w:rsidR="00FF6753" w:rsidRPr="00545E9E">
        <w:rPr>
          <w:rFonts w:hAnsi="Times New Roman" w:ascii="Times New Roman"/>
          <w:sz w:val="22"/>
          <w:szCs w:val="22"/>
          <w:lang w:val="hr-HR"/>
        </w:rPr>
        <w:t>Adria</w:t>
      </w:r>
      <w:proofErr w:type="spellEnd"/>
      <w:r w:rsidR="00FF6753" w:rsidRPr="00545E9E">
        <w:rPr>
          <w:rFonts w:hAnsi="Times New Roman" w:ascii="Times New Roman"/>
          <w:sz w:val="22"/>
          <w:szCs w:val="22"/>
          <w:lang w:val="hr-HR"/>
        </w:rPr>
        <w:t xml:space="preserve">-Bank </w:t>
      </w:r>
      <w:r w:rsidRPr="00545E9E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45E9E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45E9E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545E9E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545E9E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545E9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45E9E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45E9E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45E9E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545E9E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545E9E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545E9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545E9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5136CA" w:rsidRPr="00545E9E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FF6753">
          <w:rPr>
            <w:rFonts w:hAnsi="Times New Roman" w:ascii="Times New Roman"/>
            <w:b/>
          </w:rPr>
          <w:t>477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FF6753">
      <w:rPr>
        <w:rFonts w:hAnsi="Times New Roman" w:ascii="Times New Roman"/>
        <w:b/>
        <w:lang w:val="hr-HR"/>
      </w:rPr>
      <w:t>St-477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C9E"/>
    <w:rsid w:val="00061EB8"/>
    <w:rsid w:val="000631F6"/>
    <w:rsid w:val="000B0370"/>
    <w:rsid w:val="000B1328"/>
    <w:rsid w:val="000B609B"/>
    <w:rsid w:val="000C03B3"/>
    <w:rsid w:val="000C47B3"/>
    <w:rsid w:val="00112B50"/>
    <w:rsid w:val="00113DFE"/>
    <w:rsid w:val="00182088"/>
    <w:rsid w:val="00206DF3"/>
    <w:rsid w:val="00264E96"/>
    <w:rsid w:val="002810F6"/>
    <w:rsid w:val="00290CBB"/>
    <w:rsid w:val="002A7AFC"/>
    <w:rsid w:val="00347560"/>
    <w:rsid w:val="0035624E"/>
    <w:rsid w:val="003579F7"/>
    <w:rsid w:val="003A41EB"/>
    <w:rsid w:val="003B06EF"/>
    <w:rsid w:val="003C2FAD"/>
    <w:rsid w:val="003C4B00"/>
    <w:rsid w:val="004021FD"/>
    <w:rsid w:val="00405038"/>
    <w:rsid w:val="00412880"/>
    <w:rsid w:val="0042162E"/>
    <w:rsid w:val="004D0269"/>
    <w:rsid w:val="005136CA"/>
    <w:rsid w:val="00532B71"/>
    <w:rsid w:val="00543388"/>
    <w:rsid w:val="00543A17"/>
    <w:rsid w:val="00545E9E"/>
    <w:rsid w:val="00576094"/>
    <w:rsid w:val="005940E9"/>
    <w:rsid w:val="005A24FE"/>
    <w:rsid w:val="005A2FAD"/>
    <w:rsid w:val="00614FED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802A6B"/>
    <w:rsid w:val="00811B31"/>
    <w:rsid w:val="0082023B"/>
    <w:rsid w:val="00822FBB"/>
    <w:rsid w:val="00840E3D"/>
    <w:rsid w:val="00861E04"/>
    <w:rsid w:val="00867F16"/>
    <w:rsid w:val="008B47A2"/>
    <w:rsid w:val="008C14BC"/>
    <w:rsid w:val="008C33F5"/>
    <w:rsid w:val="00922E28"/>
    <w:rsid w:val="00941DD2"/>
    <w:rsid w:val="009575D2"/>
    <w:rsid w:val="00997BA9"/>
    <w:rsid w:val="009A598A"/>
    <w:rsid w:val="009B231C"/>
    <w:rsid w:val="009B7EE2"/>
    <w:rsid w:val="009D1550"/>
    <w:rsid w:val="009E0561"/>
    <w:rsid w:val="009E4F0E"/>
    <w:rsid w:val="009F5765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771DA"/>
    <w:rsid w:val="00BA11C5"/>
    <w:rsid w:val="00BA5D42"/>
    <w:rsid w:val="00BA65C3"/>
    <w:rsid w:val="00C04A49"/>
    <w:rsid w:val="00C14FA7"/>
    <w:rsid w:val="00C2019E"/>
    <w:rsid w:val="00C57CAF"/>
    <w:rsid w:val="00C76584"/>
    <w:rsid w:val="00CA0DA7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C636A"/>
    <w:rsid w:val="00EE5750"/>
    <w:rsid w:val="00EE69E5"/>
    <w:rsid w:val="00F23B92"/>
    <w:rsid w:val="00F36208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 SZ-a</izvorni_sadrzaj>
    <derivirana_varijabla naziv="DomainObject.Predmet.Opis_1">čl.429.st.1.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OCTAVUS društvo s ograničenom odgovornošću za poslovanje nekretninama</izvorni_sadrzaj>
    <derivirana_varijabla naziv="DomainObject.Predmet.ProtustrankaFormated_1">  OCTAVUS društvo s ograničenom odgovornošću za poslovanje nekretninama</derivirana_varijabla>
  </DomainObject.Predmet.ProtustrankaFormated>
  <DomainObject.Predmet.ProtustrankaFormatedOIB>
    <izvorni_sadrzaj>  OCTAVUS društvo s ograničenom odgovornošću za poslovanje nekretninama, OIB 84606754063</izvorni_sadrzaj>
    <derivirana_varijabla naziv="DomainObject.Predmet.ProtustrankaFormatedOIB_1">  OCTAVUS društvo s ograničenom odgovornošću za poslovanje nekretninama, OIB 84606754063</derivirana_varijabla>
  </DomainObject.Predmet.ProtustrankaFormatedOIB>
  <DomainObject.Predmet.ProtustrankaFormatedWithAdress>
    <izvorni_sadrzaj> OCTAVUS društvo s ograničenom odgovornošću za poslovanje nekretninama, Kralja Petra Svačića 10, 20340 Ploče</izvorni_sadrzaj>
    <derivirana_varijabla naziv="DomainObject.Predmet.ProtustrankaFormatedWithAdress_1"> OCTAVUS društvo s ograničenom odgovornošću za poslovanje nekretninama, Kralja Petra Svačića 10, 20340 Ploče</derivirana_varijabla>
  </DomainObject.Predmet.ProtustrankaFormatedWithAdress>
  <DomainObject.Predmet.ProtustrankaFormatedWithAdressOIB>
    <izvorni_sadrzaj> OCTAVUS društvo s ograničenom odgovornošću za poslovanje nekretninama, OIB 84606754063, Kralja Petra Svačića 10, 20340 Ploče</izvorni_sadrzaj>
    <derivirana_varijabla naziv="DomainObject.Predmet.ProtustrankaFormatedWithAdressOIB_1"> OCTAVUS društvo s ograničenom odgovornošću za poslovanje nekretninama, OIB 84606754063, Kralja Petra Svačića 10, 20340 Ploče</derivirana_varijabla>
  </DomainObject.Predmet.ProtustrankaFormatedWithAdressOIB>
  <DomainObject.Predmet.ProtustrankaWithAdress>
    <izvorni_sadrzaj>OCTAVUS društvo s ograničenom odgovornošću za poslovanje nekretninama Kralja Petra Svačića 10, 20340 Ploče</izvorni_sadrzaj>
    <derivirana_varijabla naziv="DomainObject.Predmet.ProtustrankaWithAdress_1">OCTAVUS društvo s ograničenom odgovornošću za poslovanje nekretninama Kralja Petra Svačića 10, 20340 Ploče</derivirana_varijabla>
  </DomainObject.Predmet.ProtustrankaWithAdress>
  <DomainObject.Predmet.ProtustrankaWithAdressOIB>
    <izvorni_sadrzaj>OCTAVUS društvo s ograničenom odgovornošću za poslovanje nekretninama, OIB 84606754063, Kralja Petra Svačića 10, 20340 Ploče</izvorni_sadrzaj>
    <derivirana_varijabla naziv="DomainObject.Predmet.ProtustrankaWithAdressOIB_1">OCTAVUS društvo s ograničenom odgovornošću za poslovanje nekretninama, OIB 84606754063, Kralja Petra Svačića 10, 20340 Ploče</derivirana_varijabla>
  </DomainObject.Predmet.ProtustrankaWithAdressOIB>
  <DomainObject.Predmet.ProtustrankaNazivFormated>
    <izvorni_sadrzaj>OCTAVUS društvo s ograničenom odgovornošću za poslovanje nekretninama</izvorni_sadrzaj>
    <derivirana_varijabla naziv="DomainObject.Predmet.ProtustrankaNazivFormated_1">OCTAVUS društvo s ograničenom odgovornošću za poslovanje nekretninama</derivirana_varijabla>
  </DomainObject.Predmet.ProtustrankaNazivFormated>
  <DomainObject.Predmet.ProtustrankaNazivFormatedOIB>
    <izvorni_sadrzaj>OCTAVUS društvo s ograničenom odgovornošću za poslovanje nekretninama, OIB 84606754063</izvorni_sadrzaj>
    <derivirana_varijabla naziv="DomainObject.Predmet.ProtustrankaNazivFormatedOIB_1">OCTAVUS društvo s ograničenom odgovornošću za poslovanje nekretninama, OIB 84606754063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Dubrovnik, Dubrovnik</izvorni_sadrzaj>
    <derivirana_varijabla naziv="DomainObject.Predmet.StrankaFormated_1">  FINA,RC Split,Podružnica Dubrovnik, Dubrovnik</derivirana_varijabla>
  </DomainObject.Predmet.StrankaFormated>
  <DomainObject.Predmet.StrankaFormatedOIB>
    <izvorni_sadrzaj>  FINA,RC Split,Podružnica Dubrovnik, Dubrovnik, OIB 85821130368</izvorni_sadrzaj>
    <derivirana_varijabla naziv="DomainObject.Predmet.StrankaFormatedOIB_1">  FINA,RC Split,Podružnica Dubrovnik, Dubrovnik, OIB 85821130368</derivirana_varijabla>
  </DomainObject.Predmet.StrankaFormatedOIB>
  <DomainObject.Predmet.StrankaFormatedWithAdress>
    <izvorni_sadrzaj> FINA,RC Split,Podružnica Dubrovnik, Dubrovnik, Vukovarska 2, 20000 Dubrovnik</izvorni_sadrzaj>
    <derivirana_varijabla naziv="DomainObject.Predmet.StrankaFormatedWithAdress_1"> FINA,RC Split,Podružnica Dubrovnik, Dubrovnik, Vukovarska 2, 20000 Dubrovnik</derivirana_varijabla>
  </DomainObject.Predmet.StrankaFormatedWithAdress>
  <DomainObject.Predmet.StrankaFormatedWithAdressOIB>
    <izvorni_sadrzaj> FINA,RC Split,Podružnica Dubrovnik, Dubrovnik, OIB 85821130368, Vukovarska 2, 20000 Dubrovnik</izvorni_sadrzaj>
    <derivirana_varijabla naziv="DomainObject.Predmet.StrankaFormatedWithAdressOIB_1"> FINA,RC Split,Podružnica Dubrovnik, Dubrovnik, OIB 85821130368, Vukovarska 2, 20000 Dubrovnik</derivirana_varijabla>
  </DomainObject.Predmet.StrankaFormatedWithAdressOIB>
  <DomainObject.Predmet.StrankaWithAdress>
    <izvorni_sadrzaj>FINA,RC Split,Podružnica Dubrovnik, Dubrovnik Vukovarska 2,20000 Dubrovnik</izvorni_sadrzaj>
    <derivirana_varijabla naziv="DomainObject.Predmet.StrankaWithAdress_1">FINA,RC Split,Podružnica Dubrovnik, Dubrovnik Vukovarska 2,20000 Dubrovnik</derivirana_varijabla>
  </DomainObject.Predmet.StrankaWithAdress>
  <DomainObject.Predmet.StrankaWithAdressOIB>
    <izvorni_sadrzaj>FINA,RC Split,Podružnica Dubrovnik, Dubrovnik, OIB 85821130368, Vukovarska 2,20000 Dubrovnik</izvorni_sadrzaj>
    <derivirana_varijabla naziv="DomainObject.Predmet.StrankaWithAdressOIB_1">FINA,RC Split,Podružnica Dubrovnik, Dubrovnik, OIB 85821130368, Vukovarska 2,20000 Dubrovnik</derivirana_varijabla>
  </DomainObject.Predmet.StrankaWithAdressOIB>
  <DomainObject.Predmet.StrankaNazivFormated>
    <izvorni_sadrzaj>FINA,RC Split,Podružnica Dubrovnik, Dubrovnik</izvorni_sadrzaj>
    <derivirana_varijabla naziv="DomainObject.Predmet.StrankaNazivFormated_1">FINA,RC Split,Podružnica Dubrovnik, Dubrovnik</derivirana_varijabla>
  </DomainObject.Predmet.StrankaNazivFormated>
  <DomainObject.Predmet.StrankaNazivFormatedOIB>
    <izvorni_sadrzaj>FINA,RC Split,Podružnica Dubrovnik, Dubrovnik, OIB 85821130368</izvorni_sadrzaj>
    <derivirana_varijabla naziv="DomainObject.Predmet.StrankaNazivFormatedOIB_1">FINA,RC Split,Podružnica Dubrovnik,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516738.60</izvorni_sadrzaj>
    <derivirana_varijabla naziv="DomainObject.Predmet.TrenutnaVrijednost_1">516738.60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Dubrovnik, Dubrovnik</item>
    </izvorni_sadrzaj>
    <derivirana_varijabla naziv="DomainObject.Predmet.StrankaListFormated_1">
      <item>FINA,RC Split,Podružnica Dubrovnik, Dubrovnik</item>
    </derivirana_varijabla>
  </DomainObject.Predmet.StrankaListFormated>
  <DomainObject.Predmet.StrankaListFormatedOIB>
    <izvorni_sadrzaj>
      <item>FINA,RC Split,Podružnica Dubrovnik, Dubrovnik, OIB 85821130368</item>
    </izvorni_sadrzaj>
    <derivirana_varijabla naziv="DomainObject.Predmet.StrankaListFormatedOIB_1">
      <item>FINA,RC Split,Podružnica Dubrovnik, Dubrovnik, OIB 85821130368</item>
    </derivirana_varijabla>
  </DomainObject.Predmet.StrankaListFormatedOIB>
  <DomainObject.Predmet.StrankaListFormatedWithAdress>
    <izvorni_sadrzaj>
      <item>FINA,RC Split,Podružnica Dubrovnik, Dubrovnik, Vukovarska 2, 20000 Dubrovnik</item>
    </izvorni_sadrzaj>
    <derivirana_varijabla naziv="DomainObject.Predmet.StrankaListFormatedWithAdress_1">
      <item>FINA,RC Split,Podružnica Dubrovnik, Dubrovnik, Vukovarska 2, 20000 Dubrovnik</item>
    </derivirana_varijabla>
  </DomainObject.Predmet.StrankaListFormatedWithAdress>
  <DomainObject.Predmet.StrankaListFormatedWithAdressOIB>
    <izvorni_sadrzaj>
      <item>FINA,RC Split,Podružnica Dubrovnik, Dubrovnik, OIB 85821130368, Vukovarska 2, 20000 Dubrovnik</item>
    </izvorni_sadrzaj>
    <derivirana_varijabla naziv="DomainObject.Predmet.StrankaListFormatedWithAdressOIB_1">
      <item>FINA,RC Split,Podružnica Dubrovnik, Dubrovnik, OIB 85821130368, Vukovarska 2, 20000 Dubrovnik</item>
    </derivirana_varijabla>
  </DomainObject.Predmet.StrankaListFormatedWithAdressOIB>
  <DomainObject.Predmet.StrankaListNazivFormated>
    <izvorni_sadrzaj>
      <item>FINA,RC Split,Podružnica Dubrovnik, Dubrovnik</item>
    </izvorni_sadrzaj>
    <derivirana_varijabla naziv="DomainObject.Predmet.StrankaListNazivFormated_1">
      <item>FINA,RC Split,Podružnica Dubrovnik, Dubrovnik</item>
    </derivirana_varijabla>
  </DomainObject.Predmet.StrankaListNazivFormated>
  <DomainObject.Predmet.StrankaListNazivFormatedOIB>
    <izvorni_sadrzaj>
      <item>FINA,RC Split,Podružnica Dubrovnik, Dubrovnik, OIB 85821130368</item>
    </izvorni_sadrzaj>
    <derivirana_varijabla naziv="DomainObject.Predmet.StrankaListNazivFormatedOIB_1">
      <item>FINA,RC Split,Podružnica Dubrovnik, Dubrovnik, OIB 85821130368</item>
    </derivirana_varijabla>
  </DomainObject.Predmet.StrankaListNazivFormatedOIB>
  <DomainObject.Predmet.ProtuStrankaListFormated>
    <izvorni_sadrzaj>
      <item>OCTAVUS društvo s ograničenom odgovornošću za poslovanje nekretninama</item>
    </izvorni_sadrzaj>
    <derivirana_varijabla naziv="DomainObject.Predmet.ProtuStrankaListFormated_1">
      <item>OCTAVUS društvo s ograničenom odgovornošću za poslovanje nekretninama</item>
    </derivirana_varijabla>
  </DomainObject.Predmet.ProtuStrankaListFormated>
  <DomainObject.Predmet.ProtuStrankaListFormatedOIB>
    <izvorni_sadrzaj>
      <item>OCTAVUS društvo s ograničenom odgovornošću za poslovanje nekretninama, OIB 84606754063</item>
    </izvorni_sadrzaj>
    <derivirana_varijabla naziv="DomainObject.Predmet.ProtuStrankaListFormatedOIB_1">
      <item>OCTAVUS društvo s ograničenom odgovornošću za poslovanje nekretninama, OIB 84606754063</item>
    </derivirana_varijabla>
  </DomainObject.Predmet.ProtuStrankaListFormatedOIB>
  <DomainObject.Predmet.ProtuStrankaListFormatedWithAdress>
    <izvorni_sadrzaj>
      <item>OCTAVUS društvo s ograničenom odgovornošću za poslovanje nekretninama, Kralja Petra Svačića 10, 20340 Ploče</item>
    </izvorni_sadrzaj>
    <derivirana_varijabla naziv="DomainObject.Predmet.ProtuStrankaListFormatedWithAdress_1">
      <item>OCTAVUS društvo s ograničenom odgovornošću za poslovanje nekretninama, Kralja Petra Svačića 10, 20340 Ploče</item>
    </derivirana_varijabla>
  </DomainObject.Predmet.ProtuStrankaListFormatedWithAdress>
  <DomainObject.Predmet.ProtuStrankaListFormatedWithAdressOIB>
    <izvorni_sadrzaj>
      <item>OCTAVUS društvo s ograničenom odgovornošću za poslovanje nekretninama, OIB 84606754063, Kralja Petra Svačića 10, 20340 Ploče</item>
    </izvorni_sadrzaj>
    <derivirana_varijabla naziv="DomainObject.Predmet.ProtuStrankaListFormatedWithAdressOIB_1">
      <item>OCTAVUS društvo s ograničenom odgovornošću za poslovanje nekretninama, OIB 84606754063, Kralja Petra Svačića 10, 20340 Ploče</item>
    </derivirana_varijabla>
  </DomainObject.Predmet.ProtuStrankaListFormatedWithAdressOIB>
  <DomainObject.Predmet.ProtuStrankaListNazivFormated>
    <izvorni_sadrzaj>
      <item>OCTAVUS društvo s ograničenom odgovornošću za poslovanje nekretninama</item>
    </izvorni_sadrzaj>
    <derivirana_varijabla naziv="DomainObject.Predmet.ProtuStrankaListNazivFormated_1">
      <item>OCTAVUS društvo s ograničenom odgovornošću za poslovanje nekretninama</item>
    </derivirana_varijabla>
  </DomainObject.Predmet.ProtuStrankaListNazivFormated>
  <DomainObject.Predmet.ProtuStrankaListNazivFormatedOIB>
    <izvorni_sadrzaj>
      <item>OCTAVUS društvo s ograničenom odgovornošću za poslovanje nekretninama, OIB 84606754063</item>
    </izvorni_sadrzaj>
    <derivirana_varijabla naziv="DomainObject.Predmet.ProtuStrankaListNazivFormatedOIB_1">
      <item>OCTAVUS društvo s ograničenom odgovornošću za poslovanje nekretninama, OIB 84606754063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Dubrovnik, Dubrovnik</izvorni_sadrzaj>
    <derivirana_varijabla naziv="DomainObject.Predmet.StrankaIDrugi_1">FINA,RC Split,Podružnica Dubrovnik, Dubrovnik</derivirana_varijabla>
  </DomainObject.Predmet.StrankaIDrugi>
  <DomainObject.Predmet.ProtustrankaIDrugi>
    <izvorni_sadrzaj>OCTAVUS društvo s ograničenom odgovornošću za poslovanje nekretninama</izvorni_sadrzaj>
    <derivirana_varijabla naziv="DomainObject.Predmet.ProtustrankaIDrugi_1">OCTAVUS društvo s ograničenom odgovornošću za poslovanje nekretninama</derivirana_varijabla>
  </DomainObject.Predmet.ProtustrankaIDrugi>
  <DomainObject.Predmet.StrankaIDrugiAdressOIB>
    <izvorni_sadrzaj>FINA,RC Split,Podružnica Dubrovnik, Dubrovnik, OIB 85821130368, Vukovarska 2, 20000 Dubrovnik</izvorni_sadrzaj>
    <derivirana_varijabla naziv="DomainObject.Predmet.StrankaIDrugiAdressOIB_1">FINA,RC Split,Podružnica Dubrovnik, Dubrovnik, OIB 85821130368, Vukovarska 2, 20000 Dubrovnik</derivirana_varijabla>
  </DomainObject.Predmet.StrankaIDrugiAdressOIB>
  <DomainObject.Predmet.ProtustrankaIDrugiAdressOIB>
    <izvorni_sadrzaj>OCTAVUS društvo s ograničenom odgovornošću za poslovanje nekretninama, OIB 84606754063, Kralja Petra Svačića 10, 20340 Ploče</izvorni_sadrzaj>
    <derivirana_varijabla naziv="DomainObject.Predmet.ProtustrankaIDrugiAdressOIB_1">OCTAVUS društvo s ograničenom odgovornošću za poslovanje nekretninama, OIB 84606754063, Kralja Petra Svačića 10,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Dubrovnik, Dubrovnik</item>
      <item>OCTAVUS društvo s ograničenom odgovornošću za poslovanje nekretninama</item>
    </izvorni_sadrzaj>
    <derivirana_varijabla naziv="DomainObject.Predmet.SudioniciListNaziv_1">
      <item>FINA,RC Split,Podružnica Dubrovnik, Dubrovnik</item>
      <item>OCTAVUS društvo s ograničenom odgovornošću za poslovanje nekretninama</item>
    </derivirana_varijabla>
  </DomainObject.Predmet.SudioniciListNaziv>
  <DomainObject.Predmet.SudioniciListAdressOIB>
    <izvorni_sadrzaj>
      <item>FINA,RC Split,Podružnica Dubrovnik, Dubrovnik, OIB 85821130368, Vukovarska 2,20000 Dubrovnik</item>
      <item>OCTAVUS društvo s ograničenom odgovornošću za poslovanje nekretninama, OIB 84606754063, Kralja Petra Svačića 10,20340 Ploče</item>
    </izvorni_sadrzaj>
    <derivirana_varijabla naziv="DomainObject.Predmet.SudioniciListAdressOIB_1">
      <item>FINA,RC Split,Podružnica Dubrovnik, Dubrovnik, OIB 85821130368, Vukovarska 2,20000 Dubrovnik</item>
      <item>OCTAVUS društvo s ograničenom odgovornošću za poslovanje nekretninama, OIB 84606754063, Kralja Petra Svačića 10,20340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84606754063</item>
    </izvorni_sadrzaj>
    <derivirana_varijabla naziv="DomainObject.Predmet.SudioniciListNazivOIB_1">
      <item>, OIB 85821130368</item>
      <item>, OIB 84606754063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379CA-1B58-431C-BA45-C3BE886AF3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523</properties:Words>
  <properties:Characters>2847</properties:Characters>
  <properties:Lines>98</properties:Lines>
  <properties:Paragraphs>32</properties:Paragraphs>
  <properties:TotalTime>242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2016-07-14T08:13:00Z</cp:lastPrinted>
  <dcterms:modified xmlns:xsi="http://www.w3.org/2001/XMLSchema-instance" xsi:type="dcterms:W3CDTF">2016-07-14T08:13:00Z</dcterms:modified>
  <cp:revision>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