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9629" w14:paraId="5569629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412802">
        <w:rPr>
          <w:lang w:val="hr-HR"/>
        </w:rPr>
        <w:t>St-188/15-4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911325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412802">
        <w:t>MATEO TURIZAM d.o.o., OIB: 04920929503 sa sjedištem u Novom Marofu, Zagorska 118</w:t>
      </w:r>
      <w:r w:rsidR="0082762B">
        <w:t xml:space="preserve">, </w:t>
      </w:r>
      <w:r w:rsidR="002C5CA3">
        <w:t xml:space="preserve"> dana </w:t>
      </w:r>
      <w:r w:rsidR="00025B63">
        <w:t>21.</w:t>
      </w:r>
      <w:r w:rsidR="00920620">
        <w:t xml:space="preserve"> listopada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412802" w:rsidP="008C6ED6" w:rsidR="00412802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412802">
        <w:t>MATEO TURIZAM d.o.o., OIB: 04920929503 sa sjedištem u Novom Marofu, Zagorska 118</w:t>
      </w:r>
      <w:r w:rsidR="0082762B">
        <w:t>,</w:t>
      </w:r>
      <w:r w:rsidR="008C35DC">
        <w:rPr>
          <w:lang w:val="hr-HR"/>
        </w:rPr>
        <w:t xml:space="preserve"> na dan </w:t>
      </w:r>
      <w:r w:rsidR="00412802">
        <w:rPr>
          <w:lang w:val="hr-HR"/>
        </w:rPr>
        <w:t>14.09.2015.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412802">
        <w:rPr>
          <w:lang w:val="hr-HR"/>
        </w:rPr>
        <w:t>88.392,34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412802">
        <w:t>MATEO TURIZAM d.o.o., OIB: 04920929503 sa sjedištem u Novom Marofu, Zagorska 118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412802" w:rsidP="00B41B30" w:rsidR="00412802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412802">
        <w:rPr>
          <w:lang w:val="hr-HR"/>
        </w:rPr>
        <w:t xml:space="preserve"> ovome sudu dana 17.09.2015.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412802">
        <w:t>MATEO TURIZAM d.o.o., OIB: 04920929503 sa sjedištem u Novom Marofu, Zagorska 118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412802">
        <w:rPr>
          <w:lang w:val="hr-HR"/>
        </w:rPr>
        <w:t>14.09.2015.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412802">
        <w:rPr>
          <w:lang w:val="hr-HR"/>
        </w:rPr>
        <w:t>88.392,34</w:t>
      </w:r>
      <w:r w:rsidR="00A241F6">
        <w:rPr>
          <w:lang w:val="hr-HR"/>
        </w:rPr>
        <w:t xml:space="preserve"> 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25B63">
        <w:rPr>
          <w:lang w:val="hr-HR"/>
        </w:rPr>
        <w:t>21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C92" w:rsidP="007F64E0" w:rsidR="00CF7C92">
      <w:r>
        <w:separator/>
      </w:r>
    </w:p>
  </w:endnote>
  <w:endnote w:id="0" w:type="continuationSeparator">
    <w:p w:rsidRDefault="00CF7C92" w:rsidP="007F64E0" w:rsidR="00CF7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C92" w:rsidP="007F64E0" w:rsidR="00CF7C92">
      <w:r>
        <w:separator/>
      </w:r>
    </w:p>
  </w:footnote>
  <w:footnote w:id="0" w:type="continuationSeparator">
    <w:p w:rsidRDefault="00CF7C92" w:rsidP="007F64E0" w:rsidR="00CF7C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802" w:rsidP="00412802" w:rsidR="00412802" w:rsidRPr="0041280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1B9A" w:rsidRPr="00E11B9A">
      <w:rPr>
        <w:noProof/>
        <w:lang w:val="hr-HR"/>
      </w:rPr>
      <w:t>2</w:t>
    </w:r>
    <w:r>
      <w:fldChar w:fldCharType="end"/>
    </w:r>
  </w:p>
  <w:p w:rsidRDefault="00360E74" w:rsidP="00412802" w:rsidR="00360E74" w:rsidRPr="00412802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412802">
      <w:rPr>
        <w:lang w:val="hr-HR"/>
      </w:rPr>
      <w:t>St-188/15-4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2802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2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11325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20DE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41F6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1470"/>
    <w:rsid w:val="00B14BE8"/>
    <w:rsid w:val="00B16CA0"/>
    <w:rsid w:val="00B17F04"/>
    <w:rsid w:val="00B25788"/>
    <w:rsid w:val="00B26F7E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E5A1F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CF7C92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1B9A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C67D0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3696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11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B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B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B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B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11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B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B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B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B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St-188/2015</izvorni_sadrzaj>
    <derivirana_varijabla naziv="DomainObject.Predmet.OznakaBroj_1">St-188/2015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MATEO TURIZAM d.o.o. za turizam i ugostiteljstvo</izvorni_sadrzaj>
    <derivirana_varijabla naziv="DomainObject.Predmet.ProtustrankaFormated_1">  MATEO TURIZAM d.o.o. za turizam i ugostiteljstvo</derivirana_varijabla>
  </DomainObject.Predmet.ProtustrankaFormated>
  <DomainObject.Predmet.ProtustrankaFormatedOIB>
    <izvorni_sadrzaj>  MATEO TURIZAM d.o.o. za turizam i ugostiteljstvo, OIB 04920929503</izvorni_sadrzaj>
    <derivirana_varijabla naziv="DomainObject.Predmet.ProtustrankaFormatedOIB_1">  MATEO TURIZAM d.o.o. za turizam i ugostiteljstvo, OIB 04920929503</derivirana_varijabla>
  </DomainObject.Predmet.ProtustrankaFormatedOIB>
  <DomainObject.Predmet.ProtustrankaFormatedWithAdress>
    <izvorni_sadrzaj> MATEO TURIZAM d.o.o. za turizam i ugostiteljstvo, Zagorska 118, 42220 Novi Marof</izvorni_sadrzaj>
    <derivirana_varijabla naziv="DomainObject.Predmet.ProtustrankaFormatedWithAdress_1"> MATEO TURIZAM d.o.o. za turizam i ugostiteljstvo, Zagorska 118, 42220 Novi Marof</derivirana_varijabla>
  </DomainObject.Predmet.ProtustrankaFormatedWithAdress>
  <DomainObject.Predmet.ProtustrankaFormatedWithAdressOIB>
    <izvorni_sadrzaj> MATEO TURIZAM d.o.o. za turizam i ugostiteljstvo, OIB 04920929503, Zagorska 118, 42220 Novi Marof</izvorni_sadrzaj>
    <derivirana_varijabla naziv="DomainObject.Predmet.ProtustrankaFormatedWithAdressOIB_1"> MATEO TURIZAM d.o.o. za turizam i ugostiteljstvo, OIB 04920929503, Zagorska 118, 42220 Novi Marof</derivirana_varijabla>
  </DomainObject.Predmet.ProtustrankaFormatedWithAdressOIB>
  <DomainObject.Predmet.ProtustrankaWithAdress>
    <izvorni_sadrzaj>MATEO TURIZAM d.o.o. za turizam i ugostiteljstvo Zagorska 118, 42220 Novi Marof</izvorni_sadrzaj>
    <derivirana_varijabla naziv="DomainObject.Predmet.ProtustrankaWithAdress_1">MATEO TURIZAM d.o.o. za turizam i ugostiteljstvo Zagorska 118, 42220 Novi Marof</derivirana_varijabla>
  </DomainObject.Predmet.ProtustrankaWithAdress>
  <DomainObject.Predmet.ProtustrankaWithAdressOIB>
    <izvorni_sadrzaj>MATEO TURIZAM d.o.o. za turizam i ugostiteljstvo, OIB 04920929503, Zagorska 118, 42220 Novi Marof</izvorni_sadrzaj>
    <derivirana_varijabla naziv="DomainObject.Predmet.ProtustrankaWithAdressOIB_1">MATEO TURIZAM d.o.o. za turizam i ugostiteljstvo, OIB 04920929503, Zagorska 118, 42220 Novi Marof</derivirana_varijabla>
  </DomainObject.Predmet.ProtustrankaWithAdressOIB>
  <DomainObject.Predmet.ProtustrankaNazivFormated>
    <izvorni_sadrzaj>MATEO TURIZAM d.o.o. za turizam i ugostiteljstvo</izvorni_sadrzaj>
    <derivirana_varijabla naziv="DomainObject.Predmet.ProtustrankaNazivFormated_1">MATEO TURIZAM d.o.o. za turizam i ugostiteljstvo</derivirana_varijabla>
  </DomainObject.Predmet.ProtustrankaNazivFormated>
  <DomainObject.Predmet.ProtustrankaNazivFormatedOIB>
    <izvorni_sadrzaj>MATEO TURIZAM d.o.o. za turizam i ugostiteljstvo, OIB 04920929503</izvorni_sadrzaj>
    <derivirana_varijabla naziv="DomainObject.Predmet.ProtustrankaNazivFormatedOIB_1">MATEO TURIZAM d.o.o. za turizam i ugostiteljstvo, OIB 04920929503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88231.29</izvorni_sadrzaj>
    <derivirana_varijabla naziv="DomainObject.Predmet.TrenutnaVrijednost_1">88231.29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MATEO TURIZAM d.o.o. za turizam i ugostiteljstvo</item>
    </izvorni_sadrzaj>
    <derivirana_varijabla naziv="DomainObject.Predmet.ProtuStrankaListFormated_1">
      <item>MATEO TURIZAM d.o.o. za turizam i ugostiteljstvo</item>
    </derivirana_varijabla>
  </DomainObject.Predmet.ProtuStrankaListFormated>
  <DomainObject.Predmet.ProtuStrankaListFormatedOIB>
    <izvorni_sadrzaj>
      <item>MATEO TURIZAM d.o.o. za turizam i ugostiteljstvo, OIB 04920929503</item>
    </izvorni_sadrzaj>
    <derivirana_varijabla naziv="DomainObject.Predmet.ProtuStrankaListFormatedOIB_1">
      <item>MATEO TURIZAM d.o.o. za turizam i ugostiteljstvo, OIB 04920929503</item>
    </derivirana_varijabla>
  </DomainObject.Predmet.ProtuStrankaListFormatedOIB>
  <DomainObject.Predmet.ProtuStrankaListFormatedWithAdress>
    <izvorni_sadrzaj>
      <item>MATEO TURIZAM d.o.o. za turizam i ugostiteljstvo, Zagorska 118, 42220 Novi Marof</item>
    </izvorni_sadrzaj>
    <derivirana_varijabla naziv="DomainObject.Predmet.ProtuStrankaListFormatedWithAdress_1">
      <item>MATEO TURIZAM d.o.o. za turizam i ugostiteljstvo, Zagorska 118, 42220 Novi Marof</item>
    </derivirana_varijabla>
  </DomainObject.Predmet.ProtuStrankaListFormatedWithAdress>
  <DomainObject.Predmet.ProtuStrankaListFormatedWithAdressOIB>
    <izvorni_sadrzaj>
      <item>MATEO TURIZAM d.o.o. za turizam i ugostiteljstvo, OIB 04920929503, Zagorska 118, 42220 Novi Marof</item>
    </izvorni_sadrzaj>
    <derivirana_varijabla naziv="DomainObject.Predmet.ProtuStrankaListFormatedWithAdressOIB_1">
      <item>MATEO TURIZAM d.o.o. za turizam i ugostiteljstvo, OIB 04920929503, Zagorska 118, 42220 Novi Marof</item>
    </derivirana_varijabla>
  </DomainObject.Predmet.ProtuStrankaListFormatedWithAdressOIB>
  <DomainObject.Predmet.ProtuStrankaListNazivFormated>
    <izvorni_sadrzaj>
      <item>MATEO TURIZAM d.o.o. za turizam i ugostiteljstvo</item>
    </izvorni_sadrzaj>
    <derivirana_varijabla naziv="DomainObject.Predmet.ProtuStrankaListNazivFormated_1">
      <item>MATEO TURIZAM d.o.o. za turizam i ugostiteljstvo</item>
    </derivirana_varijabla>
  </DomainObject.Predmet.ProtuStrankaListNazivFormated>
  <DomainObject.Predmet.ProtuStrankaListNazivFormatedOIB>
    <izvorni_sadrzaj>
      <item>MATEO TURIZAM d.o.o. za turizam i ugostiteljstvo, OIB 04920929503</item>
    </izvorni_sadrzaj>
    <derivirana_varijabla naziv="DomainObject.Predmet.ProtuStrankaListNazivFormatedOIB_1">
      <item>MATEO TURIZAM d.o.o. za turizam i ugostiteljstvo, OIB 04920929503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MATEO TURIZAM d.o.o. za turizam i ugostiteljstvo</izvorni_sadrzaj>
    <derivirana_varijabla naziv="DomainObject.Predmet.ProtustrankaIDrugi_1">MATEO TURIZAM d.o.o. za turizam i ugostiteljstvo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MATEO TURIZAM d.o.o. za turizam i ugostiteljstvo, OIB 04920929503, Zagorska 118, 42220 Novi Marof</izvorni_sadrzaj>
    <derivirana_varijabla naziv="DomainObject.Predmet.ProtustrankaIDrugiAdressOIB_1">MATEO TURIZAM d.o.o. za turizam i ugostiteljstvo, OIB 04920929503, Zagorska 118,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MATEO TURIZAM d.o.o. za turizam i ugostiteljstvo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MATEO TURIZAM d.o.o. za turizam i ugostiteljstvo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MATEO TURIZAM d.o.o. za turizam i ugostiteljstvo, OIB 04920929503, Zagorska 118,42220 Novi Marof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MATEO TURIZAM d.o.o. za turizam i ugostiteljstvo, OIB 04920929503, Zagorska 118,42220 Novi Marof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04920929503</item>
      <item>, OIB null</item>
      <item>, OIB null</item>
    </izvorni_sadrzaj>
    <derivirana_varijabla naziv="DomainObject.Predmet.SudioniciListNazivOIB_1">
      <item>, OIB null</item>
      <item>, OIB 04920929503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415</properties:Words>
  <properties:Characters>2292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2015-10-21T12:25:00Z</dcterms:created>
  <dc:creator>user</dc:creator>
  <cp:lastModifiedBy>Marko Makaj</cp:lastModifiedBy>
  <cp:lastPrinted>2015-10-21T12:21:00Z</cp:lastPrinted>
  <dcterms:modified xmlns:xsi="http://www.w3.org/2001/XMLSchema-instance" xsi:type="dcterms:W3CDTF">2015-10-21T12:25:00Z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