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e042" w14:paraId="2aee042" w:rsidRDefault="0071688E" w:rsidP="00A21F0D" w:rsidR="0071688E">
      <w:pPr>
        <w:pStyle w:val="Poetniodjeljak"/>
        <w15:collapsed w:val="false"/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5. St-789/2017-180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 xml:space="preserve">Z A P I S N I K 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od 18. siječnja 2018.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sastavljen kod Trgovačkog suda u Bjelovaru o održanom ročištu za glasovanje o Planu financijskog restrukturiranja u predstečajnom postupku nad dužnikom MARINADA d.o.o. Slatina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Prisutni od suda: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Marija Petrina Kubica, sutkinja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Željka Vitez, zapisničar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Početak u 10,00 sati.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Utvrđuje se da su pristupili: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-povjerenik Vanda Kovačević Gelenčer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-za dužnika – zakonski zastupnik Slavko Mađerić, uz punomoćnika Katarinu Gillich, odvjetnicu u Odvjetničkom društvu Dominković i Partneri d.o.o. Zagreb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-za vjerovnika Republiku Hrvatsku, Ministarstvo financija, Porezna uprava – zamjenik ŽDO Bjelovar Živko Slijepčević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-za vjerovnika Bejo Zaden d.o.o. - punomoćnik Krešimir Matošević, odvjetnik u Odvjetničkom društvu Anić i Partneri iz Zagreba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 xml:space="preserve">-za vjerovnika Erste </w:t>
      </w:r>
      <w:proofErr w:type="spellStart"/>
      <w:r w:rsidRPr="00715AD3">
        <w:rPr>
          <w:rFonts w:cs="Times New Roman" w:eastAsia="Times New Roman"/>
          <w:lang w:eastAsia="hr-HR"/>
        </w:rPr>
        <w:t>Factoring</w:t>
      </w:r>
      <w:proofErr w:type="spellEnd"/>
      <w:r w:rsidRPr="00715AD3">
        <w:rPr>
          <w:rFonts w:cs="Times New Roman" w:eastAsia="Times New Roman"/>
          <w:lang w:eastAsia="hr-HR"/>
        </w:rPr>
        <w:t xml:space="preserve"> d.o.o.– zamjenik punomoćnika Žarko Obradović, odvjetnik u Bjelovaru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 xml:space="preserve">-za vjerovnika Zagrebačku banku d.d. – punomoćnik Ljiljana </w:t>
      </w:r>
      <w:proofErr w:type="spellStart"/>
      <w:r w:rsidRPr="00715AD3">
        <w:rPr>
          <w:rFonts w:cs="Times New Roman" w:eastAsia="Times New Roman"/>
          <w:lang w:eastAsia="hr-HR"/>
        </w:rPr>
        <w:t>Petričak</w:t>
      </w:r>
      <w:proofErr w:type="spellEnd"/>
      <w:r w:rsidRPr="00715AD3">
        <w:rPr>
          <w:rFonts w:cs="Times New Roman" w:eastAsia="Times New Roman"/>
          <w:lang w:eastAsia="hr-HR"/>
        </w:rPr>
        <w:t>, zaposlenik banke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-za vjerovnika Grad Slatina – punomoćnik Andreja Hodak Bičanić, zaposlenica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-za vjerovnika Belje d.d. – punomoćnik Natalija Vlainić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ab/>
        <w:t>Utvrđuje se da je ročištu nazočan Matija Pavlinić, zaposlenik vjerovnika Crodux Plin.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Sudac objavljuje da je predmet današnjeg ročišta glasovanje o Planu finacijskog restrukturiranja koji je objavljen na e-oglasnoj ploči ovog suda 27. prosinca 2017.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 xml:space="preserve">Utvrđuje se da pravo glasa imaju vjerovnici čije tražbine su utvrđene pravomoćnim rješenjem ovoga suda od 4. prosinca 2017., koje je ispravljeno rješenjem od 18. prosinca 2017., a pravo glasa im pripada u visini utvrđene tražbine. 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>Utvrđuje se da su do početka ovog ročišta dostavljeni obrasci za glasovanje vjerovnika: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tbl>
      <w:tblPr>
        <w:tblW w:type="dxa" w:w="9923"/>
        <w:tblInd w:type="dxa" w:w="-459"/>
        <w:tblLook w:val="04A0" w:noVBand="1" w:noHBand="0" w:lastColumn="0" w:firstColumn="1" w:lastRow="0" w:firstRow="1"/>
      </w:tblPr>
      <w:tblGrid>
        <w:gridCol w:w="3119"/>
        <w:gridCol w:w="3544"/>
        <w:gridCol w:w="3260"/>
      </w:tblGrid>
      <w:tr w:rsidTr="00715AD3" w:rsidR="00715AD3" w:rsidRPr="00715AD3">
        <w:trPr>
          <w:trHeight w:val="120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Vjerovnik (ime i prezime / tvrtka ili naziv, OIB, adresa / sjedište)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VELPRO - CENTAR društvo s ograničenom odgovornošću za trgovinu i usluge, Marijana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46660800468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eLog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usluge, Slavonska avenija 261, 10000 Zagreb, OIB: 34631945985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AMOSS, CORSO ITALIA 75, 34170 GORIZIA, OIB:            </w:t>
            </w:r>
          </w:p>
        </w:tc>
      </w:tr>
      <w:tr w:rsidTr="00715AD3" w:rsidR="00715AD3" w:rsidRPr="00715AD3">
        <w:trPr>
          <w:trHeight w:val="1728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FMT S.R.L., STRADA CISA, 43045 SICCO,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BEJO ZADEN d.o.o. za proizvodnju, unutarnju i vanjsku trgovinu, trgovinu na veliko i malo i obavljanje usluga u vanjskotrgovinskom prometu,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Soblinečka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ulica35b, 10360 Sesvete, OIB: 22928940911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VINKA dioničko društvo za proizvodnju poljoprivrednih proizvoda,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Jarminačka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1, 32100 Vinkovci, OIB: 45295422526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ZELENI HIT d.o.o. za proizvodnju i promet poljoprivrednih proizvoda, uvoz-izvoz,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Rugvička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102, 10370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Dragošička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52243424857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KONZUM trgovina na veliko i malo d.d., Marijana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10000 Zagreb, OIB: 29955634590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ZORICA BRIJAČAK OPG, PROSINAČKIH ŽRTAVA 16, 33522 VOĆIN, OIB: 56927143032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BRAMS D.O.O., ULICA DŽEMALA BIJEDIĆA 185, 71000 SARAJEVO,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ADRIAFLORA društvo s ograničenom odgovornošću za poljoprivrednu proizvodnju, trgovinu i zastupanje, Dr. Franje Tuđmana 82, 23210 Biograd Na Moru, OIB: 27179471386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MANŠPED društvo s ograničenom odgovornošću za međunarodni prijevoz i pretovar robe, trgovinu, turizam, putnička agencija,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387, 51223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76154765407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MANJO D.O.O., RELJE SAVIĆA 1B, 21410 FUTOG,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MARCIN WINIARCZYK FIRMA HANDLOWA "FRESH PARTNER", UL PANA BALCERA 6 LOK.139, 20-631 LUBLIN, OIB:            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PGS d.o.o. za trgovinu i zastupanje, Kameniti stol 25, 10000 Zagreb, OIB: 52344193267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RICARDO društvo s ograničenom odgovornošću za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Kudeljara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31326 Darda, OIB: 83535297393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PRODUKT SRB DOO, SVETOZARA MILETICA BB., GOSPODJINCI 21237 , OIB: 105787711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CONEL trgovačko društvo za posredovanje i veleprodaju, društvo s ograničenom odgovornošću, Varaždin, Stjepana Vukovića 20, 42000 Varaždin, OIB: 86133739616</w:t>
            </w:r>
          </w:p>
        </w:tc>
      </w:tr>
      <w:tr w:rsidTr="00715AD3" w:rsidR="00715AD3" w:rsidRPr="00715AD3">
        <w:trPr>
          <w:trHeight w:val="864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ČAPLJINA, TASOVIĆI BB, NEPOZNATO ČAPLJINA,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SPZ AGRODAR, NEPOZNATA, 77220 CAZIN, OIB:            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KRIŽEVČANKA SPLIT d.o.o. za trgovinu, Put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Krunika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21210 Kučine, OIB: 79504735177</w:t>
            </w:r>
          </w:p>
        </w:tc>
      </w:tr>
      <w:tr w:rsidTr="00715AD3" w:rsidR="00715AD3" w:rsidRPr="00715AD3">
        <w:trPr>
          <w:trHeight w:val="1728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DS Smith Belišće Croatia društvo s ograničenom odgovornošću za proizvodnju papira i kartonske ambalaže, Vijenac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Salamona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Heinricha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Gutmanna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30, 31551 Belišće, OIB: 67131617872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TPZ, društvo s ograničenom odgovornošću za proizvodnju,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68119083236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POSLOVNI PLAN društvo s ograničenom odgovornošću za usluge, Matije Gupca 21, 31540 Donji Miholjac, OIB: 49087274218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TECNOCAP s.r.o., STRIŽOVICE 67, 37853 STRMILOV,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BOROVNICE društvo s ograničenom odgovornošću za uzgoj i preradu voća,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Ksajpabb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40000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13570201804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FELDBACHER FRUIT PARTNERS GMBH, EUROPASTRASSE 26, 8330 FELDBACH, OIB:            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GRAPAK društvo s ograničenom odgovornošću za trgovinu,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Mavra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Schlengera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42204 Gornji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Kneginec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83873330340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SATO društvo s ograničenom odgovornošću za usluge, Zagrebačka avenija 108, 10000 Zagreb, OIB: 65194295219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Englmayer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Zagreb d.o.o. za međunarodno otpremništvo, Slavonska avenija 24 a, 10000 Zagreb, OIB: 66346732180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FITO PROMET društvo s ograničenom odgovornošću za poljoprivrednu proizvodnju i promet,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Mošćenička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10000 Zagreb, OIB: 68339203084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16 KRAJIŠKE BRIGADE BR. 1, 78400 BOSANSKA GRADIŠKA, OIB:            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NINO COMMERCE d.o.o. za trgovinu, turizam i ugostiteljstvo,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Prijevor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-Na rivi 49, 20000 Dubrovnik, OIB: 12583535664</w:t>
            </w:r>
          </w:p>
        </w:tc>
      </w:tr>
      <w:tr w:rsidTr="00715AD3" w:rsidR="00715AD3" w:rsidRPr="00715AD3">
        <w:trPr>
          <w:trHeight w:val="864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BAŠO D.O.O., TODOROVO 158, 77230 VELIKA KLADUŠA,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Azelis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CROATIA d.o.o. za trgovinu i usluge, Trnjanska cesta 37, 10000 Zagreb, OIB: 57533077709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INTELMAR d.o.o. za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Cebini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282, 10010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96112432827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TAPFLO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PORSHE STRASSE 1, 4470 ANNS,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Proenergy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proizvodnju električne energije, J.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Marohnića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63962176928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KOMRAD društvo s ograničenom odgovornošću za vodne djelatnosti, Braće Radića 2, 33520 Slatina, OIB: 96537643037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BAŠIĆ OPG, OMLADINSKA 65, 31431 LIVANA, OIB: 72412413780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MISTRAL društvo s ograničenom odgovornošću za trgovinu i proizvodnju, Gospodarska zona 3, 32000 Vukovar, OIB: 84549788599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PETRUZALEK društvo s ograničenom odgovornošću za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Gubaševo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47b, 49210 Zabok, OIB: 76786412969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THE END OF LINE društvo s ograničenom odgovornošću za pakiranje, Selska cesta 141, 10000 Zagreb, OIB: 73871442076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SLATINA, Trg Svetog Josipa 10, 33520 Slatina, OIB: 68254459599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AUTOFLOTA društvo s ograničenom odgovornošću za trgovinu i usluge, Savska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42, 10000 Zagreb, OIB: 96788157124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PERPETUATRADE d.o.o. za promet, usluge, proizvodnju i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-import,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Tešanjska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31000 Brijest, OIB: 76923391111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EMAX d.o.o. za trgovinu, proizvodnju i usluge, Vinkovačka 104, 31000 Osijek, OIB: 01316531064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AGRODUHAN društvo s ograničenom odgovornošću za poljoprivrednu proizvodnju i usluge, Nikole Šubića Zrinskog 30, 33520 Slatina, OIB: 97446273531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AGROPROMET društvo s ograničenom odgovornošću za proizvodnju, trgovinu i usluge, Kralja Tomislava 9, 32276 Babina Greda, OIB: 30549842459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TPZ LINDE VILIČARI HRVATSKA društvo s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ogrnaičenom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odgovornošću za trgovinu, servisne i druge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69503639110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AGRIMATCO d.o.o. za proizvodnju, trgovinu i usluge u poljoprivrednoj djelatnosti,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Jelengradska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12, 31208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Petrijevci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24373689835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BRIIT d.o.o. za proizvodnju, građevinarstvo, turizam, ugostiteljstvo, prijevoz, trgovinu i usluge, Kralja Zvonimira 33, 33515 Orahovica, OIB: 49817034926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CRODUX PLIN društvo s ograničenom odgovornošću za trgovinu i usluge, Savska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36, 10000 Zagreb, OIB: 50388109754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FRIGO-ING d.o.o. za projektiranje, montažu i servis rashladne tehnike i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termoinstalacija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Veliki dol 4, 10362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Kašina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83318423126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ILI NET društvo s ograničenom odgovornošću za računalne djelatnosti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Nalješkovićeva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10000 Zagreb, OIB: 58846173395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JAŠKAPACK d.o.o. tvornica valovitog kartona i ambalaže, Savska Cesta 1, 10360 Sesvete, OIB: 53994275676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GRAFIČAR - dioničko društvo za proizvodnju ambalaže, grafičkih proizvoda i rehabilitaciju invalida,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89, 42230 Ludbreg, OIB: 78723936298</w:t>
            </w:r>
          </w:p>
        </w:tc>
      </w:tr>
      <w:tr w:rsidTr="00715AD3" w:rsidR="00715AD3" w:rsidRPr="00715AD3">
        <w:trPr>
          <w:trHeight w:val="1728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KONTROLKEM društvo s ograničenom odgovornošću za proizvodnju kemikalija i opreme za tretman voda, Ulica Nikole Šubića Zrinskog 19, 10430 Samobor, OIB: 22283637217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SMILJANIĆ d.o.o. za proizvodnju, prijevoz i trgovinu, Sajmište 91, 32000 Vukovar, OIB: 76422729756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MARCON d.o.o. za trgovinu i poslovne usluge, Radnička 65, 42000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Kućan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Marof, OIB: 00637071797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PRIMARK, društvo s ograničenom odgovornošću za označivanje proizvoda i ambalaže i trgovinu, Novačka cesta 10A, 10431 Rakitje, OIB: 75653529088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BRENNTAG HRVATSKA društvo s ograničenom odgovornošću za trgovinu, Radnička cesta173p, 10000 Zagreb, OIB: 27086065829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NEVEN, društvo s ograničenom odgovornošću za unutarnju i vanjsku trgovinu, proizvodnju i usluge, Samoborska Cesta 52, 10436 Rakov Potok, OIB: 37049719486</w:t>
            </w:r>
          </w:p>
        </w:tc>
      </w:tr>
      <w:tr w:rsidTr="00715AD3" w:rsidR="00715AD3" w:rsidRPr="00715AD3">
        <w:trPr>
          <w:trHeight w:val="1728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AGRICOLA d.o.o. za trgovinu i proizvodnju, Dr. Ante Starčevića 12, 40000 Čakovec, OIB: 72163563412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PLASTFORM društvo s ograničenom odgovornošću za preradu plastičnih masa, vanjsku i unutarnju trgovinu i zastupanje stranih tvrtki, Ivana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Granđe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10360 Sesvete, OIB: 80863890192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Saponia kemijska, prehrambena i farmaceutska industrija d.d., Matije Gupca 2, 31000 Osijek, OIB: 37879152548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 LOGISTIC D.O.O., LENDAVSKA UL. 5A, 9000 MURSKA SOBOTA, OIB:            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SAMPLE CONTROL društvo s ograničenom odgovornošću za usluge i trgovinu, Franje Puškarića 18, 10250 Lučko, OIB: 95434893522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MEC društvo s ograničenom odgovornošću za proizvodnju i trgovinu, Rade Končara 16a, 40305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Nedelišće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91208721053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HONGOLDONIA d.o.o. za proizvodnju, trgovinu i usluge, Rujanska 4, 10000 Zagreb, OIB: 79255850261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KOMPJUTORSKA OPREMA, d.o.o., za proizvodnju kompjutorske opreme i trgovinu, Slavonska avenija 7, 10000 Zagreb, OIB: 10864560692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PLODINE dioničko društvo za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Ružićeva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29, 51000 Rijeka, OIB: 92510683607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EURO-ALFA d.o.o. za trgovinu i usluge, Radnička cesta 184, 10000 Zagreb, OIB: 15191211491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ZAPREŠIĆANKA društvo s ograničenom odgovornošću za trgovinu, marketing, usluge, turizam,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Pojatno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cesta 3, 10290 Zaprešić, OIB: 35851564566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TURBO-COMMERCE društvo s ograničenom odgovornošću za proizvodnju, trgovinu i usluge, Braće Radića 48, 33520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Sladojevci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22352507124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ARDENTER d.o.o. za servisiranje vatrogasnih aparata, proizvodnju, trgovinu i usluge, Omladinska 17, 31431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Livana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57293115850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TERRA PROJEKTI društvo s ograničenom odgovornošću za usluge, Žumberačka 22, 31000 Osijek, OIB: 64028098499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INTEREUROPA, logističke usluge, društvo s ograničenom odgovornošću, Josipa Lončara 3, 10000 Zagreb, OIB: 85514716931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CIPRO društvo s ograničenom odgovornošću za unutrašnju i vanjsku trgovinu i proizvodnju,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 a, 49000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25498619118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EUROPLANTAŽE dioničko društvo za proizvodnju hrane i trgovinu, Trg 2, 31223 Brođanci, OIB: 59170148274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SKLADIŠNA LOGISTIKA D.O.O., Josipa Lončara 3 ,Zagreb-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Susedgrad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81060143905</w:t>
            </w:r>
          </w:p>
        </w:tc>
      </w:tr>
      <w:tr w:rsidTr="00715AD3" w:rsidR="00715AD3" w:rsidRPr="00715AD3">
        <w:trPr>
          <w:trHeight w:val="90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KAESER KOMPRESOR ZAGREB, ZITNJAK BB ZAGREB,Zagreb, OIB: 42572807012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AKRAS FLAVOURS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WIENER NEUDORF 2355, NEPOZNATO WIENER NEUDORF, OIB:            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Link Office j.d.o.o. za trgovinu i usluge, Bjelovarska 62B, 10360 Sesvete, OIB: 62647693051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LEA obrt za posredovanje u obrtu, IVANA MEŠTROVIĆA 12, 51500 KRK, OIB: 54316051608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TOMA PALETE d.o.o. za trgovinu i proizvodnju, Industrijska cesta 16, 10360 Sesvete, OIB: 62524947339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PROMO EKO d.o.o. za promidžbu i promociju poduzetništva i ekoloških projekata,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D.Cesarića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34, 31000 Osijek, OIB: 83510860255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DUŠAN, VL. OBRTA DUŠAN, DUŠANI 78, 52000 ZAREČJE, OIB: 34126268502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AGENS društvo s ograničenom odgovornošću za unutarnju i vanjsku trgovinu, usluge i grafičku djelatnost,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Medarska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69, 10000 Zagreb, OIB: 73831655633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LOGNET društvo s ograničenom odgovornošću za računalno programiranje, Radnička cesta 55 A, 10000 Zagreb, OIB: 12114193167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MARICA HRGOVIĆ, BRAĆE RADIĆA 13, 32272 CERNA, OIB: 68583448450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DIVMAR TRGOVINA  d.o.o. za usluge i trgovinu, Sv. L. B. Mandića 111v, 31000 Osijek, OIB: 89903628951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VIPLAST društvo s ograničenom odgovornošću za proizvodnju i prodaju metalnih i plastičnih proizvoda,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Kučanska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22, 42000 Varaždin, OIB: 04926114228</w:t>
            </w:r>
          </w:p>
        </w:tc>
      </w:tr>
      <w:tr w:rsidTr="00715AD3" w:rsidR="00715AD3" w:rsidRPr="00715AD3">
        <w:trPr>
          <w:trHeight w:val="1728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VAGE društvo s ograničenom odgovornošću za proizvodnju i servis mjernih uređaja i opreme za mjerenje, vanjsku i unutarnju trgovinu i marketing,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Koledovčina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10000 Zagreb, OIB: 30335873024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CESAR - CESAR, društvo s ograničenom odgovornošću za poljoprivrednu proizvodnju, trgovinu i usluge, Slavka Kolara 17, 10315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Obedišće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78926742944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TERMODINAMIKA d.o.o. za trgovinu i usluge, Put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21000 Split, OIB: 62531096862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TERMOPLIN d. o. o. za montažu i servisiranje opreme, metaloprerađivačke usluge, vanjsku i unutarnju trgovinu,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115A, 35000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20785593605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DAMIR KNEZ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vl.obrta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AUTOPRIJEVOZ KNEZ, DUBROVEC BISAŠKI 11 A , 10383 DUBROVEC BISAŠKI, OIB : 51653252496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IVAČIĆ d.o.o. za trgovinu i usluge, Josipa Kozarca 7, 31207 Tenja, OIB: 73981880569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ZARJA GRUPA d.o.o. za proizvodnju,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59, 10431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Brezje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58195521427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BOMARK AMBALAŽA društvo s ograničenom odgovornošću za proizvodnju, trgovinu i usluge, Ivana Severa 15, 42000 Varaždin, OIB: 26897480147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HITAL d.o.o. za građenje i trgovinu, Kralja Zvonimira 96, 10000 Zagreb, OIB: 30888730488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ELIPS društvo s ograničenom odgovornošću za proizvodnju, trgovinu i usluge, Mlinska 51, 33520 Slatina, OIB: 46241952013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EURO-BROD, Konzalting i trgovina društvo s ograničenom odgovornošću, dr. Mile Budaka 1, 35000 Slavonski Brod, OIB: 35706257923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FLEKSO PLAST društvo s ograničenom odgovornošću za trgovinu, usluge i djelatnost turističke agencije,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Strossmayera 131, 44000 Sisak, OIB: 64500821578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EKO-EKSPRES d.o.o. za proizvodnju, usluge i trgovinu, Bartula Kašića 4, 10000 Zagreb, OIB: 10543181635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RUDAN društvo sa ograničenom odgovornošću za obrtničko - uslužnu i proizvodnu djelatnost, 9.rujan 1/H, 52341 Žminj, OIB: 84430586938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MATIJA MARIČIĆ,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obrta HIDROTEHNIKA, JEZERO 116, 33515 DUZLUK, OIB: 44803851474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FOST TAPE d.o.o. za proizvodnju i trgovinu, Radnička cesta 48, 10000 Zagreb, OIB: 28454529608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HUP-ZAGREB dioničko društvo hotelijerstvo, ugostiteljstvo i turizam, Trg Krešimira Ćosića 9, 10000 Zagreb, OIB: 66859264899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ORTRAN d.o.o. za turizam, ugostiteljstvo, prijevoz, trgovinu i usluge, Trg sv. Križa 4, 33515 Orahovica, OIB: 49633399373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MULTIPRO društvo s ograničenom odgovornošću za trgovinu i usluge, Dr. Ivana Novaka 6, 40000 Čakovec, OIB: 09987499274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PRIMACOŠPED d.o.o. za međunarodno otpremništvo, Jankomir 25, 10000 Zagreb, OIB: 92921096103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VITEZ PROJEKT d.o.o. za projektiranje i nadzor u građevinarstvu, Stonska 4, 31000 Osijek, OIB: 83956377306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GRUBIŠIĆ servis TERMOELEKTRO, BJELOVARSKA 48, 10360 SESVETE, OIB: 37544789425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ČERTI društvo s ograničenom odgovornošću za proizvodnju, trgovinu i usluge, Vladimira Nazora 151A, 33520 Slatina, OIB: 56268307277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BON-TON društvo s ograničenom odgovornošću za trgovinu i usluge,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Malomlačka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10000 Zagreb, OIB: 52931027628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VODOMETAL d.o.o. za trgovinu i usluge, Lipa 81, 33520 Slatina, OIB: 70776695338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Eco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Chem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trgovinu i usluge, Zagrebačka cesta 143A, 10000 Zagreb, OIB: 62167457399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METAL-SERVIS d.o.o. za proizvodnju, usluge i trgovinu, Kolodvorska 100, 31540 Donji Miholjac, OIB: 28192216417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LIOGRAF društvo s ograničenom odgovornošću za grafičku djelatnost, trgovinu i usluge, Vladimira Nazora 6, 33515 Orahovica, OIB: 74411109802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KRNJAK društvo s ograničenom odgovornošću za poljoprivrednu proizvodnju, Gorica 34, 31540 Donji Miholjac, OIB: 55779401358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TEHNODIV d.o.o. za proizvodnju, trgovinu i usluge, Kralja Zvonimira 19a, 33515 Orahovica, OIB: 99111228874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DHL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International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d.o.o, hitna dostava širom svijeta,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Utinjska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40, 10000 Zagreb, OIB: 79069474349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SNARP društvo s ograničenom odgovornošću za trgovinu i usluge, Marjanska Ulica 31, 31000 Osijek, OIB: 16023043707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TUREK, PETRA PRERADOVIĆA 45, 33520 SLATINA, OIB: 26008924160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LJEKARNE PLANTAK, Bana Jelačića 8, 33520 Slatina, OIB: 54461868279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VIŠNJA društvo s ograničenom odgovornošću za trgovinu i usluge, Lipa 3, 33520 Slatina, OIB: 68983269518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HIDRIS inženjering d.o.o. za proizvodnju, trgovinu i inženjering, Bogoslava Šuleka 29, 47000 Karlovac, OIB: 47700480140</w:t>
            </w:r>
          </w:p>
        </w:tc>
      </w:tr>
      <w:tr w:rsidTr="00715AD3" w:rsidR="00715AD3" w:rsidRPr="00715AD3">
        <w:trPr>
          <w:trHeight w:val="1152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GRADBA d.o.o. za građevinarstvo, trgovinu i usluge, Brezik 1J, 33000 Lukač, OIB: 07720002212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ŽIVKO-PROM društvo s ograničenom odgovornošću za usluge i trgovinu , Antuna Mihanovića 14, 33520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Medinci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54812658540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SMC Industrijska automatika društvo s ograničenom odgovornošću za trgovinu i usluge, Zagrebačka avenija 104, 10000 Zagreb, OIB: 95836079184</w:t>
            </w:r>
          </w:p>
        </w:tc>
      </w:tr>
      <w:tr w:rsidTr="00715AD3" w:rsidR="00715AD3" w:rsidRPr="00715AD3">
        <w:trPr>
          <w:trHeight w:val="144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ŽITAR društvo s ograničenom odgovornošću za poljoprivrednu proizvodnju, trgovinu i usluge, Kralja Držislava 1, 31540 Donji Miholjac, OIB: 66951972250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AGROPLUS D.O.O., Industrijska zona Janjevci 6, 31540 Donji Miholjac, OIB: 7350499058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PRVO PLINARSKO DRUŠTVO d.o.o.za distribuciju plina ,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A.Stepinca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27, 32000 Vukovar, OIB: 58292277611</w:t>
            </w:r>
          </w:p>
        </w:tc>
      </w:tr>
      <w:tr w:rsidTr="00715AD3" w:rsidR="00715AD3" w:rsidRPr="00715AD3">
        <w:trPr>
          <w:trHeight w:val="120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TRTINJAK, ZAGREBAČKA 326, 42000 VARAŽDIN, OIB: 79378753915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DIONIS d.o.o.,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Priljevo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243, Vukovar, OIB: 37791727403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BALKAN LOV d.o.o. lovni turizam, Glavna 15, 31423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Podgorje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Bračevačko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21066062704</w:t>
            </w:r>
          </w:p>
        </w:tc>
      </w:tr>
      <w:tr w:rsidTr="00715AD3" w:rsidR="00715AD3" w:rsidRPr="00715AD3">
        <w:trPr>
          <w:trHeight w:val="120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Nabla</w:t>
            </w:r>
            <w:proofErr w:type="spellEnd"/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Slavonija društvo s ograničenom odgovornošću za proizvodnju i trgovinu elektroničkim proizvodima, Josipa Runjanina 7, 31220 Višnjevac, OIB: 35323750230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VARAŽDIN,Trg kralja Tomislava 1 , Varaždin, OIB: 13269011531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AD3" w:rsidP="00715AD3" w:rsidR="00715AD3" w:rsidRPr="00715AD3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15A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ČETKARSTVO STOLARIJA,GALANTERIJA I TRGOVINA MATO VARAŽDIN</w:t>
            </w:r>
          </w:p>
        </w:tc>
      </w:tr>
    </w:tbl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noProof/>
          <w:lang w:eastAsia="hr-HR"/>
        </w:rPr>
        <w:tab/>
      </w:r>
      <w:r w:rsidRPr="00715AD3">
        <w:rPr>
          <w:rFonts w:cs="Times New Roman" w:eastAsia="Times New Roman"/>
          <w:lang w:eastAsia="hr-HR"/>
        </w:rPr>
        <w:t>Punomoćnik vjerovnika Zagrebačke banke d.d. navodi da vjerovnik zadržava pravo odvojenog namirenja te nije suglasan da se njegovo potraživanje namiruje sukladno Planu financijskog restrukturiranja.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ab/>
        <w:t>Zastupnik Republike Hrvatske navodi da vjerovnik Republika Hrvatska nije glasovala o Planu financijskog restrukturiranja te da se ima smatrati da je glasovala PROTIV.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ab/>
        <w:t xml:space="preserve">Zamjenik punomoćnika vjerovnika Erste </w:t>
      </w:r>
      <w:proofErr w:type="spellStart"/>
      <w:r w:rsidRPr="00715AD3">
        <w:rPr>
          <w:rFonts w:cs="Times New Roman" w:eastAsia="Times New Roman"/>
          <w:lang w:eastAsia="hr-HR"/>
        </w:rPr>
        <w:t>Factoring</w:t>
      </w:r>
      <w:proofErr w:type="spellEnd"/>
      <w:r w:rsidRPr="00715AD3">
        <w:rPr>
          <w:rFonts w:cs="Times New Roman" w:eastAsia="Times New Roman"/>
          <w:lang w:eastAsia="hr-HR"/>
        </w:rPr>
        <w:t xml:space="preserve"> predaje obrazac za glasovanje iz kojeg proizlazi da vjerovnik glasuje protiv Plana financijskog restrukturiranja.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ab/>
        <w:t>Punomoćnik vjerovnika BELJE d.d. Darda navodi da vjerovnik glasuje ZA Plan financijskog restrukturiranja.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>Zakonski zastupnik dužnika predlaže da se ovo ročište odgodi radi izmjene Plana restrukturiranja,a temeljem odredbe čl.60. st.2. Stečajnog zakona.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5AD3">
        <w:rPr>
          <w:rFonts w:cs="Times New Roman" w:eastAsia="Times New Roman"/>
          <w:lang w:eastAsia="hr-HR"/>
        </w:rPr>
        <w:tab/>
        <w:t xml:space="preserve">Punomoćnik dužnika predlaže da se sukladno čl.63. st.2. dopusti produženje roka za daljnjih 90 dana s obzirom da bi to bilo svrsishodno za sklapanje </w:t>
      </w:r>
      <w:proofErr w:type="spellStart"/>
      <w:r w:rsidRPr="00715AD3">
        <w:rPr>
          <w:rFonts w:cs="Times New Roman" w:eastAsia="Times New Roman"/>
          <w:lang w:eastAsia="hr-HR"/>
        </w:rPr>
        <w:t>predstečajnog</w:t>
      </w:r>
      <w:proofErr w:type="spellEnd"/>
      <w:r w:rsidRPr="00715AD3">
        <w:rPr>
          <w:rFonts w:cs="Times New Roman" w:eastAsia="Times New Roman"/>
          <w:lang w:eastAsia="hr-HR"/>
        </w:rPr>
        <w:t xml:space="preserve"> sporazuma.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>Sud donosi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>rješenje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>Temeljem odrede čl.60. st.2. Stečajnog zakona ročište za glasovanje radi izmjene Plana restrukturiranja se odgađa i iduće se ročište određuje za 6. veljače 2018. u 10,00 sati.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ab/>
        <w:t>Dužnik je dužan dostaviti sudu u roku od 8 dana, od dana ovoga ročišta, izmijenjeni Plan restrukturiranja.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ab/>
        <w:t xml:space="preserve">Ukoliko dužnik u navedenom roku ne dostavi sudu izmijenjeni Plan, sud će obustaviti postupak (čl.60. st.3. SZ). Pravodobno dostavljeni izmijenjeni Plan kojeg je dužnik dužan dostaviti u odgovarajućem </w:t>
      </w:r>
      <w:proofErr w:type="spellStart"/>
      <w:r w:rsidRPr="00715AD3">
        <w:rPr>
          <w:rFonts w:cs="Times New Roman" w:eastAsia="Times New Roman"/>
          <w:szCs w:val="20"/>
          <w:lang w:eastAsia="hr-HR"/>
        </w:rPr>
        <w:t>word</w:t>
      </w:r>
      <w:proofErr w:type="spellEnd"/>
      <w:r w:rsidRPr="00715AD3">
        <w:rPr>
          <w:rFonts w:cs="Times New Roman" w:eastAsia="Times New Roman"/>
          <w:szCs w:val="20"/>
          <w:lang w:eastAsia="hr-HR"/>
        </w:rPr>
        <w:t xml:space="preserve"> formatu sud će u roku od 3 dana od dana primitka objaviti na mrežnoj stranici e-oglasna ploča sudova.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5AD3">
        <w:rPr>
          <w:rFonts w:cs="Times New Roman" w:eastAsia="Times New Roman"/>
          <w:szCs w:val="20"/>
          <w:lang w:eastAsia="hr-HR"/>
        </w:rPr>
        <w:tab/>
        <w:t>Dovršeno u 10,20 sati.</w:t>
      </w: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715AD3" w:rsidP="00715AD3" w:rsidR="00715AD3" w:rsidRPr="00715AD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AD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3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2018.</izvorni_sadrzaj>
    <derivirana_varijabla naziv="DomainObject.StvarniPocetakDatum_1">18. siječnja 2018.</derivirana_varijabla>
  </DomainObject.StvarniPocetakDatum>
  <DomainObject.StvarniZavrsetakDatum>
    <izvorni_sadrzaj>18. siječnja 2018.</izvorni_sadrzaj>
    <derivirana_varijabla naziv="DomainObject.StvarniZavrsetakDatum_1">18. siječnja 2018.</derivirana_varijabla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7</izvorni_sadrzaj>
    <derivirana_varijabla naziv="DomainObject.Zapisnik.BrojStranica_1">7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St-789/2017-180</izvorni_sadrzaj>
    <derivirana_varijabla naziv="DomainObject.Zapisnik.Oznaka_1">St-789/2017-180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</izvorni_sadrzaj>
    <derivirana_varijabla naziv="DomainObject.Predmet.OstaliListFormated_1">
      <item>Vanda Kovačević Gelenčer</item>
      <item>Odvjetničko društvo Dominković i partneri d.o.o.</item>
      <item>PRIMACOŠPED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</izvorni_sadrzaj>
    <derivirana_varijabla naziv="DomainObject.Predmet.OstaliListNazivFormated_1">
      <item>Vanda Kovačević Gelenčer</item>
      <item>Odvjetničko društvo Dominković i partneri d.o.o.</item>
      <item>PRIMACOŠPED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St-789/2017-180</izvorni_sadrzaj>
    <derivirana_varijabla naziv="DomainObject.PoslovniBrojDokumenta_1">St-789/2017-180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6E663-4E09-4952-BBF0-46355DF1A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2538</properties:Words>
  <properties:Characters>16208</properties:Characters>
  <properties:Lines>661</properties:Lines>
  <properties:Paragraphs>177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2018-01-18T10:02:00Z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St-789/2017-180 / Zapisnik - Ročište za glasovanje o planu restrukturiranja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