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489d" w14:paraId="064489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675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C6834">
        <w:t>2106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AC6834">
        <w:t>ADIJABATA ING. d.o.o. za proizvodnju trgovinu i usluge, Osijek, Srijemska 134, MBS: 030114224, OIB 37958726018</w:t>
      </w:r>
      <w:r w:rsidR="000873E5" w:rsidRPr="000873E5">
        <w:t>,</w:t>
      </w:r>
      <w:r w:rsidR="00FC38ED">
        <w:t xml:space="preserve"> </w:t>
      </w:r>
      <w:r w:rsidR="009A7A81">
        <w:t xml:space="preserve">dana </w:t>
      </w:r>
      <w:r w:rsidR="005319EA">
        <w:t>24</w:t>
      </w:r>
      <w:r w:rsidR="00D41F24">
        <w:t>.</w:t>
      </w:r>
      <w:r w:rsidR="005319EA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D4C90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AC6834">
        <w:t>ADIJABATA ING. d.o.o. za proizvodnju trgovinu i usluge, Osijek, Srijemska 134, MBS: 030114224, OIB 37958726018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se </w:t>
      </w:r>
      <w:r w:rsidR="00AC6834">
        <w:t xml:space="preserve">Damir Cincar, Svete Ane 15b, </w:t>
      </w:r>
      <w:r w:rsidR="00AC6834" w:rsidRPr="00AD6E29">
        <w:t xml:space="preserve"> </w:t>
      </w:r>
      <w:r w:rsidR="00AC6834">
        <w:t xml:space="preserve">Osijek, </w:t>
      </w:r>
      <w:r w:rsidR="00AC6834" w:rsidRPr="005A50B3">
        <w:t xml:space="preserve"> OIB</w:t>
      </w:r>
      <w:r w:rsidR="00AC6834">
        <w:t>:</w:t>
      </w:r>
      <w:r w:rsidR="00AC6834" w:rsidRPr="005A50B3">
        <w:t xml:space="preserve"> </w:t>
      </w:r>
      <w:r w:rsidR="00AC6834">
        <w:t>60464850994</w:t>
      </w:r>
      <w:r w:rsidR="00AC6834" w:rsidRPr="00FB1FB6">
        <w:t xml:space="preserve"> </w:t>
      </w:r>
      <w:r w:rsidR="005319EA">
        <w:t xml:space="preserve"> </w:t>
      </w:r>
      <w:r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BD4C90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AC6834">
        <w:t>ADIJABATA ING. d.o.o. za proizvodnju trgovinu i usluge, Osijek, Srijemska 134, MBS: 030114224, OIB 37958726018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Osijek, Podružnica Osijek podnijela je dana </w:t>
      </w:r>
      <w:r w:rsidR="00AC6834">
        <w:t>10</w:t>
      </w:r>
      <w:r w:rsidR="009A7A81">
        <w:t xml:space="preserve">. </w:t>
      </w:r>
      <w:r w:rsidR="005319E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AC6834">
        <w:t>ADIJABATA ING. d.o.o. za proizvodnju trgovinu i usluge, Osijek, Srijemska 134, MBS: 030114224, OIB 37958726018</w:t>
      </w:r>
      <w:r w:rsidR="00D41F24" w:rsidRPr="00D41F24">
        <w:t>.</w:t>
      </w:r>
      <w:r w:rsidR="005319EA">
        <w:t xml:space="preserve"> </w:t>
      </w:r>
      <w:r w:rsidR="00AC6834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AC6834">
        <w:t>30</w:t>
      </w:r>
      <w:r w:rsidR="008319E5">
        <w:t xml:space="preserve">. </w:t>
      </w:r>
      <w:r w:rsidR="00AC6834">
        <w:t>kolovoza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 e-Oglasna ploča sudova pod posl. brojem St-</w:t>
      </w:r>
      <w:r w:rsidR="00AC6834">
        <w:t>2106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D41F24" w:rsidP="00D41F24" w:rsidR="00D41F24">
      <w:pPr>
        <w:jc w:val="right"/>
      </w:pPr>
      <w:r>
        <w:t>9 St-</w:t>
      </w:r>
      <w:r w:rsidR="00AC6834">
        <w:t>2106</w:t>
      </w:r>
      <w:r>
        <w:t>/</w:t>
      </w:r>
      <w:r w:rsidR="000873E5">
        <w:t>16</w:t>
      </w:r>
      <w:r>
        <w:t xml:space="preserve">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319EA">
        <w:t>24</w:t>
      </w:r>
      <w:r w:rsidR="00606F8E">
        <w:t>.</w:t>
      </w:r>
      <w:r w:rsidR="00D41F24">
        <w:t xml:space="preserve"> </w:t>
      </w:r>
      <w:r w:rsidR="005319EA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319EA">
        <w:t>26</w:t>
      </w:r>
      <w:r>
        <w:t>/</w:t>
      </w:r>
      <w:r w:rsidR="005319EA">
        <w:t>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0E612A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319EA"/>
    <w:rsid w:val="005C0C14"/>
    <w:rsid w:val="005C2121"/>
    <w:rsid w:val="005D0763"/>
    <w:rsid w:val="00606F8E"/>
    <w:rsid w:val="00614B1C"/>
    <w:rsid w:val="00657E40"/>
    <w:rsid w:val="006633E0"/>
    <w:rsid w:val="0067101F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5B6B"/>
    <w:rsid w:val="009A7A81"/>
    <w:rsid w:val="009F5360"/>
    <w:rsid w:val="00A571AD"/>
    <w:rsid w:val="00A8072F"/>
    <w:rsid w:val="00A868A7"/>
    <w:rsid w:val="00AB0D78"/>
    <w:rsid w:val="00AC6834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7392E"/>
    <w:rsid w:val="00C827B2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6753F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1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61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61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1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1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1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61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61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1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1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ADIJABATA ING. d.o.o. za proizvodnju, trgovinu i usluge</izvorni_sadrzaj>
    <derivirana_varijabla naziv="DomainObject.Predmet.ProtustrankaFormated_1">  ADIJABATA ING. d.o.o. za proizvodnju, trgovinu i usluge</derivirana_varijabla>
  </DomainObject.Predmet.ProtustrankaFormated>
  <DomainObject.Predmet.ProtustrankaFormatedOIB>
    <izvorni_sadrzaj>  ADIJABATA ING. d.o.o. za proizvodnju, trgovinu i usluge, OIB 37958726018</izvorni_sadrzaj>
    <derivirana_varijabla naziv="DomainObject.Predmet.ProtustrankaFormatedOIB_1">  ADIJABATA ING. d.o.o. za proizvodnju, trgovinu i usluge, OIB 37958726018</derivirana_varijabla>
  </DomainObject.Predmet.ProtustrankaFormatedOIB>
  <DomainObject.Predmet.ProtustrankaFormatedWithAdress>
    <izvorni_sadrzaj> ADIJABATA ING. d.o.o. za proizvodnju, trgovinu i usluge, Srijemska 134, 31000 Osijek</izvorni_sadrzaj>
    <derivirana_varijabla naziv="DomainObject.Predmet.ProtustrankaFormatedWithAdress_1"> ADIJABATA ING. d.o.o. za proizvodnju, trgovinu i usluge, Srijemska 134, 31000 Osijek</derivirana_varijabla>
  </DomainObject.Predmet.ProtustrankaFormatedWithAdress>
  <DomainObject.Predmet.ProtustrankaFormatedWithAdressOIB>
    <izvorni_sadrzaj> ADIJABATA ING. d.o.o. za proizvodnju, trgovinu i usluge, OIB 37958726018, Srijemska 134, 31000 Osijek</izvorni_sadrzaj>
    <derivirana_varijabla naziv="DomainObject.Predmet.ProtustrankaFormatedWithAdressOIB_1"> ADIJABATA ING. d.o.o. za proizvodnju, trgovinu i usluge, OIB 37958726018, Srijemska 134, 31000 Osijek</derivirana_varijabla>
  </DomainObject.Predmet.ProtustrankaFormatedWithAdressOIB>
  <DomainObject.Predmet.ProtustrankaWithAdress>
    <izvorni_sadrzaj>ADIJABATA ING. d.o.o. za proizvodnju, trgovinu i usluge Srijemska 134, 31000 Osijek</izvorni_sadrzaj>
    <derivirana_varijabla naziv="DomainObject.Predmet.ProtustrankaWithAdress_1">ADIJABATA ING. d.o.o. za proizvodnju, trgovinu i usluge Srijemska 134, 31000 Osijek</derivirana_varijabla>
  </DomainObject.Predmet.ProtustrankaWithAdress>
  <DomainObject.Predmet.ProtustrankaWithAdressOIB>
    <izvorni_sadrzaj>ADIJABATA ING. d.o.o. za proizvodnju, trgovinu i usluge, OIB 37958726018, Srijemska 134, 31000 Osijek</izvorni_sadrzaj>
    <derivirana_varijabla naziv="DomainObject.Predmet.ProtustrankaWithAdressOIB_1">ADIJABATA ING. d.o.o. za proizvodnju, trgovinu i usluge, OIB 37958726018, Srijemska 134, 31000 Osijek</derivirana_varijabla>
  </DomainObject.Predmet.ProtustrankaWithAdressOIB>
  <DomainObject.Predmet.ProtustrankaNazivFormated>
    <izvorni_sadrzaj>ADIJABATA ING. d.o.o. za proizvodnju, trgovinu i usluge</izvorni_sadrzaj>
    <derivirana_varijabla naziv="DomainObject.Predmet.ProtustrankaNazivFormated_1">ADIJABATA ING. d.o.o. za proizvodnju, trgovinu i usluge</derivirana_varijabla>
  </DomainObject.Predmet.ProtustrankaNazivFormated>
  <DomainObject.Predmet.ProtustrankaNazivFormatedOIB>
    <izvorni_sadrzaj>ADIJABATA ING. d.o.o. za proizvodnju, trgovinu i usluge, OIB 37958726018</izvorni_sadrzaj>
    <derivirana_varijabla naziv="DomainObject.Predmet.ProtustrankaNazivFormatedOIB_1">ADIJABATA ING. d.o.o. za proizvodnju, trgovinu i usluge, OIB 37958726018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ADIJABATA ING. d.o.o. za proizvodnju, trgovinu i usluge</item>
    </izvorni_sadrzaj>
    <derivirana_varijabla naziv="DomainObject.Predmet.ProtuStrankaListFormated_1">
      <item>ADIJABATA ING. d.o.o. za proizvodnju, trgovinu i usluge</item>
    </derivirana_varijabla>
  </DomainObject.Predmet.ProtuStrankaListFormated>
  <DomainObject.Predmet.ProtuStrankaListFormatedOIB>
    <izvorni_sadrzaj>
      <item>ADIJABATA ING. d.o.o. za proizvodnju, trgovinu i usluge, OIB 37958726018</item>
    </izvorni_sadrzaj>
    <derivirana_varijabla naziv="DomainObject.Predmet.ProtuStrankaListFormatedOIB_1">
      <item>ADIJABATA ING. d.o.o. za proizvodnju, trgovinu i usluge, OIB 37958726018</item>
    </derivirana_varijabla>
  </DomainObject.Predmet.ProtuStrankaListFormatedOIB>
  <DomainObject.Predmet.ProtuStrankaListFormatedWithAdress>
    <izvorni_sadrzaj>
      <item>ADIJABATA ING. d.o.o. za proizvodnju, trgovinu i usluge, Srijemska 134, 31000 Osijek</item>
    </izvorni_sadrzaj>
    <derivirana_varijabla naziv="DomainObject.Predmet.ProtuStrankaListFormatedWithAdress_1">
      <item>ADIJABATA ING. d.o.o. za proizvodnju, trgovinu i usluge, Srijemska 134, 31000 Osijek</item>
    </derivirana_varijabla>
  </DomainObject.Predmet.ProtuStrankaListFormatedWithAdress>
  <DomainObject.Predmet.ProtuStrankaListFormatedWithAdressOIB>
    <izvorni_sadrzaj>
      <item>ADIJABATA ING. d.o.o. za proizvodnju, trgovinu i usluge, OIB 37958726018, Srijemska 134, 31000 Osijek</item>
    </izvorni_sadrzaj>
    <derivirana_varijabla naziv="DomainObject.Predmet.ProtuStrankaListFormatedWithAdressOIB_1">
      <item>ADIJABATA ING. d.o.o. za proizvodnju, trgovinu i usluge, OIB 37958726018, Srijemska 134, 31000 Osijek</item>
    </derivirana_varijabla>
  </DomainObject.Predmet.ProtuStrankaListFormatedWithAdressOIB>
  <DomainObject.Predmet.ProtuStrankaListNazivFormated>
    <izvorni_sadrzaj>
      <item>ADIJABATA ING. d.o.o. za proizvodnju, trgovinu i usluge</item>
    </izvorni_sadrzaj>
    <derivirana_varijabla naziv="DomainObject.Predmet.ProtuStrankaListNazivFormated_1">
      <item>ADIJABATA ING. d.o.o. za proizvodnju, trgovinu i usluge</item>
    </derivirana_varijabla>
  </DomainObject.Predmet.ProtuStrankaListNazivFormated>
  <DomainObject.Predmet.ProtuStrankaListNazivFormatedOIB>
    <izvorni_sadrzaj>
      <item>ADIJABATA ING. d.o.o. za proizvodnju, trgovinu i usluge, OIB 37958726018</item>
    </izvorni_sadrzaj>
    <derivirana_varijabla naziv="DomainObject.Predmet.ProtuStrankaListNazivFormatedOIB_1">
      <item>ADIJABATA ING. d.o.o. za proizvodnju, trgovinu i usluge, OIB 37958726018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ADIJABATA ING. d.o.o. za proizvodnju, trgovinu i usluge</izvorni_sadrzaj>
    <derivirana_varijabla naziv="DomainObject.Predmet.ProtustrankaIDrugi_1">ADIJABATA ING.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ADIJABATA ING. d.o.o. za proizvodnju, trgovinu i usluge, OIB 37958726018, Srijemska 134, 31000 Osijek</izvorni_sadrzaj>
    <derivirana_varijabla naziv="DomainObject.Predmet.ProtustrankaIDrugiAdressOIB_1">ADIJABATA ING. d.o.o. za proizvodnju, trgovinu i usluge, OIB 37958726018, Srijemska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ADIJABATA ING. d.o.o. za proizvodnju, trgovinu i usluge</item>
    </izvorni_sadrzaj>
    <derivirana_varijabla naziv="DomainObject.Predmet.SudioniciListNaziv_1">
      <item>FINA RC OSIJEK</item>
      <item>ADIJABATA ING. d.o.o. za proizvodnju, trgovinu i usluge</item>
    </derivirana_varijabla>
  </DomainObject.Predmet.SudioniciListNaziv>
  <DomainObject.Predmet.SudioniciListAdressOIB>
    <izvorni_sadrzaj>
      <item>FINA RC OSIJEK, OIB 85821130368</item>
      <item>ADIJABATA ING. d.o.o. za proizvodnju, trgovinu i usluge, OIB 37958726018, Srijemska 134,31000 Osijek</item>
    </izvorni_sadrzaj>
    <derivirana_varijabla naziv="DomainObject.Predmet.SudioniciListAdressOIB_1">
      <item>FINA RC OSIJEK, OIB 85821130368</item>
      <item>ADIJABATA ING. d.o.o. za proizvodnju, trgovinu i usluge, OIB 37958726018, Srijemska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37958726018</item>
    </izvorni_sadrzaj>
    <derivirana_varijabla naziv="DomainObject.Predmet.SudioniciListNazivOIB_1">
      <item>, OIB 85821130368</item>
      <item>, OIB 37958726018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2325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2016-10-24T06:10:00Z</dcterms:created>
  <dc:creator>korisnik</dc:creator>
  <cp:keywords/>
  <cp:lastModifiedBy>Snježana Markotić Jurić</cp:lastModifiedBy>
  <cp:lastPrinted>2016-10-24T05:54:00Z</cp:lastPrinted>
  <dcterms:modified xmlns:xsi="http://www.w3.org/2001/XMLSchema-instance" xsi:type="dcterms:W3CDTF">2016-10-24T06:11:00Z</dcterms:modified>
  <cp:revision>3</cp:revision>
  <dc:subject/>
  <dc:title>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