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65ec" w14:paraId="7a065ec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285E67">
        <w:rPr>
          <w:rFonts w:cs="Times New Roman" w:hAnsi="Times New Roman" w:ascii="Times New Roman"/>
          <w:b/>
          <w:sz w:val="24"/>
          <w:szCs w:val="24"/>
        </w:rPr>
        <w:t>507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285E67">
        <w:rPr>
          <w:rFonts w:cs="Times New Roman" w:hAnsi="Times New Roman" w:ascii="Times New Roman"/>
          <w:sz w:val="24"/>
          <w:szCs w:val="24"/>
        </w:rPr>
        <w:t>KARATE KLUB "OSVIT" ŠIBENIK, Šibenik, Miminac 15, OIB: 96533259221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85EB7">
        <w:rPr>
          <w:rFonts w:cs="Times New Roman" w:hAnsi="Times New Roman" w:ascii="Times New Roman"/>
          <w:sz w:val="24"/>
          <w:szCs w:val="24"/>
        </w:rPr>
        <w:t xml:space="preserve"> dana 07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285E67">
        <w:rPr>
          <w:rFonts w:cs="Times New Roman" w:hAnsi="Times New Roman" w:ascii="Times New Roman"/>
          <w:sz w:val="24"/>
          <w:szCs w:val="24"/>
        </w:rPr>
        <w:t>KARATE KLUB "OSVIT" ŠIBENIK, Šibenik, Miminac 15, OIB: 96533259221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285E67">
        <w:rPr>
          <w:rFonts w:cs="Times New Roman" w:hAnsi="Times New Roman" w:ascii="Times New Roman"/>
          <w:sz w:val="24"/>
          <w:szCs w:val="24"/>
        </w:rPr>
        <w:t>6.224,36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5E6AD7">
        <w:rPr>
          <w:rFonts w:cs="Times New Roman" w:hAnsi="Times New Roman" w:ascii="Times New Roman"/>
          <w:sz w:val="24"/>
          <w:szCs w:val="24"/>
        </w:rPr>
        <w:t xml:space="preserve">dužnika </w:t>
      </w:r>
      <w:r w:rsidR="00285E67">
        <w:rPr>
          <w:rFonts w:cs="Times New Roman" w:hAnsi="Times New Roman" w:ascii="Times New Roman"/>
          <w:sz w:val="24"/>
          <w:szCs w:val="24"/>
        </w:rPr>
        <w:t>Ivan Matić, Šibenik, Miminac 15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B722F6">
        <w:rPr>
          <w:rFonts w:cs="Times New Roman" w:hAnsi="Times New Roman" w:ascii="Times New Roman"/>
          <w:sz w:val="24"/>
          <w:szCs w:val="24"/>
        </w:rPr>
        <w:t>model 05, poziv na broj 221-50</w:t>
      </w:r>
      <w:r w:rsidR="00285E67">
        <w:rPr>
          <w:rFonts w:cs="Times New Roman" w:hAnsi="Times New Roman" w:ascii="Times New Roman"/>
          <w:sz w:val="24"/>
          <w:szCs w:val="24"/>
        </w:rPr>
        <w:t>7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85EB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07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38319C">
        <w:rPr>
          <w:rFonts w:cs="Times New Roman" w:hAnsi="Times New Roman" w:ascii="Times New Roman"/>
          <w:sz w:val="24"/>
          <w:szCs w:val="24"/>
        </w:rPr>
        <w:t>zakonski zastupnik dužnika</w:t>
      </w:r>
      <w:r w:rsidR="00B53AD5">
        <w:rPr>
          <w:rFonts w:cs="Times New Roman" w:hAnsi="Times New Roman" w:ascii="Times New Roman"/>
          <w:sz w:val="24"/>
          <w:szCs w:val="24"/>
        </w:rPr>
        <w:t xml:space="preserve"> </w:t>
      </w:r>
      <w:r w:rsidR="00285E67">
        <w:rPr>
          <w:rFonts w:cs="Times New Roman" w:hAnsi="Times New Roman" w:ascii="Times New Roman"/>
          <w:sz w:val="24"/>
          <w:szCs w:val="24"/>
        </w:rPr>
        <w:t>Ivan Matić, Šibenik, Miminac 15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4E9C" w:rsidP="00357C73" w:rsidR="000E4E9C">
      <w:pPr>
        <w:spacing w:lineRule="auto" w:line="240" w:after="0"/>
      </w:pPr>
      <w:r>
        <w:separator/>
      </w:r>
    </w:p>
  </w:endnote>
  <w:endnote w:id="0" w:type="continuationSeparator">
    <w:p w:rsidRDefault="000E4E9C" w:rsidP="00357C73" w:rsidR="000E4E9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4E9C" w:rsidP="00357C73" w:rsidR="000E4E9C">
      <w:pPr>
        <w:spacing w:lineRule="auto" w:line="240" w:after="0"/>
      </w:pPr>
      <w:r>
        <w:separator/>
      </w:r>
    </w:p>
  </w:footnote>
  <w:footnote w:id="0" w:type="continuationSeparator">
    <w:p w:rsidRDefault="000E4E9C" w:rsidP="00357C73" w:rsidR="000E4E9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452B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</w:t>
        </w:r>
        <w:r w:rsidR="00B722F6">
          <w:rPr>
            <w:rFonts w:cs="Times New Roman" w:hAnsi="Times New Roman" w:ascii="Times New Roman"/>
            <w:sz w:val="24"/>
            <w:szCs w:val="24"/>
          </w:rPr>
          <w:t>50</w:t>
        </w:r>
        <w:r w:rsidR="00285E67">
          <w:rPr>
            <w:rFonts w:cs="Times New Roman" w:hAnsi="Times New Roman" w:ascii="Times New Roman"/>
            <w:sz w:val="24"/>
            <w:szCs w:val="24"/>
          </w:rPr>
          <w:t>7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64921"/>
    <w:rsid w:val="00075BAF"/>
    <w:rsid w:val="000909D0"/>
    <w:rsid w:val="000A1E8B"/>
    <w:rsid w:val="000A68E4"/>
    <w:rsid w:val="000C6CE3"/>
    <w:rsid w:val="000D703B"/>
    <w:rsid w:val="000E3D47"/>
    <w:rsid w:val="000E4E9C"/>
    <w:rsid w:val="00103E16"/>
    <w:rsid w:val="00111D33"/>
    <w:rsid w:val="001131FA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0B15"/>
    <w:rsid w:val="001E3531"/>
    <w:rsid w:val="001E62AD"/>
    <w:rsid w:val="001F4D7D"/>
    <w:rsid w:val="00237AD7"/>
    <w:rsid w:val="00260DC0"/>
    <w:rsid w:val="00285E67"/>
    <w:rsid w:val="002A6BAD"/>
    <w:rsid w:val="002C7805"/>
    <w:rsid w:val="002D4228"/>
    <w:rsid w:val="002D5460"/>
    <w:rsid w:val="002F3D63"/>
    <w:rsid w:val="00302207"/>
    <w:rsid w:val="0031687B"/>
    <w:rsid w:val="00346E3E"/>
    <w:rsid w:val="00357C73"/>
    <w:rsid w:val="00361FCC"/>
    <w:rsid w:val="0036416C"/>
    <w:rsid w:val="003677F6"/>
    <w:rsid w:val="003763E7"/>
    <w:rsid w:val="0038319C"/>
    <w:rsid w:val="003C144A"/>
    <w:rsid w:val="003F66BF"/>
    <w:rsid w:val="003F7FD8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C2678"/>
    <w:rsid w:val="005E1253"/>
    <w:rsid w:val="005E1803"/>
    <w:rsid w:val="005E3BBC"/>
    <w:rsid w:val="005E6AD7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7C4A4C"/>
    <w:rsid w:val="007F4C1E"/>
    <w:rsid w:val="00804426"/>
    <w:rsid w:val="0081233D"/>
    <w:rsid w:val="00815F51"/>
    <w:rsid w:val="008214E7"/>
    <w:rsid w:val="008243A2"/>
    <w:rsid w:val="00827443"/>
    <w:rsid w:val="0083209B"/>
    <w:rsid w:val="0084755A"/>
    <w:rsid w:val="0085123F"/>
    <w:rsid w:val="0085311A"/>
    <w:rsid w:val="00864923"/>
    <w:rsid w:val="00870380"/>
    <w:rsid w:val="008845C9"/>
    <w:rsid w:val="00892BED"/>
    <w:rsid w:val="008B322E"/>
    <w:rsid w:val="008C2AC7"/>
    <w:rsid w:val="008C2F95"/>
    <w:rsid w:val="008D1ED0"/>
    <w:rsid w:val="008D2A53"/>
    <w:rsid w:val="008F3C88"/>
    <w:rsid w:val="009007D9"/>
    <w:rsid w:val="00943105"/>
    <w:rsid w:val="00976A7A"/>
    <w:rsid w:val="00976CFF"/>
    <w:rsid w:val="00981546"/>
    <w:rsid w:val="009A2089"/>
    <w:rsid w:val="009B646B"/>
    <w:rsid w:val="009D044E"/>
    <w:rsid w:val="009F5C94"/>
    <w:rsid w:val="00A029EE"/>
    <w:rsid w:val="00A1166B"/>
    <w:rsid w:val="00A32D37"/>
    <w:rsid w:val="00A34362"/>
    <w:rsid w:val="00A425CD"/>
    <w:rsid w:val="00A64072"/>
    <w:rsid w:val="00A645B7"/>
    <w:rsid w:val="00A758E5"/>
    <w:rsid w:val="00A925A8"/>
    <w:rsid w:val="00A94060"/>
    <w:rsid w:val="00AA751C"/>
    <w:rsid w:val="00AE4720"/>
    <w:rsid w:val="00B26EFA"/>
    <w:rsid w:val="00B36735"/>
    <w:rsid w:val="00B452B4"/>
    <w:rsid w:val="00B53AD5"/>
    <w:rsid w:val="00B722F6"/>
    <w:rsid w:val="00B85FEC"/>
    <w:rsid w:val="00B9237B"/>
    <w:rsid w:val="00BA587E"/>
    <w:rsid w:val="00BC09E9"/>
    <w:rsid w:val="00BD71F3"/>
    <w:rsid w:val="00BE66A4"/>
    <w:rsid w:val="00BE6EAF"/>
    <w:rsid w:val="00C13E5B"/>
    <w:rsid w:val="00C24690"/>
    <w:rsid w:val="00C407F8"/>
    <w:rsid w:val="00C479EC"/>
    <w:rsid w:val="00C57520"/>
    <w:rsid w:val="00C64924"/>
    <w:rsid w:val="00C80395"/>
    <w:rsid w:val="00C80774"/>
    <w:rsid w:val="00CA5207"/>
    <w:rsid w:val="00CA789A"/>
    <w:rsid w:val="00CC79C7"/>
    <w:rsid w:val="00CC7C92"/>
    <w:rsid w:val="00CD73DE"/>
    <w:rsid w:val="00D06048"/>
    <w:rsid w:val="00D22E3E"/>
    <w:rsid w:val="00D27E99"/>
    <w:rsid w:val="00D30569"/>
    <w:rsid w:val="00D544F9"/>
    <w:rsid w:val="00D5751C"/>
    <w:rsid w:val="00D633B4"/>
    <w:rsid w:val="00D72062"/>
    <w:rsid w:val="00D933F6"/>
    <w:rsid w:val="00D953BC"/>
    <w:rsid w:val="00D95C6C"/>
    <w:rsid w:val="00DA23AC"/>
    <w:rsid w:val="00DB5D7A"/>
    <w:rsid w:val="00DD3D5D"/>
    <w:rsid w:val="00DE1C8D"/>
    <w:rsid w:val="00DE376D"/>
    <w:rsid w:val="00DE70C0"/>
    <w:rsid w:val="00E41091"/>
    <w:rsid w:val="00E6626A"/>
    <w:rsid w:val="00E70CBB"/>
    <w:rsid w:val="00E9192B"/>
    <w:rsid w:val="00EB3E57"/>
    <w:rsid w:val="00EC154C"/>
    <w:rsid w:val="00EE0F2F"/>
    <w:rsid w:val="00EE5741"/>
    <w:rsid w:val="00F0249C"/>
    <w:rsid w:val="00F11F7D"/>
    <w:rsid w:val="00F1385E"/>
    <w:rsid w:val="00F143E6"/>
    <w:rsid w:val="00F501FD"/>
    <w:rsid w:val="00F61FF7"/>
    <w:rsid w:val="00F640A5"/>
    <w:rsid w:val="00F70449"/>
    <w:rsid w:val="00F72C4E"/>
    <w:rsid w:val="00F80B23"/>
    <w:rsid w:val="00F85EB7"/>
    <w:rsid w:val="00FA66FD"/>
    <w:rsid w:val="00FA6701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0649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92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92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92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92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0649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92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92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92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92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St-507/2015</izvorni_sadrzaj>
    <derivirana_varijabla naziv="DomainObject.Predmet.OznakaBroj_1">St-507/2015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KLUB'OSVIT'</izvorni_sadrzaj>
    <derivirana_varijabla naziv="DomainObject.Predmet.ProtustrankaFormated_1">  KARATE KLUB'OSVIT'</derivirana_varijabla>
  </DomainObject.Predmet.ProtustrankaFormated>
  <DomainObject.Predmet.ProtustrankaFormatedOIB>
    <izvorni_sadrzaj>  KARATE KLUB'OSVIT', OIB 96533259221</izvorni_sadrzaj>
    <derivirana_varijabla naziv="DomainObject.Predmet.ProtustrankaFormatedOIB_1">  KARATE KLUB'OSVIT', OIB 96533259221</derivirana_varijabla>
  </DomainObject.Predmet.ProtustrankaFormatedOIB>
  <DomainObject.Predmet.ProtustrankaFormatedWithAdress>
    <izvorni_sadrzaj> KARATE KLUB'OSVIT', Nepoznato 0, 22000 Šibenik</izvorni_sadrzaj>
    <derivirana_varijabla naziv="DomainObject.Predmet.ProtustrankaFormatedWithAdress_1"> KARATE KLUB'OSVIT', Nepoznato 0, 22000 Šibenik</derivirana_varijabla>
  </DomainObject.Predmet.ProtustrankaFormatedWithAdress>
  <DomainObject.Predmet.ProtustrankaFormatedWithAdressOIB>
    <izvorni_sadrzaj> KARATE KLUB'OSVIT', OIB 96533259221, Nepoznato 0, 22000 Šibenik</izvorni_sadrzaj>
    <derivirana_varijabla naziv="DomainObject.Predmet.ProtustrankaFormatedWithAdressOIB_1"> KARATE KLUB'OSVIT', OIB 96533259221, Nepoznato 0, 22000 Šibenik</derivirana_varijabla>
  </DomainObject.Predmet.ProtustrankaFormatedWithAdressOIB>
  <DomainObject.Predmet.ProtustrankaWithAdress>
    <izvorni_sadrzaj>KARATE KLUB'OSVIT' Nepoznato 0, 22000 Šibenik</izvorni_sadrzaj>
    <derivirana_varijabla naziv="DomainObject.Predmet.ProtustrankaWithAdress_1">KARATE KLUB'OSVIT' Nepoznato 0, 22000 Šibenik</derivirana_varijabla>
  </DomainObject.Predmet.ProtustrankaWithAdress>
  <DomainObject.Predmet.ProtustrankaWithAdressOIB>
    <izvorni_sadrzaj>KARATE KLUB'OSVIT', OIB 96533259221, Nepoznato 0, 22000 Šibenik</izvorni_sadrzaj>
    <derivirana_varijabla naziv="DomainObject.Predmet.ProtustrankaWithAdressOIB_1">KARATE KLUB'OSVIT', OIB 96533259221, Nepoznato 0, 22000 Šibenik</derivirana_varijabla>
  </DomainObject.Predmet.ProtustrankaWithAdressOIB>
  <DomainObject.Predmet.ProtustrankaNazivFormated>
    <izvorni_sadrzaj>KARATE KLUB'OSVIT'</izvorni_sadrzaj>
    <derivirana_varijabla naziv="DomainObject.Predmet.ProtustrankaNazivFormated_1">KARATE KLUB'OSVIT'</derivirana_varijabla>
  </DomainObject.Predmet.ProtustrankaNazivFormated>
  <DomainObject.Predmet.ProtustrankaNazivFormatedOIB>
    <izvorni_sadrzaj>KARATE KLUB'OSVIT', OIB 96533259221</izvorni_sadrzaj>
    <derivirana_varijabla naziv="DomainObject.Predmet.ProtustrankaNazivFormatedOIB_1">KARATE KLUB'OSVIT', OIB 96533259221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KARATE KLUB'OSVIT'</item>
    </izvorni_sadrzaj>
    <derivirana_varijabla naziv="DomainObject.Predmet.ProtuStrankaListFormated_1">
      <item>KARATE KLUB'OSVIT'</item>
    </derivirana_varijabla>
  </DomainObject.Predmet.ProtuStrankaListFormated>
  <DomainObject.Predmet.ProtuStrankaListFormatedOIB>
    <izvorni_sadrzaj>
      <item>KARATE KLUB'OSVIT', OIB 96533259221</item>
    </izvorni_sadrzaj>
    <derivirana_varijabla naziv="DomainObject.Predmet.ProtuStrankaListFormatedOIB_1">
      <item>KARATE KLUB'OSVIT', OIB 96533259221</item>
    </derivirana_varijabla>
  </DomainObject.Predmet.ProtuStrankaListFormatedOIB>
  <DomainObject.Predmet.ProtuStrankaListFormatedWithAdress>
    <izvorni_sadrzaj>
      <item>KARATE KLUB'OSVIT', Nepoznato 0, 22000 Šibenik</item>
    </izvorni_sadrzaj>
    <derivirana_varijabla naziv="DomainObject.Predmet.ProtuStrankaListFormatedWithAdress_1">
      <item>KARATE KLUB'OSVIT', Nepoznato 0, 22000 Šibenik</item>
    </derivirana_varijabla>
  </DomainObject.Predmet.ProtuStrankaListFormatedWithAdress>
  <DomainObject.Predmet.ProtuStrankaListFormatedWithAdressOIB>
    <izvorni_sadrzaj>
      <item>KARATE KLUB'OSVIT', OIB 96533259221, Nepoznato 0, 22000 Šibenik</item>
    </izvorni_sadrzaj>
    <derivirana_varijabla naziv="DomainObject.Predmet.ProtuStrankaListFormatedWithAdressOIB_1">
      <item>KARATE KLUB'OSVIT', OIB 96533259221, Nepoznato 0, 22000 Šibenik</item>
    </derivirana_varijabla>
  </DomainObject.Predmet.ProtuStrankaListFormatedWithAdressOIB>
  <DomainObject.Predmet.ProtuStrankaListNazivFormated>
    <izvorni_sadrzaj>
      <item>KARATE KLUB'OSVIT'</item>
    </izvorni_sadrzaj>
    <derivirana_varijabla naziv="DomainObject.Predmet.ProtuStrankaListNazivFormated_1">
      <item>KARATE KLUB'OSVIT'</item>
    </derivirana_varijabla>
  </DomainObject.Predmet.ProtuStrankaListNazivFormated>
  <DomainObject.Predmet.ProtuStrankaListNazivFormatedOIB>
    <izvorni_sadrzaj>
      <item>KARATE KLUB'OSVIT', OIB 96533259221</item>
    </izvorni_sadrzaj>
    <derivirana_varijabla naziv="DomainObject.Predmet.ProtuStrankaListNazivFormatedOIB_1">
      <item>KARATE KLUB'OSVIT', OIB 96533259221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KARATE KLUB'OSVIT'</izvorni_sadrzaj>
    <derivirana_varijabla naziv="DomainObject.Predmet.ProtustrankaIDrugi_1">KARATE KLUB'OSVIT'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KARATE KLUB'OSVIT', OIB 96533259221, Nepoznato 0, 22000 Šibenik</izvorni_sadrzaj>
    <derivirana_varijabla naziv="DomainObject.Predmet.ProtustrankaIDrugiAdressOIB_1">KARATE KLUB'OSVIT', OIB 96533259221, Nepoznato 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KARATE KLUB'OSVIT'</item>
    </izvorni_sadrzaj>
    <derivirana_varijabla naziv="DomainObject.Predmet.SudioniciListNaziv_1">
      <item>FINA - Podružnica Šibenik</item>
      <item>KARATE KLUB'OSVIT'</item>
    </derivirana_varijabla>
  </DomainObject.Predmet.SudioniciListNaziv>
  <DomainObject.Predmet.SudioniciListAdressOIB>
    <izvorni_sadrzaj>
      <item>FINA - Podružnica Šibenik, OIB 85821130368, Perivoj L. Marune 1,22000 Šibenik</item>
      <item>KARATE KLUB'OSVIT', OIB 96533259221, Nepoznato 0,22000 Šibenik</item>
    </izvorni_sadrzaj>
    <derivirana_varijabla naziv="DomainObject.Predmet.SudioniciListAdressOIB_1">
      <item>FINA - Podružnica Šibenik, OIB 85821130368, Perivoj L. Marune 1,22000 Šibenik</item>
      <item>KARATE KLUB'OSVIT', OIB 96533259221, Nepoznato 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96533259221</item>
    </izvorni_sadrzaj>
    <derivirana_varijabla naziv="DomainObject.Predmet.SudioniciListNazivOIB_1">
      <item>, OIB 85821130368</item>
      <item>, OIB 96533259221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2218</properties:Characters>
  <properties:Lines>70</properties:Lines>
  <properties:Paragraphs>19</properties:Paragraphs>
  <properties:TotalTime>246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2015-12-07T08:30:00Z</cp:lastPrinted>
  <dcterms:modified xmlns:xsi="http://www.w3.org/2001/XMLSchema-instance" xsi:type="dcterms:W3CDTF">2015-12-07T08:30:00Z</dcterms:modified>
  <cp:revision>102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